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aee60" w14:paraId="44aee60" w:rsidRDefault="00E370FF" w:rsidR="002C5A29" w:rsidRPr="002224D1">
      <w:pPr>
        <w15:collapsed w:val="false"/>
      </w:pPr>
      <w:bookmarkStart w:name="_GoBack" w:id="0"/>
      <w:bookmarkEnd w:id="0"/>
      <w:r w:rsidRPr="002224D1">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2224D1">
      <w:r w:rsidRPr="002224D1">
        <w:t xml:space="preserve">REPUBLIKA HRVATSKA </w:t>
      </w:r>
    </w:p>
    <w:p w:rsidRDefault="00DA2EAC" w:rsidP="00E370FF" w:rsidR="00DA2EAC" w:rsidRPr="002224D1">
      <w:pPr>
        <w:tabs>
          <w:tab w:pos="7170" w:val="left"/>
        </w:tabs>
      </w:pPr>
      <w:r w:rsidRPr="002224D1">
        <w:t>TRGOVAČKI SUD U ZAGREBU</w:t>
      </w:r>
      <w:r w:rsidR="00E370FF" w:rsidRPr="002224D1">
        <w:tab/>
        <w:t>4 St-</w:t>
      </w:r>
      <w:r w:rsidR="00CB7364">
        <w:t>2115</w:t>
      </w:r>
      <w:r w:rsidR="001F2FBF">
        <w:t>/16</w:t>
      </w:r>
    </w:p>
    <w:p w:rsidRDefault="00DA2EAC" w:rsidR="00DA2EAC" w:rsidRPr="002224D1">
      <w:r w:rsidRPr="002224D1">
        <w:t xml:space="preserve">STALNA SLUŽBA </w:t>
      </w:r>
    </w:p>
    <w:p w:rsidRDefault="00DA2EAC" w:rsidR="00DA2EAC" w:rsidRPr="002224D1">
      <w:r w:rsidRPr="002224D1">
        <w:t xml:space="preserve">Karlovac, </w:t>
      </w:r>
      <w:r w:rsidR="00435B5D" w:rsidRPr="002224D1">
        <w:t>Ljudevita Šestića 4</w:t>
      </w:r>
    </w:p>
    <w:p w:rsidRDefault="002C5A29" w:rsidR="002C5A29" w:rsidRPr="002224D1"/>
    <w:p w:rsidRDefault="002C5A29" w:rsidP="0044721B" w:rsidR="002C5A29" w:rsidRPr="002224D1">
      <w:pPr>
        <w:tabs>
          <w:tab w:pos="4050" w:val="left"/>
        </w:tabs>
      </w:pPr>
      <w:r w:rsidRPr="002224D1">
        <w:tab/>
      </w:r>
    </w:p>
    <w:p w:rsidRDefault="00DA2EAC" w:rsidP="00DA2EAC" w:rsidR="0044721B" w:rsidRPr="002224D1">
      <w:pPr>
        <w:tabs>
          <w:tab w:pos="4050" w:val="left"/>
        </w:tabs>
        <w:jc w:val="center"/>
      </w:pPr>
      <w:r w:rsidRPr="002224D1">
        <w:t>R</w:t>
      </w:r>
      <w:r w:rsidR="00A54037">
        <w:t xml:space="preserve"> </w:t>
      </w:r>
      <w:r w:rsidRPr="002224D1">
        <w:t>E</w:t>
      </w:r>
      <w:r w:rsidR="00A54037">
        <w:t xml:space="preserve"> </w:t>
      </w:r>
      <w:r w:rsidRPr="002224D1">
        <w:t>P</w:t>
      </w:r>
      <w:r w:rsidR="00A54037">
        <w:t xml:space="preserve"> </w:t>
      </w:r>
      <w:r w:rsidRPr="002224D1">
        <w:t>U</w:t>
      </w:r>
      <w:r w:rsidR="00A54037">
        <w:t xml:space="preserve"> </w:t>
      </w:r>
      <w:r w:rsidRPr="002224D1">
        <w:t>B</w:t>
      </w:r>
      <w:r w:rsidR="00A54037">
        <w:t xml:space="preserve"> </w:t>
      </w:r>
      <w:r w:rsidRPr="002224D1">
        <w:t>L</w:t>
      </w:r>
      <w:r w:rsidR="00A54037">
        <w:t xml:space="preserve"> </w:t>
      </w:r>
      <w:r w:rsidRPr="002224D1">
        <w:t>I</w:t>
      </w:r>
      <w:r w:rsidR="00A54037">
        <w:t xml:space="preserve"> </w:t>
      </w:r>
      <w:r w:rsidRPr="002224D1">
        <w:t>K</w:t>
      </w:r>
      <w:r w:rsidR="00A54037">
        <w:t xml:space="preserve"> </w:t>
      </w:r>
      <w:r w:rsidRPr="002224D1">
        <w:t>A</w:t>
      </w:r>
      <w:r w:rsidR="00A54037">
        <w:t xml:space="preserve">  </w:t>
      </w:r>
      <w:r w:rsidRPr="002224D1">
        <w:t xml:space="preserve"> H</w:t>
      </w:r>
      <w:r w:rsidR="00A54037">
        <w:t xml:space="preserve"> </w:t>
      </w:r>
      <w:r w:rsidRPr="002224D1">
        <w:t>R</w:t>
      </w:r>
      <w:r w:rsidR="00A54037">
        <w:t xml:space="preserve"> </w:t>
      </w:r>
      <w:r w:rsidRPr="002224D1">
        <w:t>V</w:t>
      </w:r>
      <w:r w:rsidR="00A54037">
        <w:t xml:space="preserve"> </w:t>
      </w:r>
      <w:r w:rsidRPr="002224D1">
        <w:t>A</w:t>
      </w:r>
      <w:r w:rsidR="00A54037">
        <w:t xml:space="preserve"> </w:t>
      </w:r>
      <w:r w:rsidRPr="002224D1">
        <w:t>T</w:t>
      </w:r>
      <w:r w:rsidR="00A54037">
        <w:t xml:space="preserve"> </w:t>
      </w:r>
      <w:r w:rsidRPr="002224D1">
        <w:t>S</w:t>
      </w:r>
      <w:r w:rsidR="00A54037">
        <w:t xml:space="preserve"> </w:t>
      </w:r>
      <w:r w:rsidRPr="002224D1">
        <w:t>K</w:t>
      </w:r>
      <w:r w:rsidR="00A54037">
        <w:t xml:space="preserve"> </w:t>
      </w:r>
      <w:r w:rsidRPr="002224D1">
        <w:t>A</w:t>
      </w:r>
    </w:p>
    <w:p w:rsidRDefault="00475324" w:rsidP="00475324" w:rsidR="00475324" w:rsidRPr="002224D1">
      <w:pPr>
        <w:tabs>
          <w:tab w:pos="4050" w:val="left"/>
        </w:tabs>
        <w:jc w:val="center"/>
      </w:pPr>
      <w:r w:rsidRPr="002224D1">
        <w:t>R J E Š E N J E</w:t>
      </w:r>
    </w:p>
    <w:p w:rsidRDefault="002C5A29" w:rsidR="002C5A29" w:rsidRPr="002224D1"/>
    <w:p w:rsidRDefault="00FE69D1" w:rsidP="001F2FBF" w:rsidR="00FE69D1">
      <w:pPr>
        <w:ind w:firstLine="708"/>
        <w:jc w:val="both"/>
      </w:pPr>
      <w:r w:rsidRPr="00255267">
        <w:t>Trgovački sud u Zagrebu</w:t>
      </w:r>
      <w:r w:rsidR="001F2FBF">
        <w:t>,</w:t>
      </w:r>
      <w:r w:rsidRPr="00255267">
        <w:t xml:space="preserve"> Stalna Služba</w:t>
      </w:r>
      <w:r w:rsidR="001F2FBF">
        <w:t>,</w:t>
      </w:r>
      <w:r w:rsidRPr="00255267">
        <w:t xml:space="preserve"> po sucu</w:t>
      </w:r>
      <w:r w:rsidR="001F2FBF">
        <w:t xml:space="preserve"> Goranki Boljkovac,</w:t>
      </w:r>
      <w:r>
        <w:t xml:space="preserve"> kao stečajnom sucu</w:t>
      </w:r>
      <w:r w:rsidR="001F2FBF">
        <w:t>,</w:t>
      </w:r>
      <w:r>
        <w:t xml:space="preserve"> </w:t>
      </w:r>
      <w:r w:rsidR="00950065">
        <w:t>u stečajnom postupku nad stečajnim</w:t>
      </w:r>
      <w:r w:rsidRPr="00255267">
        <w:t xml:space="preserve"> dužnikom</w:t>
      </w:r>
      <w:r w:rsidR="00E05D8F">
        <w:t xml:space="preserve"> </w:t>
      </w:r>
      <w:r w:rsidR="00CB7364" w:rsidRPr="00E142B8">
        <w:t>A JEDAN IMMOBILE d.o.o., Zagreb, Ilica 261, OIB 07589118060</w:t>
      </w:r>
      <w:r w:rsidR="009459C3">
        <w:t xml:space="preserve">, dana </w:t>
      </w:r>
      <w:r w:rsidR="00CB7364">
        <w:t>2. svibnja</w:t>
      </w:r>
      <w:r w:rsidR="00DC4AA6">
        <w:t xml:space="preserve"> 2017</w:t>
      </w:r>
      <w:r w:rsidRPr="00255267">
        <w:t>.</w:t>
      </w:r>
      <w:r w:rsidR="001F2FBF">
        <w:t xml:space="preserve"> godine</w:t>
      </w:r>
    </w:p>
    <w:p w:rsidRDefault="00FE69D1" w:rsidP="00FE69D1" w:rsidR="00FE69D1">
      <w:pPr>
        <w:jc w:val="both"/>
      </w:pPr>
    </w:p>
    <w:p w:rsidRDefault="00FE69D1" w:rsidP="00FE69D1" w:rsidR="00FE69D1" w:rsidRPr="00840E3D">
      <w:pPr>
        <w:jc w:val="center"/>
      </w:pPr>
      <w:r w:rsidRPr="00840E3D">
        <w:t>r i j e š i o    je</w:t>
      </w:r>
    </w:p>
    <w:p w:rsidRDefault="00FE69D1" w:rsidP="00FE69D1" w:rsidR="00FE69D1" w:rsidRPr="00BB6BB2">
      <w:pPr>
        <w:jc w:val="center"/>
      </w:pPr>
    </w:p>
    <w:p w:rsidRDefault="002E4EE7" w:rsidP="002E4EE7" w:rsidR="002E4EE7" w:rsidRPr="00B27F98">
      <w:pPr>
        <w:jc w:val="both"/>
      </w:pPr>
      <w:r w:rsidRPr="00B27F98">
        <w:t xml:space="preserve">I. Otvara se stečajni postupak nad stečajnim dužnikom </w:t>
      </w:r>
      <w:r w:rsidR="00CB7364" w:rsidRPr="00E142B8">
        <w:t>A JEDAN IMMOBILE d.o.o., Zagreb, Ilica 261, OIB 07589118060</w:t>
      </w:r>
      <w:r w:rsidRPr="00B27F98">
        <w:t>.</w:t>
      </w:r>
    </w:p>
    <w:p w:rsidRDefault="002E4EE7" w:rsidP="002E4EE7" w:rsidR="002E4EE7" w:rsidRPr="00B27F98"/>
    <w:p w:rsidRDefault="002E4EE7" w:rsidP="002E4EE7" w:rsidR="002E4EE7" w:rsidRPr="00B27F98">
      <w:pPr>
        <w:jc w:val="both"/>
      </w:pPr>
      <w:r w:rsidRPr="00B27F98">
        <w:t xml:space="preserve">II. Za stečajnog upravitelja imenuje se </w:t>
      </w:r>
      <w:r w:rsidR="00FD1EAB">
        <w:t xml:space="preserve">Jasna Brajdić, Duga Resa, Donje Mrzlo Polje Mrežničko 96, </w:t>
      </w:r>
      <w:r w:rsidRPr="00B27F98">
        <w:t xml:space="preserve">OIB </w:t>
      </w:r>
      <w:r w:rsidR="00DC4AA6">
        <w:t xml:space="preserve"> </w:t>
      </w:r>
      <w:r w:rsidR="00FD1EAB">
        <w:t>02189566674.</w:t>
      </w:r>
    </w:p>
    <w:p w:rsidRDefault="002E4EE7" w:rsidP="002E4EE7" w:rsidR="002E4EE7" w:rsidRPr="00B27F98"/>
    <w:p w:rsidRDefault="002E4EE7" w:rsidP="002E4EE7" w:rsidR="002E4EE7" w:rsidRPr="00B27F98">
      <w:r w:rsidRPr="00B27F98">
        <w:t xml:space="preserve">III. Stečajni postupak otvoren je dana </w:t>
      </w:r>
      <w:r w:rsidR="00CB7364">
        <w:t>2. svibnja</w:t>
      </w:r>
      <w:r w:rsidR="00DC4AA6">
        <w:t xml:space="preserve"> 2017</w:t>
      </w:r>
      <w:r w:rsidRPr="00B27F98">
        <w:t xml:space="preserve">. godine u </w:t>
      </w:r>
      <w:r w:rsidR="00DC4AA6">
        <w:t>1</w:t>
      </w:r>
      <w:r w:rsidR="00FB7781">
        <w:t>2</w:t>
      </w:r>
      <w:r w:rsidR="00DC4AA6">
        <w:t>,</w:t>
      </w:r>
      <w:r w:rsidR="00FB7781">
        <w:t>3</w:t>
      </w:r>
      <w:r w:rsidR="000D66ED">
        <w:t>0</w:t>
      </w:r>
      <w:r w:rsidRPr="00B27F98">
        <w:t xml:space="preserve"> sati. </w:t>
      </w:r>
    </w:p>
    <w:p w:rsidRDefault="002E4EE7" w:rsidP="002E4EE7" w:rsidR="002E4EE7" w:rsidRPr="00B27F98"/>
    <w:p w:rsidRDefault="002E4EE7" w:rsidP="002E4EE7" w:rsidR="002E4EE7" w:rsidRPr="00B27F98">
      <w:pPr>
        <w:jc w:val="both"/>
      </w:pPr>
      <w:r w:rsidRPr="00B27F98">
        <w:t xml:space="preserve">IV. Pozivaju se vjerovnici stečajnog dužnika da u roku od 60 dana od dana objave ovog rješenja na mrežnoj stranici e-Oglasna ploča suda, u skladu s pravilima Stečajnog zakona o prijavi tražbina (čl. 257. Stečajnog zakona – Narodne novine broj 71/15), prijave svoje tražbine stečajnom upravitelju </w:t>
      </w:r>
      <w:r w:rsidR="00FD1EAB">
        <w:t>Jasni Brajdić, Duga Resa, Donje Mrzlo Polje Mrežničko 96</w:t>
      </w:r>
      <w:r w:rsidRPr="00B27F98">
        <w:t xml:space="preserve">. </w:t>
      </w:r>
    </w:p>
    <w:p w:rsidRDefault="002E4EE7" w:rsidP="002E4EE7" w:rsidR="002E4EE7" w:rsidRPr="00B27F98">
      <w:pPr>
        <w:jc w:val="both"/>
      </w:pPr>
      <w:r w:rsidRPr="00B27F98">
        <w:t>Za prijavu tražbine vjerovnik je dužan platiti pristojbu u iznosu od 2% od vrijednosti potraživanja, ali ne više od 500,00 kn.</w:t>
      </w:r>
    </w:p>
    <w:p w:rsidRDefault="002E4EE7" w:rsidP="002E4EE7" w:rsidR="002E4EE7" w:rsidRPr="00B27F98"/>
    <w:p w:rsidRDefault="002E4EE7" w:rsidP="002E4EE7" w:rsidR="002E4EE7" w:rsidRPr="00B27F98">
      <w:pPr>
        <w:jc w:val="both"/>
      </w:pPr>
      <w:r w:rsidRPr="00B27F98">
        <w:t xml:space="preserve">V. Pozivaju se razlučni i izlučni vjerovnici da stečajnog upravitelja </w:t>
      </w:r>
      <w:r w:rsidR="00FD1EAB">
        <w:t>Jasnu Brajdić, Duga Resa, Donje Mrzlo Polje Mrežničko 96</w:t>
      </w:r>
      <w:r w:rsidRPr="00B27F98">
        <w:t xml:space="preserve">, u roku od 60 dana od dana objave ovog rješenja podneskom obavijeste o svojim pravima u skladu s odredbama čl. 258. Stečajnog zakona. </w:t>
      </w:r>
    </w:p>
    <w:p w:rsidRDefault="002E4EE7" w:rsidP="002E4EE7" w:rsidR="002E4EE7" w:rsidRPr="00B27F98"/>
    <w:p w:rsidRDefault="002E4EE7" w:rsidP="002E4EE7" w:rsidR="002E4EE7" w:rsidRPr="00B27F98">
      <w:pPr>
        <w:jc w:val="both"/>
      </w:pPr>
      <w:r w:rsidRPr="00B27F98">
        <w:t>VI. Pozivaju se dužnikovi dužnici da svoje obveze bez odgode ispunjavaju stečajnom upravitelju za stečajnog dužnika.</w:t>
      </w:r>
    </w:p>
    <w:p w:rsidRDefault="002E4EE7" w:rsidP="002E4EE7" w:rsidR="002E4EE7" w:rsidRPr="00B27F98"/>
    <w:p w:rsidRDefault="002E4EE7" w:rsidP="002E4EE7" w:rsidR="002E4EE7" w:rsidRPr="00B27F98">
      <w:pPr>
        <w:jc w:val="both"/>
      </w:pPr>
      <w:r w:rsidRPr="00B27F98">
        <w:t xml:space="preserve">VII. Ročište vjerovnika na kojem će se ispitati prijavljene tražbine - ispitno ročište zakazuje se za </w:t>
      </w:r>
      <w:r>
        <w:t xml:space="preserve">dan </w:t>
      </w:r>
      <w:r w:rsidR="00FD1EAB">
        <w:t>05. rujna</w:t>
      </w:r>
      <w:r w:rsidRPr="00B27F98">
        <w:t xml:space="preserve"> 2017. godine u </w:t>
      </w:r>
      <w:r w:rsidR="00FD1EAB">
        <w:t>12</w:t>
      </w:r>
      <w:r w:rsidRPr="00B27F98">
        <w:t>,30 sati, u sjedištu suda u Karlovcu, Ljudevita Šestića 4, prizemlje, soba broj 3.</w:t>
      </w:r>
    </w:p>
    <w:p w:rsidRDefault="002E4EE7" w:rsidP="002E4EE7" w:rsidR="002E4EE7" w:rsidRPr="00B27F98"/>
    <w:p w:rsidRDefault="002E4EE7" w:rsidP="002E4EE7" w:rsidR="002E4EE7" w:rsidRPr="00B27F98">
      <w:pPr>
        <w:jc w:val="both"/>
      </w:pPr>
      <w:r w:rsidRPr="00B27F98">
        <w:t>VIII. Ročište vjerovnika na kojem će se na temelju izvješća stečajnog upravitelja odlučivati o daljnjem tijeku stečajnog postupka - izvještajno ročište, održati će se istog dana na istom mjestu odmah nakon ispitnog ročišta.</w:t>
      </w:r>
    </w:p>
    <w:p w:rsidRDefault="002E4EE7" w:rsidP="002E4EE7" w:rsidR="002E4EE7" w:rsidRPr="00B27F98">
      <w:pPr>
        <w:jc w:val="both"/>
      </w:pPr>
    </w:p>
    <w:p w:rsidRDefault="002E4EE7" w:rsidP="002E4EE7" w:rsidR="002E4EE7" w:rsidRPr="00B27F98">
      <w:pPr>
        <w:jc w:val="both"/>
      </w:pPr>
      <w:r w:rsidRPr="00B27F98">
        <w:lastRenderedPageBreak/>
        <w:t>IX. Rješenje o otvaranju stečajnog postupka dostaviti će se sudskom registru ovog suda radi upisa otvaranja stečajnog postupka u sudskom registru.</w:t>
      </w:r>
    </w:p>
    <w:p w:rsidRDefault="002E4EE7" w:rsidP="002E4EE7" w:rsidR="002E4EE7" w:rsidRPr="00B27F98">
      <w:pPr>
        <w:jc w:val="both"/>
      </w:pPr>
    </w:p>
    <w:p w:rsidRDefault="002E4EE7" w:rsidP="002E4EE7" w:rsidR="002E4EE7">
      <w:pPr>
        <w:jc w:val="both"/>
      </w:pPr>
      <w:r w:rsidRPr="00B27F98">
        <w:t>X. Oglas o otvaranju stečajnog postupka objavljuje se isticanjem</w:t>
      </w:r>
      <w:r>
        <w:t xml:space="preserve"> ovog rješenja</w:t>
      </w:r>
      <w:r w:rsidRPr="00B27F98">
        <w:t xml:space="preserve"> na </w:t>
      </w:r>
      <w:r>
        <w:t xml:space="preserve">mrežnoj stranici e-Oglasna </w:t>
      </w:r>
      <w:r w:rsidRPr="00B27F98">
        <w:t>ploč</w:t>
      </w:r>
      <w:r>
        <w:t>a</w:t>
      </w:r>
      <w:r w:rsidRPr="00B27F98">
        <w:t xml:space="preserve"> suda s danom otvaranja stečajnog postupka.</w:t>
      </w:r>
    </w:p>
    <w:p w:rsidRDefault="002E4EE7" w:rsidP="002E4EE7" w:rsidR="002E4EE7"/>
    <w:p w:rsidRDefault="002C4DBB" w:rsidP="002C4DBB" w:rsidR="00FD1EAB">
      <w:pPr>
        <w:jc w:val="both"/>
      </w:pPr>
      <w:r w:rsidRPr="00250807">
        <w:t xml:space="preserve">XI. </w:t>
      </w:r>
      <w:r>
        <w:t>Nalaže se Općinskom</w:t>
      </w:r>
      <w:r w:rsidR="00A172CA">
        <w:t xml:space="preserve"> građanskom sudu u Zagrebu</w:t>
      </w:r>
      <w:r>
        <w:t>,</w:t>
      </w:r>
      <w:r w:rsidRPr="00250807">
        <w:t xml:space="preserve"> Zemljišnoknjižni odjel </w:t>
      </w:r>
      <w:r w:rsidR="00A172CA">
        <w:t>Zagreb</w:t>
      </w:r>
      <w:r>
        <w:t>,</w:t>
      </w:r>
      <w:r w:rsidRPr="00250807">
        <w:t xml:space="preserve"> da</w:t>
      </w:r>
      <w:r>
        <w:t xml:space="preserve"> po službenoj dužnosti</w:t>
      </w:r>
      <w:r w:rsidRPr="00250807">
        <w:t xml:space="preserve"> izvrši upis zabilježbe otvaranja stečajnog postupka u zemljišnim knjigama za nekretnin</w:t>
      </w:r>
      <w:r w:rsidR="00FD1EAB">
        <w:t>e</w:t>
      </w:r>
      <w:r w:rsidRPr="00250807">
        <w:t xml:space="preserve"> koje su upisan</w:t>
      </w:r>
      <w:r w:rsidR="00FD1EAB">
        <w:t>e</w:t>
      </w:r>
      <w:r w:rsidRPr="00250807">
        <w:t xml:space="preserve"> kao vlasništvo dužnika</w:t>
      </w:r>
      <w:r>
        <w:t>, i to</w:t>
      </w:r>
      <w:r w:rsidR="008A5498">
        <w:t>:</w:t>
      </w:r>
      <w:r>
        <w:t xml:space="preserve"> </w:t>
      </w:r>
      <w:r w:rsidR="00FD1EAB">
        <w:t>kat. čestica 2603/2 upisana u zk.ul. 110441 k.o. Vrapče Novo</w:t>
      </w:r>
      <w:r w:rsidR="008A5498">
        <w:t>;</w:t>
      </w:r>
      <w:r w:rsidR="00FD1EAB">
        <w:t xml:space="preserve"> </w:t>
      </w:r>
      <w:r w:rsidR="00AE2A53">
        <w:t xml:space="preserve">1. suvlasnički dio 157/10000 dijela </w:t>
      </w:r>
      <w:r w:rsidR="00FD1EAB">
        <w:t>kat. čestic</w:t>
      </w:r>
      <w:r w:rsidR="008A5498">
        <w:t>e</w:t>
      </w:r>
      <w:r w:rsidR="00FD1EAB">
        <w:t xml:space="preserve"> 2603/1</w:t>
      </w:r>
      <w:r w:rsidR="00AE2A53">
        <w:t xml:space="preserve"> etažno vlasništvo (E-1),</w:t>
      </w:r>
      <w:r w:rsidR="00FD1EAB">
        <w:t xml:space="preserve"> upisana </w:t>
      </w:r>
      <w:r w:rsidR="00977846">
        <w:t>u zk.ul. 7492 k.o. Vrapče Novo</w:t>
      </w:r>
      <w:r w:rsidR="008A5498">
        <w:t>;</w:t>
      </w:r>
      <w:r w:rsidR="00977846">
        <w:t xml:space="preserve"> te u knjizi položenih ugovora broj poduloška 13260/zk. uložak 5023, knjiga PU Vrapče Novo.</w:t>
      </w:r>
    </w:p>
    <w:p w:rsidRDefault="00FD1EAB" w:rsidP="002C4DBB" w:rsidR="00FD1EAB">
      <w:pPr>
        <w:jc w:val="both"/>
      </w:pPr>
    </w:p>
    <w:p w:rsidRDefault="00977846" w:rsidP="008A5498" w:rsidR="00977846">
      <w:pPr>
        <w:jc w:val="both"/>
      </w:pPr>
      <w:r>
        <w:t>Nalaže se Općinskom sudu u Novom Zagrebu,</w:t>
      </w:r>
      <w:r w:rsidRPr="00250807">
        <w:t xml:space="preserve"> Zemljišnoknjižni odjel </w:t>
      </w:r>
      <w:r>
        <w:t>Novi Zagreb,</w:t>
      </w:r>
      <w:r w:rsidRPr="00250807">
        <w:t xml:space="preserve"> da</w:t>
      </w:r>
      <w:r>
        <w:t xml:space="preserve"> po službenoj dužnosti</w:t>
      </w:r>
      <w:r w:rsidRPr="00250807">
        <w:t xml:space="preserve"> izvrši upis zabilježbe otvaranja stečajnog postupka u zemljišnim knjigama za nekretnin</w:t>
      </w:r>
      <w:r>
        <w:t>e</w:t>
      </w:r>
      <w:r w:rsidRPr="00250807">
        <w:t xml:space="preserve"> koje su upisan</w:t>
      </w:r>
      <w:r>
        <w:t>e</w:t>
      </w:r>
      <w:r w:rsidRPr="00250807">
        <w:t xml:space="preserve"> kao vlasništvo dužnika</w:t>
      </w:r>
      <w:r>
        <w:t xml:space="preserve">, i to </w:t>
      </w:r>
      <w:r w:rsidR="00591924">
        <w:t>na: 1. suvlasnički dio: 20,45/100 dijela kat. čestice 1806/1 etažno vlasništvo (E-1) i 2. suvlasnički dio: 18,95/100 dijela kat. čestice 1806/1 etažno vlasništvo (E-2), upisane u zk.ul. 668 k.o. Zaprudski otok.</w:t>
      </w:r>
    </w:p>
    <w:p w:rsidRDefault="002C4DBB" w:rsidP="002C4DBB" w:rsidR="002C4DBB" w:rsidRPr="00250807"/>
    <w:p w:rsidRDefault="00607FE3" w:rsidP="002E4EE7" w:rsidR="00607FE3" w:rsidRPr="00B27F98"/>
    <w:p w:rsidRDefault="002E4EE7" w:rsidP="002E4EE7" w:rsidR="002E4EE7" w:rsidRPr="00B27F98">
      <w:pPr>
        <w:jc w:val="center"/>
      </w:pPr>
      <w:r w:rsidRPr="00B27F98">
        <w:t>Obrazloženje</w:t>
      </w:r>
    </w:p>
    <w:p w:rsidRDefault="002E4EE7" w:rsidP="002E4EE7" w:rsidR="002E4EE7" w:rsidRPr="00B27F98">
      <w:r>
        <w:t xml:space="preserve"> </w:t>
      </w:r>
    </w:p>
    <w:p w:rsidRDefault="003D6806" w:rsidP="003D6806" w:rsidR="003D6806">
      <w:pPr>
        <w:ind w:firstLine="708"/>
        <w:jc w:val="both"/>
      </w:pPr>
      <w:r>
        <w:t xml:space="preserve">FINA-a Regionalni centar Zagreb, podnijela je ovom sudu dana </w:t>
      </w:r>
      <w:r w:rsidR="00CB7364">
        <w:t>4. ožujka</w:t>
      </w:r>
      <w:r>
        <w:t xml:space="preserve"> 2016. prijedlog za otvaranje stečajnog postupka nad dužnikom </w:t>
      </w:r>
      <w:r w:rsidR="00CB7364" w:rsidRPr="00E142B8">
        <w:t>A JEDAN IMMOBILE d.o.o., Zagreb, Ilica 261, OIB 07589118060</w:t>
      </w:r>
      <w:r>
        <w:t xml:space="preserve">. </w:t>
      </w:r>
    </w:p>
    <w:p w:rsidRDefault="003D6806" w:rsidP="003D6806" w:rsidR="003D6806">
      <w:pPr>
        <w:ind w:firstLine="708"/>
        <w:jc w:val="both"/>
      </w:pPr>
      <w:r>
        <w:t xml:space="preserve"> </w:t>
      </w:r>
    </w:p>
    <w:p w:rsidRDefault="003D6806" w:rsidP="003D6806" w:rsidR="003D6806">
      <w:pPr>
        <w:ind w:firstLine="708"/>
        <w:jc w:val="both"/>
      </w:pPr>
      <w:r>
        <w:t xml:space="preserve">Prijedlog je podnesen temeljem odredbe članka 444. stavak 2. </w:t>
      </w:r>
      <w:r w:rsidR="001418C8">
        <w:t>Stečajnog zakona (Narodne novine broj 71/15, dalje u tekstu: S</w:t>
      </w:r>
      <w:r>
        <w:t>Z-a</w:t>
      </w:r>
      <w:r w:rsidR="001418C8">
        <w:t>)</w:t>
      </w:r>
      <w:r>
        <w:t>. U prijedlogu predlagatelj navodi da na dan 1. rujna 2015. godine dužnik u Očevidniku redoslijeda osnova za plaćanje ima u neprekinutom razdoblju od 9</w:t>
      </w:r>
      <w:r w:rsidR="00CB7364">
        <w:t>68</w:t>
      </w:r>
      <w:r>
        <w:t xml:space="preserve"> dana evidentirane neizvršene osnove za plaćanje u ukupnom iznosu od </w:t>
      </w:r>
      <w:r w:rsidR="00CB7364">
        <w:t>28.116.543,31</w:t>
      </w:r>
      <w:r>
        <w:t xml:space="preserve"> kn, te da dužnik ima </w:t>
      </w:r>
      <w:r w:rsidR="00CB7364">
        <w:t>jednog zaposlenog</w:t>
      </w:r>
      <w:r>
        <w:t xml:space="preserve">. Predlagatelj nadalje navodi da dužnik ima račun kod </w:t>
      </w:r>
      <w:r w:rsidR="00CB7364">
        <w:t xml:space="preserve">Hrvatske poštanske banke d.d., </w:t>
      </w:r>
      <w:r>
        <w:t xml:space="preserve">te da predlagatelj ne raspolaže drugim podacima o imovini dužnika. </w:t>
      </w:r>
    </w:p>
    <w:p w:rsidRDefault="002E4EE7" w:rsidP="002E4EE7" w:rsidR="002E4EE7" w:rsidRPr="00B27F98">
      <w:pPr>
        <w:ind w:firstLine="708"/>
        <w:jc w:val="both"/>
      </w:pPr>
      <w:r w:rsidRPr="00B27F98">
        <w:t xml:space="preserve"> </w:t>
      </w:r>
    </w:p>
    <w:p w:rsidRDefault="002E4EE7" w:rsidP="002E4EE7" w:rsidR="002E4EE7">
      <w:pPr>
        <w:ind w:firstLine="708"/>
        <w:jc w:val="both"/>
      </w:pPr>
      <w:r w:rsidRPr="00B27F98">
        <w:t>Rješenjem ovog suda 4 St-</w:t>
      </w:r>
      <w:r w:rsidR="00CB7364">
        <w:t>2115</w:t>
      </w:r>
      <w:r w:rsidRPr="00B27F98">
        <w:t xml:space="preserve">/16 od </w:t>
      </w:r>
      <w:r w:rsidR="00CB7364">
        <w:t>23. siječnja</w:t>
      </w:r>
      <w:r w:rsidR="003D6806">
        <w:t xml:space="preserve"> 2017</w:t>
      </w:r>
      <w:r w:rsidRPr="00B27F98">
        <w:t xml:space="preserve">. godine pokrenut je prethodni postupak radi utvrđivanja pretpostavki za otvaranje stečajnoga postupka nad dužnikom, te je ujedno zakazano ročište radi očitovanja o prijedlogu za otvaranje stečajnog postupka za dan </w:t>
      </w:r>
      <w:r w:rsidR="00CB7364">
        <w:t>13. ožujka</w:t>
      </w:r>
      <w:r w:rsidR="003D6806">
        <w:t xml:space="preserve"> 2017</w:t>
      </w:r>
      <w:r>
        <w:t>. godine.</w:t>
      </w:r>
    </w:p>
    <w:p w:rsidRDefault="002E4EE7" w:rsidP="002E4EE7" w:rsidR="002E4EE7" w:rsidRPr="00B27F98">
      <w:pPr>
        <w:ind w:firstLine="708"/>
        <w:jc w:val="both"/>
      </w:pPr>
    </w:p>
    <w:p w:rsidRDefault="002E4EE7" w:rsidP="002E4EE7" w:rsidR="002E4EE7">
      <w:pPr>
        <w:ind w:firstLine="708"/>
        <w:jc w:val="both"/>
      </w:pPr>
      <w:r w:rsidRPr="00B27F98">
        <w:t xml:space="preserve">FINA je podneskom od </w:t>
      </w:r>
      <w:r w:rsidR="00CB7364">
        <w:t>24. siječnja</w:t>
      </w:r>
      <w:r w:rsidR="003D6806">
        <w:t xml:space="preserve"> 2017</w:t>
      </w:r>
      <w:r w:rsidRPr="00B27F98">
        <w:t>. godine</w:t>
      </w:r>
      <w:r>
        <w:t xml:space="preserve"> (list </w:t>
      </w:r>
      <w:r w:rsidR="003D6806">
        <w:t>1</w:t>
      </w:r>
      <w:r w:rsidR="00187ECF">
        <w:t>0</w:t>
      </w:r>
      <w:r>
        <w:t xml:space="preserve"> spisa)</w:t>
      </w:r>
      <w:r w:rsidRPr="00B27F98">
        <w:t xml:space="preserve"> obavijestila sud da </w:t>
      </w:r>
      <w:r w:rsidR="00187ECF">
        <w:t xml:space="preserve">ostaje kod navoda iz prijedloga za otvaranje stečajnog postupka od </w:t>
      </w:r>
      <w:r w:rsidR="00CB7364">
        <w:t>4. ožujka</w:t>
      </w:r>
      <w:r w:rsidR="003D6806">
        <w:t xml:space="preserve"> 2016</w:t>
      </w:r>
      <w:r w:rsidR="00187ECF">
        <w:t xml:space="preserve">. godine te jamči da je na dan 1. rujna 2015. godine </w:t>
      </w:r>
      <w:r w:rsidRPr="00B27F98">
        <w:t xml:space="preserve">dužnik u Očevidniku redoslijeda </w:t>
      </w:r>
      <w:r w:rsidR="00187ECF">
        <w:t xml:space="preserve">osnova </w:t>
      </w:r>
      <w:r w:rsidRPr="00B27F98">
        <w:t>za plaćanje ima</w:t>
      </w:r>
      <w:r w:rsidR="00187ECF">
        <w:t>o</w:t>
      </w:r>
      <w:r w:rsidRPr="00B27F98">
        <w:t xml:space="preserve"> evidentirane neizvršene osnove za plaćanje u neprekinutom razdoblju od </w:t>
      </w:r>
      <w:r w:rsidR="003D6806">
        <w:t>9</w:t>
      </w:r>
      <w:r w:rsidR="00CB7364">
        <w:t>68</w:t>
      </w:r>
      <w:r w:rsidR="003D6806">
        <w:t xml:space="preserve"> </w:t>
      </w:r>
      <w:r w:rsidRPr="00B27F98">
        <w:t xml:space="preserve">dana, u ukupnom iznosu od </w:t>
      </w:r>
      <w:r w:rsidR="00CB7364">
        <w:t>28.116.543,31</w:t>
      </w:r>
      <w:r w:rsidR="00187ECF">
        <w:t xml:space="preserve"> </w:t>
      </w:r>
      <w:r w:rsidRPr="00B27F98">
        <w:t>kn.</w:t>
      </w:r>
    </w:p>
    <w:p w:rsidRDefault="003D6806" w:rsidP="002E4EE7" w:rsidR="003D6806">
      <w:pPr>
        <w:ind w:firstLine="708"/>
        <w:jc w:val="both"/>
      </w:pPr>
    </w:p>
    <w:p w:rsidRDefault="00607FE3" w:rsidP="003D6806" w:rsidR="00607FE3">
      <w:pPr>
        <w:ind w:firstLine="708"/>
        <w:jc w:val="both"/>
      </w:pPr>
      <w:r>
        <w:t xml:space="preserve">Dužnik je podneskom od 15. veljače 2017. godine dostavio sudu popis imovine i obveze dužnika uz knjigovodstvenu dokumentaciju (list 13 do 34 spisa) u kojem popisu je dužnik naveo da je vlasnik nekretnina u vrijednosti 15.863.055,10 kn, a naknadno je dužnik dana 20. travnja 2017. godine dostavio u spis izvatke iz zemljišne knjige, tj. izvadak iz knjige položenih ugovora (list 43 do 51 spisa) uvidom u koje je utvrđeno da je dužnik u zemljišnim </w:t>
      </w:r>
      <w:r>
        <w:lastRenderedPageBreak/>
        <w:t>knjigama Općinskog građanskog suda u Zagrebu, Zemljišnoknjižni odjel Zagreb i Općinskog suda u Novom Zagrebu, Zemljišnoknjižni odjel Novi Zagreb upisan kao vlasnik nekretnina specificiranih pod točkom XI. izreke ovog rješenja.</w:t>
      </w:r>
    </w:p>
    <w:p w:rsidRDefault="00607FE3" w:rsidP="003D6806" w:rsidR="00607FE3">
      <w:pPr>
        <w:ind w:firstLine="708"/>
        <w:jc w:val="both"/>
      </w:pPr>
    </w:p>
    <w:p w:rsidRDefault="00FB29A9" w:rsidP="003D6806" w:rsidR="00FB29A9">
      <w:pPr>
        <w:ind w:firstLine="708"/>
        <w:jc w:val="both"/>
      </w:pPr>
      <w:r>
        <w:t>FINA-e je podneskom od 27. ožujka 2017. godine dostavila u spis Potvrdu od 27. ožujka 2017. godine o blokadi računa i novčanih sredstava dužnika (list 42 spisa) uvidom u koju je utvrđeno da je na dan izdavanja potvrde evidentirano 1540 dana  neprekidne blokade te da nepodmirene obveze evidentirane u Očevidniku redoslijeda osnova za plaćanje na dan izdavanja potvrde iznosi 29.809.362,28 kn.</w:t>
      </w:r>
    </w:p>
    <w:p w:rsidRDefault="00FB29A9" w:rsidP="003D6806" w:rsidR="00FB29A9">
      <w:pPr>
        <w:ind w:firstLine="708"/>
        <w:jc w:val="both"/>
      </w:pPr>
    </w:p>
    <w:p w:rsidRDefault="003D6806" w:rsidP="003D6806" w:rsidR="00FB7781">
      <w:pPr>
        <w:ind w:firstLine="708"/>
        <w:jc w:val="both"/>
      </w:pPr>
      <w:r>
        <w:t xml:space="preserve">Na ročištu radi </w:t>
      </w:r>
      <w:r w:rsidR="00FB7781">
        <w:t>rasprave o pretpostavkama za otvaranje stečajnog postupka od 27. travnja 2017. godine dužnik je izjavio da se ne protivi prijedlogu za otvaranje stečajnog postupka nad dužnikom obzirom da je nesporno postojanje stečajnog razloga nesposobnosti za plaćanje uslijed dugotrajne blokade žiro računa dužnika, a isto tako da dužnik ima imovinu koja čini stečajnu masu.</w:t>
      </w:r>
    </w:p>
    <w:p w:rsidRDefault="003D6806" w:rsidP="003D6806" w:rsidR="003D6806">
      <w:pPr>
        <w:ind w:firstLine="708"/>
        <w:jc w:val="both"/>
      </w:pPr>
    </w:p>
    <w:p w:rsidRDefault="002E4EE7" w:rsidP="002E4EE7" w:rsidR="002E4EE7" w:rsidRPr="00B27F98">
      <w:pPr>
        <w:ind w:firstLine="708"/>
        <w:jc w:val="both"/>
      </w:pPr>
      <w:r w:rsidRPr="00B27F98">
        <w:t xml:space="preserve">Prema odredbi čl. 5. st. 1. SZ-a stečaj se može otvoriti ako sud utvrdi postojanje stečajnog razloga, a odredbom stavka 2. istog članka propisano je da su stečajni razlozi nesposobnost za plaćanje i prezaduženost. </w:t>
      </w:r>
    </w:p>
    <w:p w:rsidRDefault="002E4EE7" w:rsidP="002E4EE7" w:rsidR="002E4EE7" w:rsidRPr="00B27F98">
      <w:pPr>
        <w:jc w:val="both"/>
      </w:pPr>
    </w:p>
    <w:p w:rsidRDefault="002E4EE7" w:rsidP="002E4EE7" w:rsidR="002E4EE7" w:rsidRPr="00B27F98">
      <w:pPr>
        <w:jc w:val="both"/>
      </w:pPr>
      <w:r w:rsidRPr="00B27F98">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2E4EE7" w:rsidP="002E4EE7" w:rsidR="002E4EE7" w:rsidRPr="00B27F98">
      <w:pPr>
        <w:jc w:val="both"/>
      </w:pPr>
    </w:p>
    <w:p w:rsidRDefault="002E4EE7" w:rsidP="002E4EE7" w:rsidR="002E4EE7" w:rsidRPr="00B27F98">
      <w:pPr>
        <w:jc w:val="both"/>
      </w:pPr>
      <w:r w:rsidRPr="00B27F98">
        <w:tab/>
        <w:t xml:space="preserve">Dakle, iz </w:t>
      </w:r>
      <w:r w:rsidR="003D6806">
        <w:t xml:space="preserve">dokumentacije u spisu </w:t>
      </w:r>
      <w:r w:rsidRPr="00B27F98">
        <w:t>sud je nedvojbeno utvrdio da kod dužnika postoji stečajni razlog nesposobnosti za plaćanje.</w:t>
      </w:r>
    </w:p>
    <w:p w:rsidRDefault="006732ED" w:rsidP="002E4EE7" w:rsidR="002E4EE7" w:rsidRPr="00B27F98">
      <w:pPr>
        <w:jc w:val="both"/>
      </w:pPr>
      <w:r>
        <w:t xml:space="preserve"> </w:t>
      </w:r>
    </w:p>
    <w:p w:rsidRDefault="002E4EE7" w:rsidP="002E4EE7" w:rsidR="002E4EE7" w:rsidRPr="00B27F98">
      <w:pPr>
        <w:jc w:val="both"/>
      </w:pPr>
      <w:r>
        <w:t xml:space="preserve"> </w:t>
      </w:r>
      <w:r w:rsidRPr="00B27F98">
        <w:tab/>
        <w:t xml:space="preserve">Kako je u tijeku prethodnog postupka sud utvrdio da kod dužnika postoji stečajni razlog nesposobnosti za plaćanje, </w:t>
      </w:r>
      <w:r w:rsidR="00933082">
        <w:t>a ujedno je utvrđeno da duž</w:t>
      </w:r>
      <w:r w:rsidR="003D6806">
        <w:t xml:space="preserve">nik ima u vlasništvu </w:t>
      </w:r>
      <w:r w:rsidR="00933082">
        <w:t xml:space="preserve">imovinu koja ulazi u stečajnu masu, i dostatna je za namirenje troškova ovog postupka, pa je </w:t>
      </w:r>
      <w:r w:rsidRPr="00B27F98">
        <w:t xml:space="preserve">valjalo temeljem odredbe članka 128., 129. i 130. SZ-a odlučiti kao u izreci ovog rješenja. </w:t>
      </w:r>
    </w:p>
    <w:p w:rsidRDefault="002E4EE7" w:rsidP="002E4EE7" w:rsidR="002E4EE7" w:rsidRPr="00B27F98">
      <w:pPr>
        <w:jc w:val="both"/>
      </w:pPr>
    </w:p>
    <w:p w:rsidRDefault="002E4EE7" w:rsidP="002E4EE7" w:rsidR="002E4EE7" w:rsidRPr="00B27F98">
      <w:pPr>
        <w:ind w:firstLine="708"/>
        <w:jc w:val="both"/>
      </w:pPr>
      <w:r w:rsidRPr="00B27F98">
        <w:t>Stečajni upravitelj imenovan je u skladu s čl. 84. st. 1. SZ-a metodom slučajnog odabira s liste A stečajnih upravitelja za područje ovog suda.</w:t>
      </w:r>
    </w:p>
    <w:p w:rsidRDefault="00367C05" w:rsidP="00367C05" w:rsidR="002C5A29" w:rsidRPr="002224D1">
      <w:pPr>
        <w:ind w:firstLine="900"/>
        <w:jc w:val="both"/>
      </w:pPr>
      <w:r w:rsidRPr="002224D1">
        <w:t xml:space="preserve">  </w:t>
      </w:r>
    </w:p>
    <w:p w:rsidRDefault="002C5A29" w:rsidP="00577C3C" w:rsidR="002C5A29" w:rsidRPr="002224D1">
      <w:pPr>
        <w:jc w:val="center"/>
      </w:pPr>
      <w:r w:rsidRPr="002224D1">
        <w:t>U Karlovcu</w:t>
      </w:r>
      <w:r w:rsidR="00233CF9" w:rsidRPr="002224D1">
        <w:t xml:space="preserve"> </w:t>
      </w:r>
      <w:r w:rsidR="00FB7781">
        <w:t>2. svibnja</w:t>
      </w:r>
      <w:r w:rsidR="005957AC">
        <w:t xml:space="preserve"> 2017</w:t>
      </w:r>
      <w:r w:rsidRPr="002224D1">
        <w:t>. godine</w:t>
      </w:r>
    </w:p>
    <w:p w:rsidRDefault="00367C05" w:rsidP="002C5A29" w:rsidR="00367C05" w:rsidRPr="002224D1">
      <w:pPr>
        <w:jc w:val="both"/>
      </w:pPr>
    </w:p>
    <w:p w:rsidRDefault="00577C3C" w:rsidP="007170B8" w:rsidR="002C5A29" w:rsidRPr="002224D1">
      <w:pPr>
        <w:ind w:left="6372"/>
        <w:jc w:val="both"/>
      </w:pPr>
      <w:r w:rsidRPr="002224D1">
        <w:t xml:space="preserve">         </w:t>
      </w:r>
      <w:r w:rsidR="0028432A">
        <w:t xml:space="preserve">        Su</w:t>
      </w:r>
      <w:r w:rsidR="007170B8" w:rsidRPr="002224D1">
        <w:t>dac:</w:t>
      </w:r>
    </w:p>
    <w:p w:rsidRDefault="007170B8" w:rsidP="0094639D" w:rsidR="00161B3B" w:rsidRPr="002224D1">
      <w:pPr>
        <w:jc w:val="both"/>
      </w:pPr>
      <w:r w:rsidRPr="002224D1">
        <w:t xml:space="preserve">                                                                 </w:t>
      </w:r>
      <w:r w:rsidR="0084192B" w:rsidRPr="002224D1">
        <w:t xml:space="preserve">  </w:t>
      </w:r>
      <w:r w:rsidRPr="002224D1">
        <w:t xml:space="preserve">  </w:t>
      </w:r>
      <w:r w:rsidR="00E57778" w:rsidRPr="002224D1">
        <w:t xml:space="preserve">  </w:t>
      </w:r>
      <w:r w:rsidR="009B65F4" w:rsidRPr="002224D1">
        <w:t xml:space="preserve">         </w:t>
      </w:r>
      <w:r w:rsidR="00577C3C" w:rsidRPr="002224D1">
        <w:t xml:space="preserve">                               </w:t>
      </w:r>
      <w:r w:rsidR="009224E9" w:rsidRPr="002224D1">
        <w:t xml:space="preserve"> </w:t>
      </w:r>
      <w:r w:rsidR="00367C05" w:rsidRPr="002224D1">
        <w:t>Goranka Boljkovac</w:t>
      </w:r>
      <w:r w:rsidR="00973C31" w:rsidRPr="002224D1">
        <w:t>, v.r.</w:t>
      </w:r>
    </w:p>
    <w:p w:rsidRDefault="0094639D" w:rsidP="000B0BA1" w:rsidR="000B0BA1" w:rsidRPr="002224D1">
      <w:pPr>
        <w:tabs>
          <w:tab w:pos="6900" w:val="left"/>
        </w:tabs>
        <w:jc w:val="both"/>
      </w:pPr>
      <w:r w:rsidRPr="002224D1">
        <w:t xml:space="preserve"> </w:t>
      </w:r>
      <w:r w:rsidR="00161B3B" w:rsidRPr="002224D1">
        <w:tab/>
      </w:r>
    </w:p>
    <w:p w:rsidRDefault="00973C31" w:rsidP="00973C31" w:rsidR="009B65F4" w:rsidRPr="002224D1">
      <w:pPr>
        <w:tabs>
          <w:tab w:pos="6900" w:val="left"/>
        </w:tabs>
        <w:jc w:val="both"/>
      </w:pPr>
      <w:r w:rsidRPr="002224D1">
        <w:tab/>
        <w:t>Za točnost otpravka-</w:t>
      </w:r>
    </w:p>
    <w:p w:rsidRDefault="00973C31" w:rsidP="00973C31" w:rsidR="00577C3C" w:rsidRPr="002224D1">
      <w:pPr>
        <w:tabs>
          <w:tab w:pos="6900" w:val="left"/>
        </w:tabs>
      </w:pPr>
      <w:r w:rsidRPr="002224D1">
        <w:tab/>
        <w:t>ovlašteni službenik:</w:t>
      </w:r>
    </w:p>
    <w:p w:rsidRDefault="00973C31" w:rsidP="00973C31" w:rsidR="0028432A">
      <w:pPr>
        <w:tabs>
          <w:tab w:pos="6900" w:val="left"/>
        </w:tabs>
      </w:pPr>
      <w:r w:rsidRPr="002224D1">
        <w:tab/>
      </w:r>
      <w:r w:rsidR="00FB7781">
        <w:t>Marina Markić</w:t>
      </w:r>
    </w:p>
    <w:p w:rsidRDefault="0028432A" w:rsidP="0028432A" w:rsidR="0028432A" w:rsidRPr="0028432A"/>
    <w:p w:rsidRDefault="0028432A" w:rsidP="0028432A" w:rsidR="0028432A"/>
    <w:p w:rsidRDefault="00933082" w:rsidP="00933082" w:rsidR="00933082" w:rsidRPr="00B27F98">
      <w:r w:rsidRPr="00B27F98">
        <w:t>PRAVNA POUKA:</w:t>
      </w:r>
    </w:p>
    <w:p w:rsidRDefault="00933082" w:rsidP="00933082" w:rsidR="00933082" w:rsidRPr="00B27F98">
      <w:pPr>
        <w:jc w:val="both"/>
      </w:pPr>
      <w:r w:rsidRPr="00B27F98">
        <w:t xml:space="preserve">Protiv ovog rješenja pravo na žalbu ima osoba ovlaštena za zastupanje dužnika po zakonu do dana nastupanja pravnih posljedica otvaranja stečajnoga postupka (čl. 128. st. 8. Stečajnog </w:t>
      </w:r>
      <w:r w:rsidRPr="00B27F98">
        <w:lastRenderedPageBreak/>
        <w:t>zakona). Žalba se podnosi pisano u dva primjerka Visokom trgovačkom sudu Republike Hrvatske, putem ovog suda u roku od 8 dana od dostave ovog rješenja. Žalba ne odgađa provedbu rješenja (čl. 19. SZ-a).</w:t>
      </w:r>
    </w:p>
    <w:p w:rsidRDefault="00933082" w:rsidP="00933082" w:rsidR="00B02635" w:rsidRPr="0028432A">
      <w:r>
        <w:t xml:space="preserve"> </w:t>
      </w:r>
    </w:p>
    <w:sectPr w:rsidSect="00A0682A" w:rsidR="00B02635" w:rsidRPr="0028432A">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B7FF2">
      <w:rPr>
        <w:rStyle w:val="Brojstranice"/>
        <w:noProof/>
      </w:rPr>
      <w:t>4</w:t>
    </w:r>
    <w:r>
      <w:rPr>
        <w:rStyle w:val="Brojstranice"/>
      </w:rPr>
      <w:fldChar w:fldCharType="end"/>
    </w:r>
  </w:p>
  <w:p w:rsidRDefault="0087685A" w:rsidP="001D2296" w:rsidR="0087685A" w:rsidRPr="003C4E43">
    <w:r>
      <w:t xml:space="preserve">                                                                                                                               </w:t>
    </w:r>
    <w:r w:rsidRPr="003C4E43">
      <w:t>4 St-</w:t>
    </w:r>
    <w:r w:rsidR="00CB7364">
      <w:t>2115/</w:t>
    </w:r>
    <w:r w:rsidR="00F67B83">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1BC2"/>
    <w:rsid w:val="00031813"/>
    <w:rsid w:val="00043A0A"/>
    <w:rsid w:val="0004613B"/>
    <w:rsid w:val="000506D8"/>
    <w:rsid w:val="00050EF7"/>
    <w:rsid w:val="0005127F"/>
    <w:rsid w:val="000576C6"/>
    <w:rsid w:val="00075BDC"/>
    <w:rsid w:val="00087859"/>
    <w:rsid w:val="000A252B"/>
    <w:rsid w:val="000B0BA1"/>
    <w:rsid w:val="000B120C"/>
    <w:rsid w:val="000D66ED"/>
    <w:rsid w:val="000E49F8"/>
    <w:rsid w:val="000F2576"/>
    <w:rsid w:val="00123E05"/>
    <w:rsid w:val="001418C8"/>
    <w:rsid w:val="00161B3B"/>
    <w:rsid w:val="00174993"/>
    <w:rsid w:val="00187ECF"/>
    <w:rsid w:val="001A044D"/>
    <w:rsid w:val="001D2296"/>
    <w:rsid w:val="001D564F"/>
    <w:rsid w:val="001F2FBF"/>
    <w:rsid w:val="002135F3"/>
    <w:rsid w:val="002224D1"/>
    <w:rsid w:val="00223050"/>
    <w:rsid w:val="00233719"/>
    <w:rsid w:val="00233CF9"/>
    <w:rsid w:val="00234541"/>
    <w:rsid w:val="00263FC1"/>
    <w:rsid w:val="00270ADC"/>
    <w:rsid w:val="0028432A"/>
    <w:rsid w:val="00293964"/>
    <w:rsid w:val="002944F5"/>
    <w:rsid w:val="002960FC"/>
    <w:rsid w:val="002B5B9E"/>
    <w:rsid w:val="002B7FF2"/>
    <w:rsid w:val="002C4DBB"/>
    <w:rsid w:val="002C5A29"/>
    <w:rsid w:val="002D4069"/>
    <w:rsid w:val="002D6432"/>
    <w:rsid w:val="002E4EE7"/>
    <w:rsid w:val="002F1899"/>
    <w:rsid w:val="002F792C"/>
    <w:rsid w:val="00365F88"/>
    <w:rsid w:val="00367C05"/>
    <w:rsid w:val="003905DD"/>
    <w:rsid w:val="003B65CF"/>
    <w:rsid w:val="003C2B99"/>
    <w:rsid w:val="003C4E43"/>
    <w:rsid w:val="003D4E19"/>
    <w:rsid w:val="003D6806"/>
    <w:rsid w:val="00402289"/>
    <w:rsid w:val="0043031F"/>
    <w:rsid w:val="0043362B"/>
    <w:rsid w:val="00435B5D"/>
    <w:rsid w:val="0044721B"/>
    <w:rsid w:val="00455D54"/>
    <w:rsid w:val="00464572"/>
    <w:rsid w:val="00475324"/>
    <w:rsid w:val="00487477"/>
    <w:rsid w:val="004F47B9"/>
    <w:rsid w:val="00523E58"/>
    <w:rsid w:val="00526F4E"/>
    <w:rsid w:val="00531C2D"/>
    <w:rsid w:val="00554276"/>
    <w:rsid w:val="005740F2"/>
    <w:rsid w:val="00577C3C"/>
    <w:rsid w:val="00591924"/>
    <w:rsid w:val="005957AC"/>
    <w:rsid w:val="005C0B29"/>
    <w:rsid w:val="005C0BF6"/>
    <w:rsid w:val="005C1163"/>
    <w:rsid w:val="005D1623"/>
    <w:rsid w:val="005D3613"/>
    <w:rsid w:val="005D4CD6"/>
    <w:rsid w:val="005D5F5F"/>
    <w:rsid w:val="005E30AD"/>
    <w:rsid w:val="005E5E29"/>
    <w:rsid w:val="005E67DB"/>
    <w:rsid w:val="00600C4C"/>
    <w:rsid w:val="00607FE3"/>
    <w:rsid w:val="00657078"/>
    <w:rsid w:val="00662CB6"/>
    <w:rsid w:val="00665D4C"/>
    <w:rsid w:val="006732ED"/>
    <w:rsid w:val="006824A6"/>
    <w:rsid w:val="00685714"/>
    <w:rsid w:val="006861EF"/>
    <w:rsid w:val="006A124C"/>
    <w:rsid w:val="006B6292"/>
    <w:rsid w:val="006C786C"/>
    <w:rsid w:val="006D261E"/>
    <w:rsid w:val="006D5C7F"/>
    <w:rsid w:val="006E1EBE"/>
    <w:rsid w:val="007170B8"/>
    <w:rsid w:val="00717D4A"/>
    <w:rsid w:val="00740EB0"/>
    <w:rsid w:val="00753D5D"/>
    <w:rsid w:val="007604DE"/>
    <w:rsid w:val="00776B6D"/>
    <w:rsid w:val="00784A92"/>
    <w:rsid w:val="0078584A"/>
    <w:rsid w:val="007861DF"/>
    <w:rsid w:val="007A550F"/>
    <w:rsid w:val="007C39CF"/>
    <w:rsid w:val="007D7A92"/>
    <w:rsid w:val="00825B2D"/>
    <w:rsid w:val="00825C25"/>
    <w:rsid w:val="0084192B"/>
    <w:rsid w:val="00845350"/>
    <w:rsid w:val="00855AE8"/>
    <w:rsid w:val="00862650"/>
    <w:rsid w:val="008723F5"/>
    <w:rsid w:val="008728D7"/>
    <w:rsid w:val="0087685A"/>
    <w:rsid w:val="00891667"/>
    <w:rsid w:val="008A5498"/>
    <w:rsid w:val="008B54BA"/>
    <w:rsid w:val="008E42C6"/>
    <w:rsid w:val="00914831"/>
    <w:rsid w:val="009224E9"/>
    <w:rsid w:val="00923DB6"/>
    <w:rsid w:val="00927F9C"/>
    <w:rsid w:val="00933082"/>
    <w:rsid w:val="00942C83"/>
    <w:rsid w:val="009459C3"/>
    <w:rsid w:val="0094639D"/>
    <w:rsid w:val="00950065"/>
    <w:rsid w:val="00964750"/>
    <w:rsid w:val="00971D3D"/>
    <w:rsid w:val="00973C31"/>
    <w:rsid w:val="009773DD"/>
    <w:rsid w:val="00977846"/>
    <w:rsid w:val="00984644"/>
    <w:rsid w:val="009961DE"/>
    <w:rsid w:val="009A5635"/>
    <w:rsid w:val="009B02EC"/>
    <w:rsid w:val="009B65F4"/>
    <w:rsid w:val="009C287E"/>
    <w:rsid w:val="009C324E"/>
    <w:rsid w:val="009E2615"/>
    <w:rsid w:val="009E4856"/>
    <w:rsid w:val="009F574C"/>
    <w:rsid w:val="00A03732"/>
    <w:rsid w:val="00A05832"/>
    <w:rsid w:val="00A0682A"/>
    <w:rsid w:val="00A172CA"/>
    <w:rsid w:val="00A22E26"/>
    <w:rsid w:val="00A33B0C"/>
    <w:rsid w:val="00A347AB"/>
    <w:rsid w:val="00A34FB5"/>
    <w:rsid w:val="00A4575E"/>
    <w:rsid w:val="00A4636C"/>
    <w:rsid w:val="00A505C4"/>
    <w:rsid w:val="00A54037"/>
    <w:rsid w:val="00A66684"/>
    <w:rsid w:val="00A74268"/>
    <w:rsid w:val="00A86374"/>
    <w:rsid w:val="00AA4EB8"/>
    <w:rsid w:val="00AB1D66"/>
    <w:rsid w:val="00AB2745"/>
    <w:rsid w:val="00AD33DF"/>
    <w:rsid w:val="00AD6DDA"/>
    <w:rsid w:val="00AE2A53"/>
    <w:rsid w:val="00AF3331"/>
    <w:rsid w:val="00AF6F8E"/>
    <w:rsid w:val="00B02635"/>
    <w:rsid w:val="00B20B8C"/>
    <w:rsid w:val="00B3296B"/>
    <w:rsid w:val="00B460FF"/>
    <w:rsid w:val="00B62423"/>
    <w:rsid w:val="00B6418E"/>
    <w:rsid w:val="00B918B5"/>
    <w:rsid w:val="00B97F98"/>
    <w:rsid w:val="00BA28BC"/>
    <w:rsid w:val="00BB0780"/>
    <w:rsid w:val="00BB6BB2"/>
    <w:rsid w:val="00BB7E5E"/>
    <w:rsid w:val="00C0014B"/>
    <w:rsid w:val="00C1129F"/>
    <w:rsid w:val="00C12A9F"/>
    <w:rsid w:val="00C15BC1"/>
    <w:rsid w:val="00C412CA"/>
    <w:rsid w:val="00C50D94"/>
    <w:rsid w:val="00C54748"/>
    <w:rsid w:val="00C629FC"/>
    <w:rsid w:val="00C74029"/>
    <w:rsid w:val="00C74824"/>
    <w:rsid w:val="00C92655"/>
    <w:rsid w:val="00CB7364"/>
    <w:rsid w:val="00CC497A"/>
    <w:rsid w:val="00CD702D"/>
    <w:rsid w:val="00CE03D0"/>
    <w:rsid w:val="00CF05EC"/>
    <w:rsid w:val="00CF23D9"/>
    <w:rsid w:val="00D01A15"/>
    <w:rsid w:val="00D07ECE"/>
    <w:rsid w:val="00D1431E"/>
    <w:rsid w:val="00D50090"/>
    <w:rsid w:val="00D737A9"/>
    <w:rsid w:val="00D862E2"/>
    <w:rsid w:val="00DA2EAC"/>
    <w:rsid w:val="00DB7043"/>
    <w:rsid w:val="00DC3CE8"/>
    <w:rsid w:val="00DC4AA6"/>
    <w:rsid w:val="00DE04E4"/>
    <w:rsid w:val="00DE6E22"/>
    <w:rsid w:val="00DF21C6"/>
    <w:rsid w:val="00E05D8F"/>
    <w:rsid w:val="00E1788C"/>
    <w:rsid w:val="00E23D88"/>
    <w:rsid w:val="00E3108C"/>
    <w:rsid w:val="00E370FF"/>
    <w:rsid w:val="00E42A55"/>
    <w:rsid w:val="00E52636"/>
    <w:rsid w:val="00E57248"/>
    <w:rsid w:val="00E57778"/>
    <w:rsid w:val="00E67977"/>
    <w:rsid w:val="00EA5002"/>
    <w:rsid w:val="00EC10DE"/>
    <w:rsid w:val="00EC6066"/>
    <w:rsid w:val="00EE4A6B"/>
    <w:rsid w:val="00EE61A0"/>
    <w:rsid w:val="00EE690A"/>
    <w:rsid w:val="00F0132E"/>
    <w:rsid w:val="00F10034"/>
    <w:rsid w:val="00F10CB7"/>
    <w:rsid w:val="00F22E0A"/>
    <w:rsid w:val="00F36D2D"/>
    <w:rsid w:val="00F402D7"/>
    <w:rsid w:val="00F40956"/>
    <w:rsid w:val="00F45029"/>
    <w:rsid w:val="00F55D8D"/>
    <w:rsid w:val="00F56DA7"/>
    <w:rsid w:val="00F60C93"/>
    <w:rsid w:val="00F64C00"/>
    <w:rsid w:val="00F67B83"/>
    <w:rsid w:val="00F74402"/>
    <w:rsid w:val="00F77116"/>
    <w:rsid w:val="00F8659B"/>
    <w:rsid w:val="00FA1058"/>
    <w:rsid w:val="00FB29A9"/>
    <w:rsid w:val="00FB7781"/>
    <w:rsid w:val="00FC3A79"/>
    <w:rsid w:val="00FD1EAB"/>
    <w:rsid w:val="00FE3755"/>
    <w:rsid w:val="00FE69D1"/>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Odlomakpopisa" w:type="paragraph">
    <w:name w:val="List Paragraph"/>
    <w:basedOn w:val="Normal"/>
    <w:uiPriority w:val="34"/>
    <w:qFormat/>
    <w:rsid w:val="00FE69D1"/>
    <w:pPr>
      <w:ind w:left="720"/>
      <w:contextualSpacing/>
    </w:pPr>
    <w:rPr>
      <w:rFonts w:hAnsi="Arial" w:ascii="Arial"/>
      <w:szCs w:val="20"/>
    </w:rPr>
  </w:style>
  <w:style w:styleId="Tekstrezerviranogmjesta" w:type="character">
    <w:name w:val="Placeholder Text"/>
    <w:basedOn w:val="Zadanifontodlomka"/>
    <w:uiPriority w:val="99"/>
    <w:semiHidden/>
    <w:rsid w:val="002B7FF2"/>
    <w:rPr>
      <w:color w:val="808080"/>
      <w:bdr w:space="0" w:sz="0" w:color="auto" w:val="none"/>
      <w:shd w:fill="auto" w:color="auto" w:val="clear"/>
    </w:rPr>
  </w:style>
  <w:style w:customStyle="true" w:styleId="eSPISCCParagraphDefaultFont" w:type="character">
    <w:name w:val="eSPIS_CC_Paragraph Default Font"/>
    <w:basedOn w:val="Zadanifontodlomka"/>
    <w:rsid w:val="002B7FF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B7FF2"/>
    <w:rPr>
      <w:bdr w:space="0" w:sz="0" w:color="auto" w:val="none"/>
      <w:shd w:fill="FFFFCC" w:color="auto" w:val="clear"/>
      <w:lang w:val="hr-HR"/>
    </w:rPr>
  </w:style>
  <w:style w:customStyle="true" w:styleId="PozadinaSvijetloCrvena" w:type="character">
    <w:name w:val="Pozadina_SvijetloCrvena"/>
    <w:basedOn w:val="eSPISCCParagraphDefaultFont"/>
    <w:rsid w:val="002B7FF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B7FF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Odlomakpopisa" w:type="paragraph">
    <w:name w:val="List Paragraph"/>
    <w:basedOn w:val="Normal"/>
    <w:uiPriority w:val="34"/>
    <w:qFormat/>
    <w:rsid w:val="00FE69D1"/>
    <w:pPr>
      <w:ind w:left="720"/>
      <w:contextualSpacing/>
    </w:pPr>
    <w:rPr>
      <w:rFonts w:ascii="Arial" w:hAnsi="Arial"/>
      <w:szCs w:val="20"/>
    </w:rPr>
  </w:style>
  <w:style w:styleId="Tekstrezerviranogmjesta" w:type="character">
    <w:name w:val="Placeholder Text"/>
    <w:basedOn w:val="Zadanifontodlomka"/>
    <w:uiPriority w:val="99"/>
    <w:semiHidden/>
    <w:rsid w:val="002B7FF2"/>
    <w:rPr>
      <w:color w:val="808080"/>
      <w:bdr w:color="auto" w:space="0" w:sz="0" w:val="none"/>
      <w:shd w:color="auto" w:fill="auto" w:val="clear"/>
    </w:rPr>
  </w:style>
  <w:style w:customStyle="1" w:styleId="eSPISCCParagraphDefaultFont" w:type="character">
    <w:name w:val="eSPIS_CC_Paragraph Default Font"/>
    <w:basedOn w:val="Zadanifontodlomka"/>
    <w:rsid w:val="002B7FF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B7FF2"/>
    <w:rPr>
      <w:bdr w:color="auto" w:space="0" w:sz="0" w:val="none"/>
      <w:shd w:color="auto" w:fill="FFFFCC" w:val="clear"/>
      <w:lang w:val="hr-HR"/>
    </w:rPr>
  </w:style>
  <w:style w:customStyle="1" w:styleId="PozadinaSvijetloCrvena" w:type="character">
    <w:name w:val="Pozadina_SvijetloCrvena"/>
    <w:basedOn w:val="eSPISCCParagraphDefaultFont"/>
    <w:rsid w:val="002B7FF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B7FF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8375008">
      <w:bodyDiv w:val="true"/>
      <w:marLeft w:val="0"/>
      <w:marRight w:val="0"/>
      <w:marTop w:val="0"/>
      <w:marBottom w:val="0"/>
      <w:divBdr>
        <w:top w:space="0" w:sz="0" w:color="auto" w:val="none"/>
        <w:left w:space="0" w:sz="0" w:color="auto" w:val="none"/>
        <w:bottom w:space="0" w:sz="0" w:color="auto" w:val="none"/>
        <w:right w:space="0" w:sz="0" w:color="auto" w:val="none"/>
      </w:divBdr>
    </w:div>
    <w:div w:id="241333828">
      <w:bodyDiv w:val="true"/>
      <w:marLeft w:val="0"/>
      <w:marRight w:val="0"/>
      <w:marTop w:val="0"/>
      <w:marBottom w:val="0"/>
      <w:divBdr>
        <w:top w:space="0" w:sz="0" w:color="auto" w:val="none"/>
        <w:left w:space="0" w:sz="0" w:color="auto" w:val="none"/>
        <w:bottom w:space="0" w:sz="0" w:color="auto" w:val="none"/>
        <w:right w:space="0" w:sz="0" w:color="auto" w:val="none"/>
      </w:divBdr>
    </w:div>
    <w:div w:id="512912303">
      <w:bodyDiv w:val="true"/>
      <w:marLeft w:val="0"/>
      <w:marRight w:val="0"/>
      <w:marTop w:val="0"/>
      <w:marBottom w:val="0"/>
      <w:divBdr>
        <w:top w:space="0" w:sz="0" w:color="auto" w:val="none"/>
        <w:left w:space="0" w:sz="0" w:color="auto" w:val="none"/>
        <w:bottom w:space="0" w:sz="0" w:color="auto" w:val="none"/>
        <w:right w:space="0" w:sz="0" w:color="auto" w:val="none"/>
      </w:divBdr>
    </w:div>
    <w:div w:id="787242766">
      <w:bodyDiv w:val="true"/>
      <w:marLeft w:val="0"/>
      <w:marRight w:val="0"/>
      <w:marTop w:val="0"/>
      <w:marBottom w:val="0"/>
      <w:divBdr>
        <w:top w:space="0" w:sz="0" w:color="auto" w:val="none"/>
        <w:left w:space="0" w:sz="0" w:color="auto" w:val="none"/>
        <w:bottom w:space="0" w:sz="0" w:color="auto" w:val="none"/>
        <w:right w:space="0" w:sz="0" w:color="auto" w:val="none"/>
      </w:divBdr>
    </w:div>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 w:id="1147936318">
      <w:bodyDiv w:val="true"/>
      <w:marLeft w:val="0"/>
      <w:marRight w:val="0"/>
      <w:marTop w:val="0"/>
      <w:marBottom w:val="0"/>
      <w:divBdr>
        <w:top w:space="0" w:sz="0" w:color="auto" w:val="none"/>
        <w:left w:space="0" w:sz="0" w:color="auto" w:val="none"/>
        <w:bottom w:space="0" w:sz="0" w:color="auto" w:val="none"/>
        <w:right w:space="0" w:sz="0" w:color="auto" w:val="none"/>
      </w:divBdr>
    </w:div>
    <w:div w:id="1900902784">
      <w:bodyDiv w:val="true"/>
      <w:marLeft w:val="0"/>
      <w:marRight w:val="0"/>
      <w:marTop w:val="0"/>
      <w:marBottom w:val="0"/>
      <w:divBdr>
        <w:top w:space="0" w:sz="0" w:color="auto" w:val="none"/>
        <w:left w:space="0" w:sz="0" w:color="auto" w:val="none"/>
        <w:bottom w:space="0" w:sz="0" w:color="auto" w:val="none"/>
        <w:right w:space="0" w:sz="0" w:color="auto" w:val="none"/>
      </w:divBdr>
    </w:div>
    <w:div w:id="19862784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2115</izvorni_sadrzaj>
    <derivirana_varijabla naziv="DomainObject.Predmet.Broj_1">2115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St-2115/2016</izvorni_sadrzaj>
    <derivirana_varijabla naziv="DomainObject.Predmet.OznakaBroj_1">St-2115/2016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 JEDAN IMMOBILE d.o.o. zastupanog po punomoćniku Marijana Malečić</izvorni_sadrzaj>
    <derivirana_varijabla naziv="DomainObject.Predmet.ProtustrankaFormated_1">  A JEDAN IMMOBILE d.o.o. zastupanog po punomoćniku Marijana Malečić</derivirana_varijabla>
  </DomainObject.Predmet.ProtustrankaFormated>
  <DomainObject.Predmet.ProtustrankaFormatedOIB>
    <izvorni_sadrzaj>  A JEDAN IMMOBILE d.o.o., OIB 07589118060 zastupanog po punomoćniku Marijana Malečić</izvorni_sadrzaj>
    <derivirana_varijabla naziv="DomainObject.Predmet.ProtustrankaFormatedOIB_1">  A JEDAN IMMOBILE d.o.o., OIB 07589118060 zastupanog po punomoćniku Marijana Malečić</derivirana_varijabla>
  </DomainObject.Predmet.ProtustrankaFormatedOIB>
  <DomainObject.Predmet.ProtustrankaFormatedWithAdress>
    <izvorni_sadrzaj> A JEDAN IMMOBILE d.o.o., Ilica 261, 10000 Zagreb zastupanog po punomoćniku Marijana Malečić</izvorni_sadrzaj>
    <derivirana_varijabla naziv="DomainObject.Predmet.ProtustrankaFormatedWithAdress_1"> A JEDAN IMMOBILE d.o.o., Ilica 261, 10000 Zagreb zastupanog po punomoćniku Marijana Malečić</derivirana_varijabla>
  </DomainObject.Predmet.ProtustrankaFormatedWithAdress>
  <DomainObject.Predmet.ProtustrankaFormatedWithAdressOIB>
    <izvorni_sadrzaj> A JEDAN IMMOBILE d.o.o., OIB 07589118060, Ilica 261, 10000 Zagreb zastupanog po punomoćniku Marijana Malečić</izvorni_sadrzaj>
    <derivirana_varijabla naziv="DomainObject.Predmet.ProtustrankaFormatedWithAdressOIB_1"> A JEDAN IMMOBILE d.o.o., OIB 07589118060, Ilica 261, 10000 Zagreb zastupanog po punomoćniku Marijana Malečić</derivirana_varijabla>
  </DomainObject.Predmet.ProtustrankaFormatedWithAdressOIB>
  <DomainObject.Predmet.ProtustrankaWithAdress>
    <izvorni_sadrzaj>A JEDAN IMMOBILE d.o.o. Ilica 261, 10000 Zagreb</izvorni_sadrzaj>
    <derivirana_varijabla naziv="DomainObject.Predmet.ProtustrankaWithAdress_1">A JEDAN IMMOBILE d.o.o. Ilica 261, 10000 Zagreb</derivirana_varijabla>
  </DomainObject.Predmet.ProtustrankaWithAdress>
  <DomainObject.Predmet.ProtustrankaWithAdressOIB>
    <izvorni_sadrzaj>A JEDAN IMMOBILE d.o.o., OIB 07589118060, Ilica 261, 10000 Zagreb</izvorni_sadrzaj>
    <derivirana_varijabla naziv="DomainObject.Predmet.ProtustrankaWithAdressOIB_1">A JEDAN IMMOBILE d.o.o., OIB 07589118060, Ilica 261, 10000 Zagreb</derivirana_varijabla>
  </DomainObject.Predmet.ProtustrankaWithAdressOIB>
  <DomainObject.Predmet.ProtustrankaNazivFormated>
    <izvorni_sadrzaj>A JEDAN IMMOBILE d.o.o.</izvorni_sadrzaj>
    <derivirana_varijabla naziv="DomainObject.Predmet.ProtustrankaNazivFormated_1">A JEDAN IMMOBILE d.o.o.</derivirana_varijabla>
  </DomainObject.Predmet.ProtustrankaNazivFormated>
  <DomainObject.Predmet.ProtustrankaNazivFormatedOIB>
    <izvorni_sadrzaj>A JEDAN IMMOBILE d.o.o., OIB 07589118060</izvorni_sadrzaj>
    <derivirana_varijabla naziv="DomainObject.Predmet.ProtustrankaNazivFormatedOIB_1">A JEDAN IMMOBILE d.o.o., OIB 07589118060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10000 Zagreb</izvorni_sadrzaj>
    <derivirana_varijabla naziv="DomainObject.Predmet.StrankaFormatedWithAdress_1"> FINA Regionalni centar Zagreb, Trg svibanjskih žrtava 1995. br., 10000 Zagreb</derivirana_varijabla>
  </DomainObject.Predmet.StrankaFormatedWithAdress>
  <DomainObject.Predmet.StrankaFormatedWithAdressOIB>
    <izvorni_sadrzaj> FINA Regionalni centar Zagreb, OIB 85821130368, Trg svibanjskih žrtava 1995. br., 10000 Zagreb</izvorni_sadrzaj>
    <derivirana_varijabla naziv="DomainObject.Predmet.StrankaFormatedWithAdressOIB_1"> FINA Regionalni centar Zagreb, OIB 85821130368, Trg svibanjskih žrtava 1995. br., 10000 Zagreb</derivirana_varijabla>
  </DomainObject.Predmet.StrankaFormatedWithAdressOIB>
  <DomainObject.Predmet.StrankaWithAdress>
    <izvorni_sadrzaj>FINA Regionalni centar Zagreb Trg svibanjskih žrtava 1995. br.,10000 Zagreb</izvorni_sadrzaj>
    <derivirana_varijabla naziv="DomainObject.Predmet.StrankaWithAdress_1">FINA Regionalni centar Zagreb Trg svibanjskih žrtava 1995. br.,10000 Zagreb</derivirana_varijabla>
  </DomainObject.Predmet.StrankaWithAdress>
  <DomainObject.Predmet.StrankaWithAdressOIB>
    <izvorni_sadrzaj>FINA Regionalni centar Zagreb, OIB 85821130368, Trg svibanjskih žrtava 1995. br.,10000 Zagreb</izvorni_sadrzaj>
    <derivirana_varijabla naziv="DomainObject.Predmet.StrankaWithAdressOIB_1">FINA Regionalni centar Zagreb, OIB 85821130368, Trg svibanjskih žrtava 1995. br.,10000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10000 Zagreb</item>
    </izvorni_sadrzaj>
    <derivirana_varijabla naziv="DomainObject.Predmet.StrankaListFormatedWithAdress_1">
      <item>FINA Regionalni centar Zagreb, Trg svibanjskih žrtava 1995. br., 10000 Zagreb</item>
    </derivirana_varijabla>
  </DomainObject.Predmet.StrankaListFormatedWithAdress>
  <DomainObject.Predmet.StrankaListFormatedWithAdressOIB>
    <izvorni_sadrzaj>
      <item>FINA Regionalni centar Zagreb, OIB 85821130368, Trg svibanjskih žrtava 1995. br., 10000 Zagreb</item>
    </izvorni_sadrzaj>
    <derivirana_varijabla naziv="DomainObject.Predmet.StrankaListFormatedWithAdressOIB_1">
      <item>FINA Regionalni centar Zagreb, OIB 85821130368, Trg svibanjskih žrtava 1995. br.,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 JEDAN IMMOBILE d.o.o. zastupanog po punomoćniku Marijana Malečić</item>
    </izvorni_sadrzaj>
    <derivirana_varijabla naziv="DomainObject.Predmet.ProtuStrankaListFormated_1">
      <item>A JEDAN IMMOBILE d.o.o. zastupanog po punomoćniku Marijana Malečić</item>
    </derivirana_varijabla>
  </DomainObject.Predmet.ProtuStrankaListFormated>
  <DomainObject.Predmet.ProtuStrankaListFormatedOIB>
    <izvorni_sadrzaj>
      <item>A JEDAN IMMOBILE d.o.o., OIB 07589118060 zastupanog po punomoćniku Marijana Malečić</item>
    </izvorni_sadrzaj>
    <derivirana_varijabla naziv="DomainObject.Predmet.ProtuStrankaListFormatedOIB_1">
      <item>A JEDAN IMMOBILE d.o.o., OIB 07589118060 zastupanog po punomoćniku Marijana Malečić</item>
    </derivirana_varijabla>
  </DomainObject.Predmet.ProtuStrankaListFormatedOIB>
  <DomainObject.Predmet.ProtuStrankaListFormatedWithAdress>
    <izvorni_sadrzaj>
      <item>A JEDAN IMMOBILE d.o.o., Ilica 261, 10000 Zagreb zastupanog po punomoćniku Marijana Malečić</item>
    </izvorni_sadrzaj>
    <derivirana_varijabla naziv="DomainObject.Predmet.ProtuStrankaListFormatedWithAdress_1">
      <item>A JEDAN IMMOBILE d.o.o., Ilica 261, 10000 Zagreb zastupanog po punomoćniku Marijana Malečić</item>
    </derivirana_varijabla>
  </DomainObject.Predmet.ProtuStrankaListFormatedWithAdress>
  <DomainObject.Predmet.ProtuStrankaListFormatedWithAdressOIB>
    <izvorni_sadrzaj>
      <item>A JEDAN IMMOBILE d.o.o., OIB 07589118060, Ilica 261, 10000 Zagreb zastupanog po punomoćniku Marijana Malečić</item>
    </izvorni_sadrzaj>
    <derivirana_varijabla naziv="DomainObject.Predmet.ProtuStrankaListFormatedWithAdressOIB_1">
      <item>A JEDAN IMMOBILE d.o.o., OIB 07589118060, Ilica 261, 10000 Zagreb zastupanog po punomoćniku Marijana Malečić</item>
    </derivirana_varijabla>
  </DomainObject.Predmet.ProtuStrankaListFormatedWithAdressOIB>
  <DomainObject.Predmet.ProtuStrankaListNazivFormated>
    <izvorni_sadrzaj>
      <item>A JEDAN IMMOBILE d.o.o.</item>
    </izvorni_sadrzaj>
    <derivirana_varijabla naziv="DomainObject.Predmet.ProtuStrankaListNazivFormated_1">
      <item>A JEDAN IMMOBILE d.o.o.</item>
    </derivirana_varijabla>
  </DomainObject.Predmet.ProtuStrankaListNazivFormated>
  <DomainObject.Predmet.ProtuStrankaListNazivFormatedOIB>
    <izvorni_sadrzaj>
      <item>A JEDAN IMMOBILE d.o.o., OIB 07589118060</item>
    </izvorni_sadrzaj>
    <derivirana_varijabla naziv="DomainObject.Predmet.ProtuStrankaListNazivFormatedOIB_1">
      <item>A JEDAN IMMOBILE d.o.o., OIB 07589118060</item>
    </derivirana_varijabla>
  </DomainObject.Predmet.ProtuStrankaListNazivFormatedOIB>
  <DomainObject.Predmet.OstaliListFormated>
    <izvorni_sadrzaj>
      <item>Marijana Malečić punomoćnik sudionika u postupku A JEDAN IMMOBILE d.o.o.</item>
    </izvorni_sadrzaj>
    <derivirana_varijabla naziv="DomainObject.Predmet.OstaliListFormated_1">
      <item>Marijana Malečić punomoćnik sudionika u postupku A JEDAN IMMOBILE d.o.o.</item>
    </derivirana_varijabla>
  </DomainObject.Predmet.OstaliListFormated>
  <DomainObject.Predmet.OstaliListFormatedOIB>
    <izvorni_sadrzaj>
      <item>Marijana Malečić, OIB 45077170332 punomoćnik sudionika u postupku A JEDAN IMMOBILE d.o.o.</item>
    </izvorni_sadrzaj>
    <derivirana_varijabla naziv="DomainObject.Predmet.OstaliListFormatedOIB_1">
      <item>Marijana Malečić, OIB 45077170332 punomoćnik sudionika u postupku A JEDAN IMMOBILE d.o.o.</item>
    </derivirana_varijabla>
  </DomainObject.Predmet.OstaliListFormatedOIB>
  <DomainObject.Predmet.OstaliListFormatedWithAdress>
    <izvorni_sadrzaj>
      <item>Marijana Malečić, Gospočak 41, 10000 Zagreb punomoćnik sudionika u postupku A JEDAN IMMOBILE d.o.o.</item>
    </izvorni_sadrzaj>
    <derivirana_varijabla naziv="DomainObject.Predmet.OstaliListFormatedWithAdress_1">
      <item>Marijana Malečić, Gospočak 41, 10000 Zagreb punomoćnik sudionika u postupku A JEDAN IMMOBILE d.o.o.</item>
    </derivirana_varijabla>
  </DomainObject.Predmet.OstaliListFormatedWithAdress>
  <DomainObject.Predmet.OstaliListFormatedWithAdressOIB>
    <izvorni_sadrzaj>
      <item>Marijana Malečić, OIB 45077170332, Gospočak 41, 10000 Zagreb punomoćnik sudionika u postupku A JEDAN IMMOBILE d.o.o.</item>
    </izvorni_sadrzaj>
    <derivirana_varijabla naziv="DomainObject.Predmet.OstaliListFormatedWithAdressOIB_1">
      <item>Marijana Malečić, OIB 45077170332, Gospočak 41, 10000 Zagreb punomoćnik sudionika u postupku A JEDAN IMMOBILE d.o.o.</item>
    </derivirana_varijabla>
  </DomainObject.Predmet.OstaliListFormatedWithAdressOIB>
  <DomainObject.Predmet.OstaliListNazivFormated>
    <izvorni_sadrzaj>
      <item>Marijana Malečić</item>
    </izvorni_sadrzaj>
    <derivirana_varijabla naziv="DomainObject.Predmet.OstaliListNazivFormated_1">
      <item>Marijana Malečić</item>
    </derivirana_varijabla>
  </DomainObject.Predmet.OstaliListNazivFormated>
  <DomainObject.Predmet.OstaliListNazivFormatedOIB>
    <izvorni_sadrzaj>
      <item>Marijana Malečić, OIB 45077170332</item>
    </izvorni_sadrzaj>
    <derivirana_varijabla naziv="DomainObject.Predmet.OstaliListNazivFormatedOIB_1">
      <item>Marijana Malečić, OIB 45077170332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 JEDAN IMMOBILE d.o.o.</izvorni_sadrzaj>
    <derivirana_varijabla naziv="DomainObject.Predmet.ProtustrankaIDrugi_1">A JEDAN IMMOBILE d.o.o.</derivirana_varijabla>
  </DomainObject.Predmet.ProtustrankaIDrugi>
  <DomainObject.Predmet.StrankaIDrugiAdressOIB>
    <izvorni_sadrzaj>FINA Regionalni centar Zagreb, OIB 85821130368, Trg svibanjskih žrtava 1995. br., 10000 Zagreb</izvorni_sadrzaj>
    <derivirana_varijabla naziv="DomainObject.Predmet.StrankaIDrugiAdressOIB_1">FINA Regionalni centar Zagreb, OIB 85821130368, Trg svibanjskih žrtava 1995. br., 10000 Zagreb</derivirana_varijabla>
  </DomainObject.Predmet.StrankaIDrugiAdressOIB>
  <DomainObject.Predmet.ProtustrankaIDrugiAdressOIB>
    <izvorni_sadrzaj>A JEDAN IMMOBILE d.o.o., OIB 07589118060, Ilica 261, 10000 Zagreb</izvorni_sadrzaj>
    <derivirana_varijabla naziv="DomainObject.Predmet.ProtustrankaIDrugiAdressOIB_1">A JEDAN IMMOBILE d.o.o., OIB 07589118060, Ilica 261,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 JEDAN IMMOBILE d.o.o.</item>
      <item>Marijana Malečić</item>
    </izvorni_sadrzaj>
    <derivirana_varijabla naziv="DomainObject.Predmet.SudioniciListNaziv_1">
      <item>FINA Regionalni centar Zagreb</item>
      <item>A JEDAN IMMOBILE d.o.o.</item>
      <item>Marijana Malečić</item>
    </derivirana_varijabla>
  </DomainObject.Predmet.SudioniciListNaziv>
  <DomainObject.Predmet.SudioniciListAdressOIB>
    <izvorni_sadrzaj>
      <item>FINA Regionalni centar Zagreb, OIB 85821130368, Trg svibanjskih žrtava 1995. br.,10000 Zagreb</item>
      <item>A JEDAN IMMOBILE d.o.o., OIB 07589118060, Ilica 261,10000 Zagreb</item>
      <item>Marijana Malečić, OIB 45077170332, Gospočak 41,10000 Zagreb</item>
    </izvorni_sadrzaj>
    <derivirana_varijabla naziv="DomainObject.Predmet.SudioniciListAdressOIB_1">
      <item>FINA Regionalni centar Zagreb, OIB 85821130368, Trg svibanjskih žrtava 1995. br.,10000 Zagreb</item>
      <item>A JEDAN IMMOBILE d.o.o., OIB 07589118060, Ilica 261,10000 Zagreb</item>
      <item>Marijana Malečić, OIB 45077170332, Gospočak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07589118060</item>
      <item>, OIB 45077170332</item>
    </izvorni_sadrzaj>
    <derivirana_varijabla naziv="DomainObject.Predmet.SudioniciListNazivOIB_1">
      <item>, OIB 85821130368</item>
      <item>, OIB 07589118060</item>
      <item>, OIB 45077170332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Brajdić, OIB 02189566674, Donje Mrzlo Polje Mrežničko 96 Duga Resa</item>
    </izvorni_sadrzaj>
    <derivirana_varijabla naziv="DomainObject.Predmet.StecajniUpraviteljiListAddressOIB_1">
      <item>Jasna Brajdić, OIB 02189566674, Donje Mrzlo Polje Mrežničko 96 Duga Resa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1226</properties:Words>
  <properties:Characters>6661</properties:Characters>
  <properties:Lines>150</properties:Lines>
  <properties:Paragraphs>42</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2017-05-02T07:28:00Z</dcterms:created>
  <dc:creator>Korisnik</dc:creator>
  <cp:lastModifiedBy>Goranka Boljkovac</cp:lastModifiedBy>
  <cp:lastPrinted>2017-05-02T10:22:00Z</cp:lastPrinted>
  <dcterms:modified xmlns:xsi="http://www.w3.org/2001/XMLSchema-instance" xsi:type="dcterms:W3CDTF">2017-05-02T10:32:00Z</dcterms:modified>
  <cp:revision>21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