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4951" w14:paraId="95e495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145301">
        <w:rPr>
          <w:szCs w:val="24"/>
          <w:lang w:val="hr-HR"/>
        </w:rPr>
        <w:t>4</w:t>
      </w:r>
      <w:r w:rsidR="00557F95">
        <w:rPr>
          <w:szCs w:val="24"/>
          <w:lang w:val="hr-HR"/>
        </w:rPr>
        <w:t>92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557F95">
        <w:rPr>
          <w:lang w:val="hr-HR"/>
        </w:rPr>
        <w:t xml:space="preserve">SITRA-PROM društvo s ograničenom odgovornošću za trgovinu, prijevoz i usluge, Slatina, Trg sv. Josipa bb, </w:t>
      </w:r>
      <w:r w:rsidR="00557F95" w:rsidRPr="000664E3">
        <w:rPr>
          <w:lang w:val="hr-HR"/>
        </w:rPr>
        <w:t>MB</w:t>
      </w:r>
      <w:r w:rsidR="00557F95">
        <w:rPr>
          <w:lang w:val="hr-HR"/>
        </w:rPr>
        <w:t>S: 010029415, OIB: 71201121405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557F95">
        <w:rPr>
          <w:lang w:val="hr-HR"/>
        </w:rPr>
        <w:t xml:space="preserve">SITRA-PROM društvo s ograničenom odgovornošću za trgovinu, prijevoz i usluge, Slatina, Trg sv. Josipa bb, </w:t>
      </w:r>
      <w:r w:rsidR="00557F95" w:rsidRPr="000664E3">
        <w:rPr>
          <w:lang w:val="hr-HR"/>
        </w:rPr>
        <w:t>MB</w:t>
      </w:r>
      <w:r w:rsidR="00557F95">
        <w:rPr>
          <w:lang w:val="hr-HR"/>
        </w:rPr>
        <w:t>S: 010029415, OIB: 71201121405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557F95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557F95">
        <w:rPr>
          <w:szCs w:val="24"/>
          <w:lang w:val="hr-HR"/>
        </w:rPr>
        <w:t>Varaždin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557F95">
        <w:rPr>
          <w:szCs w:val="24"/>
          <w:lang w:val="hr-HR"/>
        </w:rPr>
        <w:t>Braće Radić 20, Jalkovec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557F95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557F95">
        <w:rPr>
          <w:lang w:val="hr-HR"/>
        </w:rPr>
        <w:t xml:space="preserve">SITRA-PROM društvo s ograničenom odgovornošću za trgovinu, prijevoz i usluge, Slatina, Trg sv. Josipa bb, </w:t>
      </w:r>
      <w:r w:rsidR="00557F95" w:rsidRPr="000664E3">
        <w:rPr>
          <w:lang w:val="hr-HR"/>
        </w:rPr>
        <w:t>MB</w:t>
      </w:r>
      <w:r w:rsidR="00557F95">
        <w:rPr>
          <w:lang w:val="hr-HR"/>
        </w:rPr>
        <w:t>S: 010029415, OIB: 71201121405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57F9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7F9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45301">
        <w:rPr>
          <w:szCs w:val="24"/>
          <w:lang w:val="hr-HR"/>
        </w:rPr>
        <w:t>4</w:t>
      </w:r>
      <w:r w:rsidR="00557F95">
        <w:rPr>
          <w:szCs w:val="24"/>
          <w:lang w:val="hr-HR"/>
        </w:rPr>
        <w:t>92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145301">
        <w:rPr>
          <w:szCs w:val="24"/>
          <w:lang w:val="hr-HR"/>
        </w:rPr>
        <w:t>8</w:t>
      </w:r>
      <w:r w:rsidR="00230207">
        <w:rPr>
          <w:szCs w:val="24"/>
          <w:lang w:val="hr-HR"/>
        </w:rPr>
        <w:t xml:space="preserve">. </w:t>
      </w:r>
      <w:r w:rsidR="00145301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FA0" w:rsidR="00BD4FA0">
      <w:r>
        <w:separator/>
      </w:r>
    </w:p>
  </w:endnote>
  <w:endnote w:id="0" w:type="continuationSeparator">
    <w:p w:rsidRDefault="00BD4FA0" w:rsidR="00BD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FA0" w:rsidR="00BD4FA0">
      <w:r>
        <w:separator/>
      </w:r>
    </w:p>
  </w:footnote>
  <w:footnote w:id="0" w:type="continuationSeparator">
    <w:p w:rsidRDefault="00BD4FA0" w:rsidR="00BD4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3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145301">
      <w:t>4</w:t>
    </w:r>
    <w:r w:rsidR="00557F95">
      <w:t>92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5301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6391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57F95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2A5B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4FA0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3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3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SITRA-PROM društvo s ograničenom odgovornošću za trgovinu, prijevoz i usluge, Slatina zastupanog po punomoćniku Tihomir Ratić</izvorni_sadrzaj>
    <derivirana_varijabla naziv="DomainObject.Predmet.ProtustrankaFormated_1">  SITRA-PROM društvo s ograničenom odgovornošću za trgovinu, prijevoz i usluge, Slatina zastupanog po punomoćniku Tihomir Ratić</derivirana_varijabla>
  </DomainObject.Predmet.ProtustrankaFormated>
  <DomainObject.Predmet.ProtustrankaFormatedOIB>
    <izvorni_sadrzaj>  SITRA-PROM društvo s ograničenom odgovornošću za trgovinu, prijevoz i usluge, Slatina, OIB 71201121405 zastupanog po punomoćniku Tihomir Ratić</izvorni_sadrzaj>
    <derivirana_varijabla naziv="DomainObject.Predmet.ProtustrankaFormatedOIB_1">  SITRA-PROM društvo s ograničenom odgovornošću za trgovinu, prijevoz i usluge, Slatina, OIB 71201121405 zastupanog po punomoćniku Tihomir Ratić</derivirana_varijabla>
  </DomainObject.Predmet.ProtustrankaFormatedOIB>
  <DomainObject.Predmet.ProtustrankaFormatedWithAdress>
    <izvorni_sadrzaj> SITRA-PROM društvo s ograničenom odgovornošću za trgovinu, prijevoz i usluge, Slatina, Trg sv. Josipa/bb, 33520 Slatina zastupanog po punomoćniku Tihomir Ratić</izvorni_sadrzaj>
    <derivirana_varijabla naziv="DomainObject.Predmet.ProtustrankaFormatedWithAdress_1"> SITRA-PROM društvo s ograničenom odgovornošću za trgovinu, prijevoz i usluge, Slatina, Trg sv. Josipa/bb, 33520 Slatina zastupanog po punomoćniku Tihomir Ratić</derivirana_varijabla>
  </DomainObject.Predmet.ProtustrankaFormatedWithAdress>
  <DomainObject.Predmet.ProtustrankaFormatedWithAdressOIB>
    <izvorni_sadrzaj> SITRA-PROM društvo s ograničenom odgovornošću za trgovinu, prijevoz i usluge, Slatina, OIB 71201121405, Trg sv. Josipa/bb, 33520 Slatina zastupanog po punomoćniku Tihomir Ratić</izvorni_sadrzaj>
    <derivirana_varijabla naziv="DomainObject.Predmet.ProtustrankaFormatedWithAdressOIB_1"> SITRA-PROM društvo s ograničenom odgovornošću za trgovinu, prijevoz i usluge, Slatina, OIB 71201121405, Trg sv. Josipa/bb, 33520 Slatina zastupanog po punomoćniku Tihomir Ratić</derivirana_varijabla>
  </DomainObject.Predmet.ProtustrankaFormatedWithAdressOIB>
  <DomainObject.Predmet.ProtustrankaWithAdress>
    <izvorni_sadrzaj>SITRA-PROM društvo s ograničenom odgovornošću za trgovinu, prijevoz i usluge, Slatina Trg sv. Josipa/bb, 33520 Slatina</izvorni_sadrzaj>
    <derivirana_varijabla naziv="DomainObject.Predmet.ProtustrankaWithAdress_1">SITRA-PROM društvo s ograničenom odgovornošću za trgovinu, prijevoz i usluge, Slatina Trg sv. Josipa/bb, 33520 Slatina</derivirana_varijabla>
  </DomainObject.Predmet.ProtustrankaWithAdress>
  <DomainObject.Predmet.ProtustrankaWithAdressOIB>
    <izvorni_sadrzaj>SITRA-PROM društvo s ograničenom odgovornošću za trgovinu, prijevoz i usluge, Slatina, OIB 71201121405, Trg sv. Josipa/bb, 33520 Slatina</izvorni_sadrzaj>
    <derivirana_varijabla naziv="DomainObject.Predmet.ProtustrankaWithAdressOIB_1">SITRA-PROM društvo s ograničenom odgovornošću za trgovinu, prijevoz i usluge, Slatina, OIB 71201121405, Trg sv. Josipa/bb, 33520 Slatina</derivirana_varijabla>
  </DomainObject.Predmet.ProtustrankaWithAdressOIB>
  <DomainObject.Predmet.ProtustrankaNazivFormated>
    <izvorni_sadrzaj>SITRA-PROM društvo s ograničenom odgovornošću za trgovinu, prijevoz i usluge, Slatina</izvorni_sadrzaj>
    <derivirana_varijabla naziv="DomainObject.Predmet.ProtustrankaNazivFormated_1">SITRA-PROM društvo s ograničenom odgovornošću za trgovinu, prijevoz i usluge, Slatina</derivirana_varijabla>
  </DomainObject.Predmet.ProtustrankaNazivFormated>
  <DomainObject.Predmet.ProtustrankaNazivFormatedOIB>
    <izvorni_sadrzaj>SITRA-PROM društvo s ograničenom odgovornošću za trgovinu, prijevoz i usluge, Slatina, OIB 71201121405</izvorni_sadrzaj>
    <derivirana_varijabla naziv="DomainObject.Predmet.ProtustrankaNazivFormatedOIB_1">SITRA-PROM društvo s ograničenom odgovornošću za trgovinu, prijevoz i usluge, Slatina, OIB 71201121405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SITRA-PROM društvo s ograničenom odgovornošću za trgovinu, prijevoz i usluge, Slatina zastupanog po punomoćniku Tihomir Ratić</item>
    </izvorni_sadrzaj>
    <derivirana_varijabla naziv="DomainObject.Predmet.ProtuStrankaListFormated_1">
      <item>SITRA-PROM društvo s ograničenom odgovornošću za trgovinu, prijevoz i usluge, Slatina zastupanog po punomoćniku Tihomir Ratić</item>
    </derivirana_varijabla>
  </DomainObject.Predmet.ProtuStrankaListFormated>
  <DomainObject.Predmet.ProtuStrankaListFormatedOIB>
    <izvorni_sadrzaj>
      <item>SITRA-PROM društvo s ograničenom odgovornošću za trgovinu, prijevoz i usluge, Slatina, OIB 71201121405 zastupanog po punomoćniku Tihomir Ratić</item>
    </izvorni_sadrzaj>
    <derivirana_varijabla naziv="DomainObject.Predmet.ProtuStrankaListFormatedOIB_1">
      <item>SITRA-PROM društvo s ograničenom odgovornošću za trgovinu, prijevoz i usluge, Slatina, OIB 71201121405 zastupanog po punomoćniku Tihomir Ratić</item>
    </derivirana_varijabla>
  </DomainObject.Predmet.ProtuStrankaListFormatedOIB>
  <DomainObject.Predmet.ProtuStrankaListFormatedWithAdress>
    <izvorni_sadrzaj>
      <item>SITRA-PROM društvo s ograničenom odgovornošću za trgovinu, prijevoz i usluge, Slatina, Trg sv. Josipa/bb, 33520 Slatina zastupanog po punomoćniku Tihomir Ratić</item>
    </izvorni_sadrzaj>
    <derivirana_varijabla naziv="DomainObject.Predmet.ProtuStrankaListFormatedWithAdress_1">
      <item>SITRA-PROM društvo s ograničenom odgovornošću za trgovinu, prijevoz i usluge, Slatina, Trg sv. Josipa/bb, 33520 Slatina zastupanog po punomoćniku Tihomir Ratić</item>
    </derivirana_varijabla>
  </DomainObject.Predmet.ProtuStrankaListFormatedWithAdress>
  <DomainObject.Predmet.ProtuStrankaListFormatedWithAdressOIB>
    <izvorni_sadrzaj>
      <item>SITRA-PROM društvo s ograničenom odgovornošću za trgovinu, prijevoz i usluge, Slatina, OIB 71201121405, Trg sv. Josipa/bb, 33520 Slatina zastupanog po punomoćniku Tihomir Ratić</item>
    </izvorni_sadrzaj>
    <derivirana_varijabla naziv="DomainObject.Predmet.ProtuStrankaListFormatedWithAdressOIB_1">
      <item>SITRA-PROM društvo s ograničenom odgovornošću za trgovinu, prijevoz i usluge, Slatina, OIB 71201121405, Trg sv. Josipa/bb, 33520 Slatina zastupanog po punomoćniku Tihomir Ratić</item>
    </derivirana_varijabla>
  </DomainObject.Predmet.ProtuStrankaListFormatedWithAdressOIB>
  <DomainObject.Predmet.ProtuStrankaListNazivFormated>
    <izvorni_sadrzaj>
      <item>SITRA-PROM društvo s ograničenom odgovornošću za trgovinu, prijevoz i usluge, Slatina</item>
    </izvorni_sadrzaj>
    <derivirana_varijabla naziv="DomainObject.Predmet.ProtuStrankaListNazivFormated_1">
      <item>SITRA-PROM društvo s ograničenom odgovornošću za trgovinu, prijevoz i usluge, Slatina</item>
    </derivirana_varijabla>
  </DomainObject.Predmet.ProtuStrankaListNazivFormated>
  <DomainObject.Predmet.ProtuStrankaListNazivFormatedOIB>
    <izvorni_sadrzaj>
      <item>SITRA-PROM društvo s ograničenom odgovornošću za trgovinu, prijevoz i usluge, Slatina, OIB 71201121405</item>
    </izvorni_sadrzaj>
    <derivirana_varijabla naziv="DomainObject.Predmet.ProtuStrankaListNazivFormatedOIB_1">
      <item>SITRA-PROM društvo s ograničenom odgovornošću za trgovinu, prijevoz i usluge, Slatina, OIB 71201121405</item>
    </derivirana_varijabla>
  </DomainObject.Predmet.ProtuStrankaListNazivFormatedOIB>
  <DomainObject.Predmet.OstaliListFormated>
    <izvorni_sadrzaj>
      <item>Tihomir Ratić punomoćnik sudionika u postupku SITRA-PROM društvo s ograničenom odgovornošću za trgovinu, prijevoz i usluge, Slatina</item>
    </izvorni_sadrzaj>
    <derivirana_varijabla naziv="DomainObject.Predmet.OstaliListFormated_1">
      <item>Tihomir Ratić punomoćnik sudionika u postupku SITRA-PROM društvo s ograničenom odgovornošću za trgovinu, prijevoz i usluge, Slatina</item>
    </derivirana_varijabla>
  </DomainObject.Predmet.OstaliListFormated>
  <DomainObject.Predmet.OstaliListFormatedOIB>
    <izvorni_sadrzaj>
      <item>Tihomir Ratić, OIB 08755441938 punomoćnik sudionika u postupku SITRA-PROM društvo s ograničenom odgovornošću za trgovinu, prijevoz i usluge, Slatina</item>
    </izvorni_sadrzaj>
    <derivirana_varijabla naziv="DomainObject.Predmet.OstaliListFormatedOIB_1">
      <item>Tihomir Ratić, OIB 08755441938 punomoćnik sudionika u postupku SITRA-PROM društvo s ograničenom odgovornošću za trgovinu, prijevoz i usluge, Slatina</item>
    </derivirana_varijabla>
  </DomainObject.Predmet.OstaliListFormatedOIB>
  <DomainObject.Predmet.OstaliListFormatedWithAdress>
    <izvorni_sadrzaj>
      <item>Tihomir Ratić, Kralja Zvonimira 80, 33520 Slatina punomoćnik sudionika u postupku SITRA-PROM društvo s ograničenom odgovornošću za trgovinu, prijevoz i usluge, Slatina</item>
    </izvorni_sadrzaj>
    <derivirana_varijabla naziv="DomainObject.Predmet.OstaliListFormatedWithAdress_1">
      <item>Tihomir Ratić, Kralja Zvonimira 80, 33520 Slatina punomoćnik sudionika u postupku SITRA-PROM društvo s ograničenom odgovornošću za trgovinu, prijevoz i usluge, Slatina</item>
    </derivirana_varijabla>
  </DomainObject.Predmet.OstaliListFormatedWithAdress>
  <DomainObject.Predmet.OstaliListFormatedWithAdressOIB>
    <izvorni_sadrzaj>
      <item>Tihomir Ratić, OIB 08755441938, Kralja Zvonimira 80, 33520 Slatina punomoćnik sudionika u postupku SITRA-PROM društvo s ograničenom odgovornošću za trgovinu, prijevoz i usluge, Slatina</item>
    </izvorni_sadrzaj>
    <derivirana_varijabla naziv="DomainObject.Predmet.OstaliListFormatedWithAdressOIB_1">
      <item>Tihomir Ratić, OIB 08755441938, Kralja Zvonimira 80, 33520 Slatina punomoćnik sudionika u postupku SITRA-PROM društvo s ograničenom odgovornošću za trgovinu, prijevoz i usluge, Slatina</item>
    </derivirana_varijabla>
  </DomainObject.Predmet.OstaliListFormatedWithAdressOIB>
  <DomainObject.Predmet.OstaliListNazivFormated>
    <izvorni_sadrzaj>
      <item>Tihomir Ratić</item>
    </izvorni_sadrzaj>
    <derivirana_varijabla naziv="DomainObject.Predmet.OstaliListNazivFormated_1">
      <item>Tihomir Ratić</item>
    </derivirana_varijabla>
  </DomainObject.Predmet.OstaliListNazivFormated>
  <DomainObject.Predmet.OstaliListNazivFormatedOIB>
    <izvorni_sadrzaj>
      <item>Tihomir Ratić, OIB 08755441938</item>
    </izvorni_sadrzaj>
    <derivirana_varijabla naziv="DomainObject.Predmet.OstaliListNazivFormatedOIB_1">
      <item>Tihomir Ratić, OIB 08755441938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SITRA-PROM društvo s ograničenom odgovornošću za trgovinu, prijevoz i usluge, Slatina</izvorni_sadrzaj>
    <derivirana_varijabla naziv="DomainObject.Predmet.ProtustrankaIDrugi_1">SITRA-PROM društvo s ograničenom odgovornošću za trgovinu, prijevoz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SITRA-PROM društvo s ograničenom odgovornošću za trgovinu, prijevoz i usluge, Slatina, OIB 71201121405, Trg sv. Josipa/bb, 33520 Slatina</izvorni_sadrzaj>
    <derivirana_varijabla naziv="DomainObject.Predmet.ProtustrankaIDrugiAdressOIB_1">SITRA-PROM društvo s ograničenom odgovornošću za trgovinu, prijevoz i usluge, Slatina, OIB 71201121405, Trg sv. Josipa/bb,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SITRA-PROM društvo s ograničenom odgovornošću za trgovinu, prijevoz i usluge, Slatina</item>
      <item>Tihomir Ratić</item>
    </izvorni_sadrzaj>
    <derivirana_varijabla naziv="DomainObject.Predmet.SudioniciListNaziv_1">
      <item>FINA, RC ZAGREB, Podružnica Bjelovar</item>
      <item>SITRA-PROM društvo s ograničenom odgovornošću za trgovinu, prijevoz i usluge, Slatina</item>
      <item>Tihomir Ratić</item>
    </derivirana_varijabla>
  </DomainObject.Predmet.SudioniciListNaziv>
  <DomainObject.Predmet.SudioniciListAdressOIB>
    <izvorni_sadrzaj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</izvorni_sadrzaj>
    <derivirana_varijabla naziv="DomainObject.Predmet.SudioniciListAdressOIB_1"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71201121405</item>
      <item>, OIB 08755441938</item>
    </izvorni_sadrzaj>
    <derivirana_varijabla naziv="DomainObject.Predmet.SudioniciListNazivOIB_1">
      <item>, OIB 85821130368</item>
      <item>, OIB 71201121405</item>
      <item>, OIB 08755441938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5D207-EF7A-4B87-B252-1970F505B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3932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2016-02-22T13:38:00Z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2016-02-22T13:44:00Z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