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d740" w14:paraId="d6bd740" w:rsidRDefault="00CE42F9" w:rsidP="00CE42F9" w:rsidR="00CE42F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2F9" w:rsidP="00CE42F9" w:rsidR="00CE42F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42F9" w:rsidP="00CE42F9" w:rsidR="00CE42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42F9" w:rsidP="00CE42F9" w:rsidR="00CE42F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42F9" w:rsidP="00CE42F9" w:rsidR="00CE42F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42F9" w:rsidP="00CE42F9" w:rsidR="00CE42F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42F9" w:rsidP="00CE42F9" w:rsidR="00CE42F9" w:rsidRPr="005D578C">
      <w:pPr>
        <w:jc w:val="center"/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NENO M d. o. o. Pula, Trsine 19, OIB 23066690091, MBS 040170276,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NENO M d. o. o. Pula, Trsine 19, OIB 23066690091, MBS 040170276,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192D9F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 sati.</w:t>
      </w: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CE42F9" w:rsidP="00CE42F9" w:rsidR="00CE42F9">
      <w:pPr>
        <w:ind w:firstLine="708"/>
        <w:rPr>
          <w:rFonts w:cs="Times New Roman" w:eastAsia="Times New Roman"/>
          <w:szCs w:val="20"/>
        </w:rPr>
      </w:pPr>
    </w:p>
    <w:p w:rsidRDefault="00CE42F9" w:rsidP="00CE42F9" w:rsidR="00CE42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NENO M d. o. o. Pula, Trsine 19, OIB 23066690091, MBS 040170276.</w:t>
      </w:r>
    </w:p>
    <w:p w:rsidRDefault="00CE42F9" w:rsidP="00CE42F9" w:rsidR="00CE42F9">
      <w:pPr>
        <w:rPr>
          <w:rFonts w:cs="Times New Roman" w:eastAsia="Times New Roman"/>
          <w:szCs w:val="24"/>
        </w:rPr>
      </w:pPr>
    </w:p>
    <w:p w:rsidRDefault="00CE42F9" w:rsidP="00CE42F9" w:rsidR="00CE42F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NENO M d. o. o. Pula, Trsine 19, OIB 23066690091, MBS 040170276.</w:t>
      </w:r>
    </w:p>
    <w:p w:rsidRDefault="00CE42F9" w:rsidP="00CE42F9" w:rsidR="00CE42F9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42F9" w:rsidP="00CE42F9" w:rsidR="00CE42F9">
      <w:pPr>
        <w:ind w:firstLine="708"/>
        <w:rPr>
          <w:rFonts w:cs="Times New Roman" w:eastAsia="Times New Roman"/>
          <w:szCs w:val="24"/>
        </w:rPr>
      </w:pPr>
    </w:p>
    <w:p w:rsidRDefault="00CE42F9" w:rsidP="00CE42F9" w:rsidR="00CE42F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NENO M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St-575/2015-3 od 11.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St-575/2015-4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42F9" w:rsidP="00CE42F9" w:rsidR="00CE42F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42F9" w:rsidP="00CE42F9" w:rsidR="00CE42F9" w:rsidRPr="005D578C">
      <w:pPr>
        <w:jc w:val="center"/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E42F9" w:rsidP="00CE42F9" w:rsidR="00CE42F9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C2FDC">
        <w:rPr>
          <w:rFonts w:cs="Times New Roman" w:eastAsia="Times New Roman"/>
          <w:szCs w:val="24"/>
        </w:rPr>
        <w:t xml:space="preserve">, v. r. </w:t>
      </w:r>
    </w:p>
    <w:p w:rsidRDefault="00CE42F9" w:rsidP="00CE42F9" w:rsidR="00CE42F9">
      <w:pPr>
        <w:jc w:val="left"/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left"/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42F9" w:rsidP="00CE42F9" w:rsidR="00CE42F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E42F9" w:rsidP="00CE42F9" w:rsidR="00CE42F9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rPr>
          <w:rFonts w:cs="Times New Roman" w:eastAsia="Times New Roman"/>
          <w:szCs w:val="24"/>
        </w:rPr>
      </w:pPr>
    </w:p>
    <w:p w:rsidRDefault="00CE42F9" w:rsidP="00CE42F9" w:rsidR="00CE42F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NENO M d. o. o. Pula, Trsine 19, 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Nenad Mitrović, Pula, Trsine 15, </w:t>
      </w:r>
    </w:p>
    <w:p w:rsidRDefault="00CE42F9" w:rsidP="00CE42F9" w:rsidR="00CE42F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42F9" w:rsidP="00CE42F9" w:rsidR="00CE42F9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E42F9" w:rsidP="00CE42F9" w:rsidR="00CE42F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E42F9" w:rsidP="00CE42F9" w:rsidR="00CE42F9"/>
    <w:p w:rsidRDefault="00CE42F9" w:rsidP="00CE42F9" w:rsidR="00CE42F9"/>
    <w:p w:rsidRDefault="00CE42F9" w:rsidP="00CE42F9" w:rsidR="00CE42F9"/>
    <w:p w:rsidRDefault="00CE42F9" w:rsidP="00CE42F9" w:rsidR="00CE42F9"/>
    <w:p w:rsidRDefault="00CE42F9" w:rsidP="00CE42F9" w:rsidR="00CE42F9"/>
    <w:p w:rsidRDefault="0066631A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2F9" w:rsidP="00CE42F9" w:rsidR="00CE42F9">
      <w:r>
        <w:separator/>
      </w:r>
    </w:p>
  </w:endnote>
  <w:endnote w:id="0" w:type="continuationSeparator">
    <w:p w:rsidRDefault="00CE42F9" w:rsidP="00CE42F9" w:rsidR="00CE4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2F9" w:rsidP="00CE42F9" w:rsidR="00CE42F9">
      <w:r>
        <w:separator/>
      </w:r>
    </w:p>
  </w:footnote>
  <w:footnote w:id="0" w:type="continuationSeparator">
    <w:p w:rsidRDefault="00CE42F9" w:rsidP="00CE42F9" w:rsidR="00CE4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2F9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63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2F9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St-575/2015-5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CDB"/>
    <w:rsid w:val="00192D9F"/>
    <w:rsid w:val="0066631A"/>
    <w:rsid w:val="0075528E"/>
    <w:rsid w:val="0079403F"/>
    <w:rsid w:val="00AC2FDC"/>
    <w:rsid w:val="00CE42F9"/>
    <w:rsid w:val="00F9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2F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2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42F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2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2F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2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2F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63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6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6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2F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2F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42F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2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2F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2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2F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63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6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6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NENO M. d. o. o. Pula</izvorni_sadrzaj>
    <derivirana_varijabla naziv="DomainObject.Predmet.ProtustrankaFormated_1">  NENO M. d. o. o. Pula</derivirana_varijabla>
  </DomainObject.Predmet.ProtustrankaFormated>
  <DomainObject.Predmet.ProtustrankaFormatedOIB>
    <izvorni_sadrzaj>  NENO M. d. o. o. Pula, OIB 23066690091</izvorni_sadrzaj>
    <derivirana_varijabla naziv="DomainObject.Predmet.ProtustrankaFormatedOIB_1">  NENO M. d. o. o. Pula, OIB 23066690091</derivirana_varijabla>
  </DomainObject.Predmet.ProtustrankaFormatedOIB>
  <DomainObject.Predmet.ProtustrankaFormatedWithAdress>
    <izvorni_sadrzaj> NENO M. d. o. o. Pula, Trsine 19, 52100 Pula</izvorni_sadrzaj>
    <derivirana_varijabla naziv="DomainObject.Predmet.ProtustrankaFormatedWithAdress_1"> NENO M. d. o. o. Pula, Trsine 19, 52100 Pula</derivirana_varijabla>
  </DomainObject.Predmet.ProtustrankaFormatedWithAdress>
  <DomainObject.Predmet.ProtustrankaFormatedWithAdressOIB>
    <izvorni_sadrzaj> NENO M. d. o. o. Pula, OIB 23066690091, Trsine 19, 52100 Pula</izvorni_sadrzaj>
    <derivirana_varijabla naziv="DomainObject.Predmet.ProtustrankaFormatedWithAdressOIB_1"> NENO M. d. o. o. Pula, OIB 23066690091, Trsine 19, 52100 Pula</derivirana_varijabla>
  </DomainObject.Predmet.ProtustrankaFormatedWithAdressOIB>
  <DomainObject.Predmet.ProtustrankaWithAdress>
    <izvorni_sadrzaj>NENO M. d. o. o. Pula Trsine 19, 52100 Pula</izvorni_sadrzaj>
    <derivirana_varijabla naziv="DomainObject.Predmet.ProtustrankaWithAdress_1">NENO M. d. o. o. Pula Trsine 19, 52100 Pula</derivirana_varijabla>
  </DomainObject.Predmet.ProtustrankaWithAdress>
  <DomainObject.Predmet.ProtustrankaWithAdressOIB>
    <izvorni_sadrzaj>NENO M. d. o. o. Pula, OIB 23066690091, Trsine 19, 52100 Pula</izvorni_sadrzaj>
    <derivirana_varijabla naziv="DomainObject.Predmet.ProtustrankaWithAdressOIB_1">NENO M. d. o. o. Pula, OIB 23066690091, Trsine 19, 52100 Pula</derivirana_varijabla>
  </DomainObject.Predmet.ProtustrankaWithAdressOIB>
  <DomainObject.Predmet.ProtustrankaNazivFormated>
    <izvorni_sadrzaj>NENO M. d. o. o. Pula</izvorni_sadrzaj>
    <derivirana_varijabla naziv="DomainObject.Predmet.ProtustrankaNazivFormated_1">NENO M. d. o. o. Pula</derivirana_varijabla>
  </DomainObject.Predmet.ProtustrankaNazivFormated>
  <DomainObject.Predmet.ProtustrankaNazivFormatedOIB>
    <izvorni_sadrzaj>NENO M. d. o. o. Pula, OIB 23066690091</izvorni_sadrzaj>
    <derivirana_varijabla naziv="DomainObject.Predmet.ProtustrankaNazivFormatedOIB_1">NENO M. d. o. o. Pula, OIB 23066690091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617031.77</izvorni_sadrzaj>
    <derivirana_varijabla naziv="DomainObject.Predmet.TrenutnaVrijednost_1">617031.77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NENO M. d. o. o. Pula</item>
    </izvorni_sadrzaj>
    <derivirana_varijabla naziv="DomainObject.Predmet.ProtuStrankaListFormated_1">
      <item>NENO M. d. o. o. Pula</item>
    </derivirana_varijabla>
  </DomainObject.Predmet.ProtuStrankaListFormated>
  <DomainObject.Predmet.ProtuStrankaListFormatedOIB>
    <izvorni_sadrzaj>
      <item>NENO M. d. o. o. Pula, OIB 23066690091</item>
    </izvorni_sadrzaj>
    <derivirana_varijabla naziv="DomainObject.Predmet.ProtuStrankaListFormatedOIB_1">
      <item>NENO M. d. o. o. Pula, OIB 23066690091</item>
    </derivirana_varijabla>
  </DomainObject.Predmet.ProtuStrankaListFormatedOIB>
  <DomainObject.Predmet.ProtuStrankaListFormatedWithAdress>
    <izvorni_sadrzaj>
      <item>NENO M. d. o. o. Pula, Trsine 19, 52100 Pula</item>
    </izvorni_sadrzaj>
    <derivirana_varijabla naziv="DomainObject.Predmet.ProtuStrankaListFormatedWithAdress_1">
      <item>NENO M. d. o. o. Pula, Trsine 19, 52100 Pula</item>
    </derivirana_varijabla>
  </DomainObject.Predmet.ProtuStrankaListFormatedWithAdress>
  <DomainObject.Predmet.ProtuStrankaListFormatedWithAdressOIB>
    <izvorni_sadrzaj>
      <item>NENO M. d. o. o. Pula, OIB 23066690091, Trsine 19, 52100 Pula</item>
    </izvorni_sadrzaj>
    <derivirana_varijabla naziv="DomainObject.Predmet.ProtuStrankaListFormatedWithAdressOIB_1">
      <item>NENO M. d. o. o. Pula, OIB 23066690091, Trsine 19, 52100 Pula</item>
    </derivirana_varijabla>
  </DomainObject.Predmet.ProtuStrankaListFormatedWithAdressOIB>
  <DomainObject.Predmet.ProtuStrankaListNazivFormated>
    <izvorni_sadrzaj>
      <item>NENO M. d. o. o. Pula</item>
    </izvorni_sadrzaj>
    <derivirana_varijabla naziv="DomainObject.Predmet.ProtuStrankaListNazivFormated_1">
      <item>NENO M. d. o. o. Pula</item>
    </derivirana_varijabla>
  </DomainObject.Predmet.ProtuStrankaListNazivFormated>
  <DomainObject.Predmet.ProtuStrankaListNazivFormatedOIB>
    <izvorni_sadrzaj>
      <item>NENO M. d. o. o. Pula, OIB 23066690091</item>
    </izvorni_sadrzaj>
    <derivirana_varijabla naziv="DomainObject.Predmet.ProtuStrankaListNazivFormatedOIB_1">
      <item>NENO M. d. o. o. Pula, OIB 23066690091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NENO M. d. o. o. Pula</izvorni_sadrzaj>
    <derivirana_varijabla naziv="DomainObject.Predmet.ProtustrankaIDrugi_1">NENO M.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NENO M. d. o. o. Pula, OIB 23066690091, Trsine 19, 52100 Pula</izvorni_sadrzaj>
    <derivirana_varijabla naziv="DomainObject.Predmet.ProtustrankaIDrugiAdressOIB_1">NENO M. d. o. o. Pula, OIB 23066690091, Trsine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NENO M. d. o. o. Pula</item>
    </izvorni_sadrzaj>
    <derivirana_varijabla naziv="DomainObject.Predmet.SudioniciListNaziv_1">
      <item>FINANCIJSKA AGENCIJA, RC RIJEKA, PODRUŽNICA PULA, PULA</item>
      <item>NENO M.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NENO M. d. o. o. Pula, OIB 23066690091, Trsine 19,52100 Pula</item>
    </izvorni_sadrzaj>
    <derivirana_varijabla naziv="DomainObject.Predmet.SudioniciListAdressOIB_1">
      <item>FINANCIJSKA AGENCIJA, RC RIJEKA, PODRUŽNICA PULA, PULA, OIB 85821130368, Ulica grada Vukovara 70,Zagreb</item>
      <item>NENO M. d. o. o. Pula, OIB 23066690091, Trsine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23066690091</item>
    </izvorni_sadrzaj>
    <derivirana_varijabla naziv="DomainObject.Predmet.SudioniciListNazivOIB_1">
      <item>, OIB 85821130368</item>
      <item>, OIB 23066690091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3100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2016-02-23T09:51:00Z</dcterms:created>
  <dc:creator>Mihaela Kaligari</dc:creator>
  <dc:description/>
  <cp:keywords/>
  <cp:lastModifiedBy>Mihaela Kaligari</cp:lastModifiedBy>
  <cp:lastPrinted>2016-02-23T13:30:00Z</cp:lastPrinted>
  <dcterms:modified xmlns:xsi="http://www.w3.org/2001/XMLSchema-instance" xsi:type="dcterms:W3CDTF">2016-02-24T09:40:00Z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