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919c" w14:paraId="6e0919c" w:rsidRDefault="00976EDB" w:rsidP="00976EDB" w:rsidR="00976EDB" w:rsidRPr="00DB7727">
      <w:pPr>
        <w:jc w:val="right"/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2 St-120</w:t>
      </w:r>
      <w:r w:rsidRPr="00DB7727">
        <w:rPr>
          <w:sz w:val="23"/>
          <w:szCs w:val="23"/>
        </w:rPr>
        <w:t>/2018-</w:t>
      </w:r>
      <w:r w:rsidR="00467BF7">
        <w:rPr>
          <w:sz w:val="23"/>
          <w:szCs w:val="23"/>
        </w:rPr>
        <w:t>16</w:t>
      </w:r>
    </w:p>
    <w:p w:rsidRDefault="00976EDB" w:rsidP="00976EDB" w:rsidR="00976EDB">
      <w:pPr>
        <w:jc w:val="center"/>
        <w:rPr>
          <w:sz w:val="23"/>
          <w:szCs w:val="23"/>
        </w:rPr>
      </w:pPr>
    </w:p>
    <w:p w:rsidRDefault="00976EDB" w:rsidP="00976EDB" w:rsidR="00976EDB">
      <w:pPr>
        <w:jc w:val="center"/>
        <w:rPr>
          <w:sz w:val="23"/>
          <w:szCs w:val="23"/>
        </w:rPr>
      </w:pPr>
    </w:p>
    <w:p w:rsidRDefault="00467BF7" w:rsidP="00976EDB" w:rsidR="00467BF7">
      <w:pPr>
        <w:jc w:val="center"/>
        <w:rPr>
          <w:sz w:val="23"/>
          <w:szCs w:val="23"/>
        </w:rPr>
      </w:pPr>
    </w:p>
    <w:p w:rsidRDefault="00976EDB" w:rsidP="00976EDB" w:rsidR="00976EDB" w:rsidRPr="00DB7727">
      <w:pPr>
        <w:jc w:val="center"/>
        <w:rPr>
          <w:sz w:val="23"/>
          <w:szCs w:val="23"/>
        </w:rPr>
      </w:pPr>
    </w:p>
    <w:p w:rsidRDefault="00976EDB" w:rsidP="00976EDB" w:rsidR="00976EDB" w:rsidRPr="003A1FBA">
      <w:pPr>
        <w:jc w:val="center"/>
      </w:pPr>
      <w:r w:rsidRPr="003A1FBA">
        <w:t>TABLICA ISPITANIH TRAŽBINA I. VIŠEG ISPLATNOG REDA</w:t>
      </w:r>
    </w:p>
    <w:p w:rsidRDefault="00976EDB" w:rsidP="00976EDB" w:rsidR="00976EDB" w:rsidRPr="003A1FBA">
      <w:pPr>
        <w:jc w:val="center"/>
      </w:pPr>
      <w:r w:rsidRPr="003A1FBA">
        <w:t xml:space="preserve">Po čl. 264. Stečajnog zakona </w:t>
      </w:r>
    </w:p>
    <w:p w:rsidRDefault="00976EDB" w:rsidP="00976EDB" w:rsidR="00976EDB" w:rsidRPr="003A1FBA">
      <w:pPr>
        <w:jc w:val="center"/>
      </w:pPr>
      <w:r w:rsidRPr="003A1FBA">
        <w:t xml:space="preserve">(Ispitno ročište od 7. studenog 2018. u stečajnom postupku nad </w:t>
      </w:r>
    </w:p>
    <w:p w:rsidRDefault="00976EDB" w:rsidP="00976EDB" w:rsidR="00976EDB">
      <w:pPr>
        <w:jc w:val="center"/>
      </w:pPr>
      <w:r w:rsidRPr="003A1FBA">
        <w:t>stečajnim dužnikom D. N. AUTO d.o.o.</w:t>
      </w:r>
      <w:r w:rsidR="003A1FBA" w:rsidRPr="003A1FBA">
        <w:t xml:space="preserve"> u stečaju</w:t>
      </w:r>
      <w:r w:rsidRPr="003A1FBA">
        <w:t xml:space="preserve">, Poreč, </w:t>
      </w:r>
      <w:proofErr w:type="spellStart"/>
      <w:r w:rsidRPr="003A1FBA">
        <w:t>Vrvari</w:t>
      </w:r>
      <w:proofErr w:type="spellEnd"/>
      <w:r w:rsidRPr="003A1FBA">
        <w:t>, Školska 1, OIB: 78125063177)</w:t>
      </w:r>
    </w:p>
    <w:p w:rsidRDefault="00467BF7" w:rsidP="00976EDB" w:rsidR="00467BF7" w:rsidRPr="003A1FBA">
      <w:pPr>
        <w:jc w:val="center"/>
      </w:pPr>
    </w:p>
    <w:p w:rsidRDefault="00976EDB" w:rsidP="00976EDB" w:rsidR="00976EDB" w:rsidRPr="00DB7727">
      <w:pPr>
        <w:tabs>
          <w:tab w:pos="3686" w:val="left"/>
        </w:tabs>
        <w:rPr>
          <w:sz w:val="23"/>
          <w:szCs w:val="23"/>
        </w:rPr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1956"/>
        <w:gridCol w:w="2126"/>
        <w:gridCol w:w="1984"/>
        <w:gridCol w:w="1560"/>
        <w:gridCol w:w="1315"/>
      </w:tblGrid>
      <w:tr w:rsidTr="00E5205C" w:rsidR="00976EDB" w:rsidRPr="00DB7727">
        <w:tc>
          <w:tcPr>
            <w:tcW w:type="dxa" w:w="1008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bCs w:val="false"/>
                <w:sz w:val="23"/>
                <w:szCs w:val="23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bCs w:val="false"/>
                <w:sz w:val="23"/>
                <w:szCs w:val="23"/>
              </w:rPr>
              <w:t>Vjerovnik</w:t>
            </w:r>
          </w:p>
        </w:tc>
        <w:tc>
          <w:tcPr>
            <w:tcW w:type="dxa" w:w="1956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bCs w:val="false"/>
                <w:sz w:val="23"/>
                <w:szCs w:val="23"/>
              </w:rPr>
              <w:t>Iznos prijavljene</w:t>
            </w:r>
          </w:p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bCs w:val="false"/>
                <w:sz w:val="23"/>
                <w:szCs w:val="23"/>
              </w:rPr>
              <w:t>tražbine (kn)</w:t>
            </w:r>
          </w:p>
        </w:tc>
        <w:tc>
          <w:tcPr>
            <w:tcW w:type="dxa" w:w="2126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iCs/>
                <w:color w:val="000000"/>
                <w:sz w:val="23"/>
                <w:szCs w:val="23"/>
              </w:rPr>
              <w:t>Iznos utvrđene tražbine (kn)</w:t>
            </w:r>
          </w:p>
        </w:tc>
        <w:tc>
          <w:tcPr>
            <w:tcW w:type="dxa" w:w="1984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iCs/>
                <w:color w:val="000000"/>
                <w:sz w:val="23"/>
                <w:szCs w:val="23"/>
              </w:rPr>
              <w:t>Iznos osporene tražbine (kn)</w:t>
            </w:r>
          </w:p>
        </w:tc>
        <w:tc>
          <w:tcPr>
            <w:tcW w:type="dxa" w:w="1560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iCs/>
                <w:color w:val="000000"/>
                <w:sz w:val="23"/>
                <w:szCs w:val="23"/>
              </w:rPr>
              <w:t>Osporavatelj</w:t>
            </w:r>
          </w:p>
        </w:tc>
        <w:tc>
          <w:tcPr>
            <w:tcW w:type="dxa" w:w="1315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bCs w:val="false"/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Isplatni red</w:t>
            </w:r>
          </w:p>
        </w:tc>
      </w:tr>
      <w:tr w:rsidTr="00E5205C" w:rsidR="00976EDB" w:rsidRPr="00DB7727">
        <w:trPr>
          <w:trHeight w:val="1181"/>
        </w:trPr>
        <w:tc>
          <w:tcPr>
            <w:tcW w:type="dxa" w:w="1008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1.</w:t>
            </w:r>
          </w:p>
        </w:tc>
        <w:tc>
          <w:tcPr>
            <w:tcW w:type="dxa" w:w="4374"/>
            <w:vAlign w:val="center"/>
          </w:tcPr>
          <w:p w:rsidRDefault="00FE1CC1" w:rsidP="00E5205C" w:rsidR="00976EDB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t xml:space="preserve">Republika Hrvatska, </w:t>
            </w:r>
            <w:r w:rsidR="00976EDB" w:rsidRPr="003474F6">
              <w:t>Ministarstvo financija, Porezna uprava, Područni ured Pazin, M. B. Rašana 2/4, 52000 Pazin, OIB: 52634238587</w:t>
            </w:r>
          </w:p>
        </w:tc>
        <w:tc>
          <w:tcPr>
            <w:tcW w:type="dxa" w:w="1956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3474F6">
              <w:t>9.668,21</w:t>
            </w:r>
          </w:p>
        </w:tc>
        <w:tc>
          <w:tcPr>
            <w:tcW w:type="dxa" w:w="2126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3474F6">
              <w:t>9.668,21</w:t>
            </w:r>
          </w:p>
        </w:tc>
        <w:tc>
          <w:tcPr>
            <w:tcW w:type="dxa" w:w="1984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-</w:t>
            </w:r>
          </w:p>
        </w:tc>
        <w:tc>
          <w:tcPr>
            <w:tcW w:type="dxa" w:w="1560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-</w:t>
            </w:r>
          </w:p>
        </w:tc>
        <w:tc>
          <w:tcPr>
            <w:tcW w:type="dxa" w:w="1315"/>
            <w:vAlign w:val="center"/>
          </w:tcPr>
          <w:p w:rsidRDefault="00976EDB" w:rsidP="00E5205C" w:rsidR="00976EDB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</w:p>
          <w:p w:rsidRDefault="00976EDB" w:rsidP="00E5205C" w:rsidR="00976EDB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I. viši</w:t>
            </w:r>
          </w:p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</w:p>
        </w:tc>
      </w:tr>
      <w:tr w:rsidTr="00E5205C" w:rsidR="00976EDB" w:rsidRPr="00DB7727">
        <w:trPr>
          <w:trHeight w:val="964"/>
        </w:trPr>
        <w:tc>
          <w:tcPr>
            <w:tcW w:type="dxa" w:w="1008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Pr="00DB7727">
              <w:rPr>
                <w:sz w:val="23"/>
                <w:szCs w:val="23"/>
              </w:rPr>
              <w:t>.</w:t>
            </w:r>
          </w:p>
        </w:tc>
        <w:tc>
          <w:tcPr>
            <w:tcW w:type="dxa" w:w="4374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3474F6">
              <w:t>Damjan Novak, Trg Kneza Branimira 11, Poreč, OIB: 66770378020</w:t>
            </w:r>
          </w:p>
        </w:tc>
        <w:tc>
          <w:tcPr>
            <w:tcW w:type="dxa" w:w="1956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3474F6">
              <w:t>30.288,96</w:t>
            </w:r>
          </w:p>
        </w:tc>
        <w:tc>
          <w:tcPr>
            <w:tcW w:type="dxa" w:w="2126"/>
            <w:vAlign w:val="center"/>
          </w:tcPr>
          <w:p w:rsidRDefault="00FE1CC1" w:rsidP="00E5205C" w:rsidR="00976EDB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>
              <w:t xml:space="preserve">20.620,75 neto odnosno </w:t>
            </w:r>
            <w:r w:rsidRPr="003474F6">
              <w:t>30.288,96</w:t>
            </w:r>
            <w:r>
              <w:t xml:space="preserve"> bruto</w:t>
            </w:r>
          </w:p>
        </w:tc>
        <w:tc>
          <w:tcPr>
            <w:tcW w:type="dxa" w:w="1984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-</w:t>
            </w:r>
          </w:p>
        </w:tc>
        <w:tc>
          <w:tcPr>
            <w:tcW w:type="dxa" w:w="1560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-</w:t>
            </w:r>
          </w:p>
        </w:tc>
        <w:tc>
          <w:tcPr>
            <w:tcW w:type="dxa" w:w="1315"/>
            <w:vAlign w:val="center"/>
          </w:tcPr>
          <w:p w:rsidRDefault="00976EDB" w:rsidP="00E5205C" w:rsidR="00976EDB" w:rsidRPr="00DB7727">
            <w:pPr>
              <w:tabs>
                <w:tab w:pos="3686" w:val="left"/>
              </w:tabs>
              <w:jc w:val="center"/>
              <w:rPr>
                <w:sz w:val="23"/>
                <w:szCs w:val="23"/>
              </w:rPr>
            </w:pPr>
            <w:r w:rsidRPr="00DB7727">
              <w:rPr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.</w:t>
            </w:r>
            <w:r w:rsidRPr="00DB7727">
              <w:rPr>
                <w:sz w:val="23"/>
                <w:szCs w:val="23"/>
              </w:rPr>
              <w:t xml:space="preserve"> viši</w:t>
            </w:r>
          </w:p>
        </w:tc>
      </w:tr>
    </w:tbl>
    <w:p w:rsidRDefault="00976EDB" w:rsidP="00976EDB" w:rsidR="00976EDB" w:rsidRPr="00DB7727">
      <w:pPr>
        <w:tabs>
          <w:tab w:pos="3686" w:val="left"/>
        </w:tabs>
        <w:rPr>
          <w:sz w:val="23"/>
          <w:szCs w:val="23"/>
        </w:rPr>
      </w:pPr>
    </w:p>
    <w:p w:rsidRDefault="00976EDB" w:rsidP="00976EDB" w:rsidR="00976EDB">
      <w:pPr>
        <w:tabs>
          <w:tab w:pos="3686" w:val="left"/>
        </w:tabs>
        <w:jc w:val="center"/>
        <w:rPr>
          <w:sz w:val="23"/>
          <w:szCs w:val="23"/>
        </w:rPr>
      </w:pPr>
    </w:p>
    <w:p w:rsidRDefault="00976EDB" w:rsidP="00976EDB" w:rsidR="00976EDB" w:rsidRPr="00DB7727">
      <w:pPr>
        <w:tabs>
          <w:tab w:pos="3686" w:val="left"/>
        </w:tabs>
        <w:jc w:val="center"/>
        <w:rPr>
          <w:sz w:val="23"/>
          <w:szCs w:val="23"/>
        </w:rPr>
      </w:pPr>
    </w:p>
    <w:p w:rsidRDefault="00976EDB" w:rsidP="00976EDB" w:rsidR="00976EDB" w:rsidRPr="00467BF7">
      <w:pPr>
        <w:tabs>
          <w:tab w:pos="3686" w:val="left"/>
        </w:tabs>
        <w:jc w:val="center"/>
        <w:rPr>
          <w:sz w:val="23"/>
          <w:szCs w:val="23"/>
        </w:rPr>
      </w:pPr>
      <w:r w:rsidRPr="00DB7727">
        <w:rPr>
          <w:sz w:val="23"/>
          <w:szCs w:val="23"/>
        </w:rPr>
        <w:t>U Pazi</w:t>
      </w:r>
      <w:r w:rsidRPr="00467BF7">
        <w:rPr>
          <w:sz w:val="23"/>
          <w:szCs w:val="23"/>
        </w:rPr>
        <w:t>nu 7. studenog 2018.</w:t>
      </w:r>
    </w:p>
    <w:p w:rsidRDefault="00976EDB" w:rsidP="00976EDB" w:rsidR="00976EDB">
      <w:pPr>
        <w:tabs>
          <w:tab w:pos="3686" w:val="left"/>
        </w:tabs>
        <w:jc w:val="center"/>
        <w:rPr>
          <w:sz w:val="23"/>
          <w:szCs w:val="23"/>
        </w:rPr>
      </w:pPr>
    </w:p>
    <w:p w:rsidRDefault="00976EDB" w:rsidP="00976EDB" w:rsidR="00976EDB" w:rsidRPr="003C0125">
      <w:pPr>
        <w:tabs>
          <w:tab w:pos="3686" w:val="left"/>
        </w:tabs>
        <w:jc w:val="center"/>
        <w:rPr>
          <w:sz w:val="23"/>
          <w:szCs w:val="23"/>
        </w:rPr>
      </w:pPr>
    </w:p>
    <w:p w:rsidRDefault="00976EDB" w:rsidP="00976EDB" w:rsidR="00976EDB" w:rsidRPr="00DB7727">
      <w:pPr>
        <w:tabs>
          <w:tab w:pos="3686" w:val="left"/>
        </w:tabs>
        <w:jc w:val="center"/>
        <w:rPr>
          <w:sz w:val="23"/>
          <w:szCs w:val="23"/>
        </w:rPr>
      </w:pPr>
      <w:r w:rsidRPr="003C0125">
        <w:rPr>
          <w:sz w:val="23"/>
          <w:szCs w:val="23"/>
        </w:rPr>
        <w:tab/>
      </w:r>
      <w:r w:rsidRPr="003C0125">
        <w:rPr>
          <w:sz w:val="23"/>
          <w:szCs w:val="23"/>
        </w:rPr>
        <w:tab/>
      </w:r>
      <w:r w:rsidRPr="003C0125">
        <w:rPr>
          <w:sz w:val="23"/>
          <w:szCs w:val="23"/>
        </w:rPr>
        <w:tab/>
      </w:r>
      <w:r w:rsidRPr="003C0125">
        <w:rPr>
          <w:sz w:val="23"/>
          <w:szCs w:val="23"/>
        </w:rPr>
        <w:tab/>
      </w:r>
      <w:r w:rsidRPr="003C0125">
        <w:rPr>
          <w:sz w:val="23"/>
          <w:szCs w:val="23"/>
        </w:rPr>
        <w:tab/>
      </w:r>
      <w:r w:rsidRPr="003C0125">
        <w:rPr>
          <w:sz w:val="23"/>
          <w:szCs w:val="23"/>
        </w:rPr>
        <w:tab/>
      </w:r>
      <w:r w:rsidRPr="00DB7727">
        <w:rPr>
          <w:sz w:val="23"/>
          <w:szCs w:val="23"/>
        </w:rPr>
        <w:tab/>
      </w:r>
      <w:r w:rsidRPr="00DB7727">
        <w:rPr>
          <w:sz w:val="23"/>
          <w:szCs w:val="23"/>
        </w:rPr>
        <w:tab/>
        <w:t xml:space="preserve">     Stečajna sutkinja:</w:t>
      </w:r>
    </w:p>
    <w:p w:rsidRDefault="00976EDB" w:rsidP="00976EDB" w:rsidR="00976EDB" w:rsidRPr="00DB7727">
      <w:pPr>
        <w:tabs>
          <w:tab w:pos="3686" w:val="left"/>
        </w:tabs>
        <w:ind w:firstLine="708" w:left="4956"/>
        <w:jc w:val="center"/>
        <w:rPr>
          <w:sz w:val="23"/>
          <w:szCs w:val="23"/>
        </w:rPr>
      </w:pPr>
      <w:r w:rsidRPr="00DB7727">
        <w:rPr>
          <w:sz w:val="23"/>
          <w:szCs w:val="23"/>
        </w:rPr>
        <w:tab/>
      </w:r>
      <w:r w:rsidRPr="00DB7727">
        <w:rPr>
          <w:sz w:val="23"/>
          <w:szCs w:val="23"/>
        </w:rPr>
        <w:tab/>
      </w:r>
      <w:r w:rsidRPr="00DB7727">
        <w:rPr>
          <w:sz w:val="23"/>
          <w:szCs w:val="23"/>
        </w:rPr>
        <w:tab/>
        <w:t xml:space="preserve">              Adrijana Labinjan Skok</w:t>
      </w:r>
    </w:p>
    <w:p w:rsidRDefault="00976EDB" w:rsidP="00976EDB" w:rsidR="00976EDB" w:rsidRPr="00DB7727">
      <w:pPr>
        <w:rPr>
          <w:sz w:val="23"/>
          <w:szCs w:val="23"/>
        </w:rPr>
      </w:pPr>
    </w:p>
    <w:p w:rsidRDefault="00976EDB" w:rsidP="00976EDB" w:rsidR="00976EDB" w:rsidRPr="00DB7727">
      <w:pPr>
        <w:rPr>
          <w:sz w:val="23"/>
          <w:szCs w:val="23"/>
        </w:rPr>
      </w:pPr>
    </w:p>
    <w:p w:rsidRDefault="00976EDB" w:rsidP="00976EDB" w:rsidR="00976EDB" w:rsidRPr="00DB7727">
      <w:pPr>
        <w:rPr>
          <w:sz w:val="23"/>
          <w:szCs w:val="23"/>
        </w:rPr>
      </w:pPr>
    </w:p>
    <w:p w:rsidRDefault="00976EDB" w:rsidP="00976EDB" w:rsidR="00976EDB" w:rsidRPr="00DB7727">
      <w:pPr>
        <w:rPr>
          <w:sz w:val="23"/>
          <w:szCs w:val="23"/>
        </w:rPr>
      </w:pPr>
    </w:p>
    <w:p w:rsidRDefault="00C11291" w:rsidR="00500701"/>
    <w:sectPr w:rsidSect="00083E8C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FBA" w:rsidR="007A0F5A">
      <w:r>
        <w:separator/>
      </w:r>
    </w:p>
  </w:endnote>
  <w:endnote w:id="0" w:type="continuationSeparator">
    <w:p w:rsidRDefault="003A1FBA" w:rsidR="007A0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FBA" w:rsidR="007A0F5A">
      <w:r>
        <w:separator/>
      </w:r>
    </w:p>
  </w:footnote>
  <w:footnote w:id="0" w:type="continuationSeparator">
    <w:p w:rsidRDefault="003A1FBA" w:rsidR="007A0F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360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291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360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1360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         2 St-541</w:t>
    </w:r>
    <w:r w:rsidRPr="0078359D">
      <w:t>/</w:t>
    </w:r>
    <w:r>
      <w:t>20</w:t>
    </w:r>
    <w:r w:rsidRPr="0078359D">
      <w:t>1</w:t>
    </w:r>
    <w:r>
      <w:t>7</w:t>
    </w:r>
    <w:r w:rsidRPr="0078359D">
      <w:t>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6EDB"/>
    <w:rsid w:val="003A1FBA"/>
    <w:rsid w:val="00467BF7"/>
    <w:rsid w:val="00554328"/>
    <w:rsid w:val="007A0F5A"/>
    <w:rsid w:val="00976EDB"/>
    <w:rsid w:val="00985388"/>
    <w:rsid w:val="00C11291"/>
    <w:rsid w:val="00E61360"/>
    <w:rsid w:val="00FE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6ED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76EDB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976ED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76EDB"/>
  </w:style>
  <w:style w:styleId="Tekstrezerviranogmjesta" w:type="character">
    <w:name w:val="Placeholder Text"/>
    <w:basedOn w:val="Zadanifontodlomka"/>
    <w:uiPriority w:val="99"/>
    <w:semiHidden/>
    <w:rsid w:val="00C11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291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291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291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291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6ED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76EDB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976ED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76EDB"/>
  </w:style>
  <w:style w:styleId="Tekstrezerviranogmjesta" w:type="character">
    <w:name w:val="Placeholder Text"/>
    <w:basedOn w:val="Zadanifontodlomka"/>
    <w:uiPriority w:val="99"/>
    <w:semiHidden/>
    <w:rsid w:val="00C11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291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291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291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291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</izvorni_sadrzaj>
    <derivirana_varijabla naziv="DomainObject.Primjedba_1">tablica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N. AUTO d.o.o. POREČ</izvorni_sadrzaj>
    <derivirana_varijabla naziv="DomainObject.Predmet.ProtustrankaFormated_1">  D. N. AUTO d.o.o. POREČ</derivirana_varijabla>
  </DomainObject.Predmet.ProtustrankaFormated>
  <DomainObject.Predmet.ProtustrankaFormatedOIB>
    <izvorni_sadrzaj>  D. N. AUTO d.o.o. POREČ, OIB 78125063177</izvorni_sadrzaj>
    <derivirana_varijabla naziv="DomainObject.Predmet.ProtustrankaFormatedOIB_1">  D. N. AUTO d.o.o. POREČ, OIB 78125063177</derivirana_varijabla>
  </DomainObject.Predmet.ProtustrankaFormatedOIB>
  <DomainObject.Predmet.ProtustrankaFormatedWithAdress>
    <izvorni_sadrzaj> D. N. AUTO d.o.o. POREČ, Vrvari, Školska 1, 52440 Poreč</izvorni_sadrzaj>
    <derivirana_varijabla naziv="DomainObject.Predmet.ProtustrankaFormatedWithAdress_1"> D. N. AUTO d.o.o. POREČ, Vrvari, Školska 1, 52440 Poreč</derivirana_varijabla>
  </DomainObject.Predmet.ProtustrankaFormatedWithAdress>
  <DomainObject.Predmet.ProtustrankaFormatedWithAdressOIB>
    <izvorni_sadrzaj> D. N. AUTO d.o.o. POREČ, OIB 78125063177, Vrvari, Školska 1, 52440 Poreč</izvorni_sadrzaj>
    <derivirana_varijabla naziv="DomainObject.Predmet.ProtustrankaFormatedWithAdressOIB_1"> D. N. AUTO d.o.o. POREČ, OIB 78125063177, Vrvari, Školska 1, 52440 Poreč</derivirana_varijabla>
  </DomainObject.Predmet.ProtustrankaFormatedWithAdressOIB>
  <DomainObject.Predmet.ProtustrankaWithAdress>
    <izvorni_sadrzaj>D. N. AUTO d.o.o. POREČ Vrvari, Školska 1, 52440 Poreč</izvorni_sadrzaj>
    <derivirana_varijabla naziv="DomainObject.Predmet.ProtustrankaWithAdress_1">D. N. AUTO d.o.o. POREČ Vrvari, Školska 1, 52440 Poreč</derivirana_varijabla>
  </DomainObject.Predmet.ProtustrankaWithAdress>
  <DomainObject.Predmet.ProtustrankaWithAdressOIB>
    <izvorni_sadrzaj>D. N. AUTO d.o.o. POREČ, OIB 78125063177, Vrvari, Školska 1, 52440 Poreč</izvorni_sadrzaj>
    <derivirana_varijabla naziv="DomainObject.Predmet.ProtustrankaWithAdressOIB_1">D. N. AUTO d.o.o. POREČ, OIB 78125063177, Vrvari, Školska 1, 52440 Poreč</derivirana_varijabla>
  </DomainObject.Predmet.ProtustrankaWithAdressOIB>
  <DomainObject.Predmet.ProtustrankaNazivFormated>
    <izvorni_sadrzaj>D. N. AUTO d.o.o. POREČ</izvorni_sadrzaj>
    <derivirana_varijabla naziv="DomainObject.Predmet.ProtustrankaNazivFormated_1">D. N. AUTO d.o.o. POREČ</derivirana_varijabla>
  </DomainObject.Predmet.ProtustrankaNazivFormated>
  <DomainObject.Predmet.ProtustrankaNazivFormatedOIB>
    <izvorni_sadrzaj>D. N. AUTO d.o.o. POREČ, OIB 78125063177</izvorni_sadrzaj>
    <derivirana_varijabla naziv="DomainObject.Predmet.ProtustrankaNazivFormatedOIB_1">D. N. AUTO d.o.o. POREČ, OIB 78125063177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149287.32</izvorni_sadrzaj>
    <derivirana_varijabla naziv="DomainObject.Predmet.TrenutnaVrijednost_1">149287.32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N. AUTO d.o.o. POREČ</item>
    </izvorni_sadrzaj>
    <derivirana_varijabla naziv="DomainObject.Predmet.ProtuStrankaListFormated_1">
      <item>D. N. AUTO d.o.o. POREČ</item>
    </derivirana_varijabla>
  </DomainObject.Predmet.ProtuStrankaListFormated>
  <DomainObject.Predmet.ProtuStrankaListFormatedOIB>
    <izvorni_sadrzaj>
      <item>D. N. AUTO d.o.o. POREČ, OIB 78125063177</item>
    </izvorni_sadrzaj>
    <derivirana_varijabla naziv="DomainObject.Predmet.ProtuStrankaListFormatedOIB_1">
      <item>D. N. AUTO d.o.o. POREČ, OIB 78125063177</item>
    </derivirana_varijabla>
  </DomainObject.Predmet.ProtuStrankaListFormatedOIB>
  <DomainObject.Predmet.ProtuStrankaListFormatedWithAdress>
    <izvorni_sadrzaj>
      <item>D. N. AUTO d.o.o. POREČ, Vrvari, Školska 1, 52440 Poreč</item>
    </izvorni_sadrzaj>
    <derivirana_varijabla naziv="DomainObject.Predmet.ProtuStrankaListFormatedWithAdress_1">
      <item>D. N. AUTO d.o.o. POREČ, Vrvari, Školska 1, 52440 Poreč</item>
    </derivirana_varijabla>
  </DomainObject.Predmet.ProtuStrankaListFormatedWithAdress>
  <DomainObject.Predmet.ProtuStrankaListFormatedWithAdressOIB>
    <izvorni_sadrzaj>
      <item>D. N. AUTO d.o.o. POREČ, OIB 78125063177, Vrvari, Školska 1, 52440 Poreč</item>
    </izvorni_sadrzaj>
    <derivirana_varijabla naziv="DomainObject.Predmet.ProtuStrankaListFormatedWithAdressOIB_1">
      <item>D. N. AUTO d.o.o. POREČ, OIB 78125063177, Vrvari, Školska 1, 52440 Poreč</item>
    </derivirana_varijabla>
  </DomainObject.Predmet.ProtuStrankaListFormatedWithAdressOIB>
  <DomainObject.Predmet.ProtuStrankaListNazivFormated>
    <izvorni_sadrzaj>
      <item>D. N. AUTO d.o.o. POREČ</item>
    </izvorni_sadrzaj>
    <derivirana_varijabla naziv="DomainObject.Predmet.ProtuStrankaListNazivFormated_1">
      <item>D. N. AUTO d.o.o. POREČ</item>
    </derivirana_varijabla>
  </DomainObject.Predmet.ProtuStrankaListNazivFormated>
  <DomainObject.Predmet.ProtuStrankaListNazivFormatedOIB>
    <izvorni_sadrzaj>
      <item>D. N. AUTO d.o.o. POREČ, OIB 78125063177</item>
    </izvorni_sadrzaj>
    <derivirana_varijabla naziv="DomainObject.Predmet.ProtuStrankaListNazivFormatedOIB_1">
      <item>D. N. AUTO d.o.o. POREČ, OIB 78125063177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N. AUTO d.o.o. POREČ</izvorni_sadrzaj>
    <derivirana_varijabla naziv="DomainObject.Predmet.ProtustrankaIDrugi_1">D. N. AUTO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 N. AUTO d.o.o. POREČ, OIB 78125063177, Vrvari, Školska 1, 52440 Poreč</izvorni_sadrzaj>
    <derivirana_varijabla naziv="DomainObject.Predmet.ProtustrankaIDrugiAdressOIB_1">D. N. AUTO d.o.o. POREČ, OIB 78125063177, Vrvari, Školska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N. AUTO d.o.o. POREČ</item>
    </izvorni_sadrzaj>
    <derivirana_varijabla naziv="DomainObject.Predmet.SudioniciListNaziv_1">
      <item>FINANCIJSKA AGENCIJA, RC RIJEKA, PODRUŽNICA PULA, PULA</item>
      <item>D. N. AUTO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 N. AUTO d.o.o. POREČ, OIB 78125063177, Vrvari, Školska 1,52440 Poreč</item>
    </izvorni_sadrzaj>
    <derivirana_varijabla naziv="DomainObject.Predmet.SudioniciListAdressOIB_1">
      <item>FINANCIJSKA AGENCIJA, RC RIJEKA, PODRUŽNICA PULA, PULA, OIB 85821130368, F. Kurelca 8,51000 Rijeka</item>
      <item>D. N. AUTO d.o.o. POREČ, OIB 78125063177, Vrvari, Školska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78125063177</item>
    </izvorni_sadrzaj>
    <derivirana_varijabla naziv="DomainObject.Predmet.SudioniciListNazivOIB_1">
      <item>, OIB 85821130368</item>
      <item>, OIB 78125063177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St-120/2018-12</izvorni_sadrzaj>
    <derivirana_varijabla naziv="DomainObject.PredzadnjaOdlukaIzPredmeta.Oznaka_1">St-120/2018-12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648</properties:Characters>
  <properties:Lines>58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2018-10-31T06:28:00Z</dcterms:created>
  <dc:creator>Jasmina Matika</dc:creator>
  <cp:lastModifiedBy>Jasmina Matika</cp:lastModifiedBy>
  <dcterms:modified xmlns:xsi="http://www.w3.org/2001/XMLSchema-instance" xsi:type="dcterms:W3CDTF">2018-11-07T13:34:00Z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(St-120-18 - TABLICA ISPITANIH TRAŽBINA - I.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