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26f0" w14:paraId="c6426f0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1B7F50">
        <w:t>LUČIĆ j.d.o.o. Tar</w:t>
      </w:r>
      <w:r w:rsidR="000C7E20">
        <w:t xml:space="preserve">, </w:t>
      </w:r>
      <w:r w:rsidR="001B7F50">
        <w:t>Gedići 51 A</w:t>
      </w:r>
      <w:r w:rsidR="000C7E20">
        <w:t xml:space="preserve">, OIB: </w:t>
      </w:r>
      <w:r w:rsidR="001B7F50" w:rsidRPr="001B7F50">
        <w:t>80242776171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B7F50">
        <w:t xml:space="preserve">LUČIĆ j.d.o.o. Tar, Gedići 51 A, OIB: </w:t>
      </w:r>
      <w:r w:rsidR="001B7F50" w:rsidRPr="001B7F50">
        <w:t>80242776171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74458E">
        <w:rPr>
          <w:b/>
          <w:lang w:val="pl-PL"/>
        </w:rPr>
        <w:t>10:</w:t>
      </w:r>
      <w:r w:rsidR="001B7F50">
        <w:rPr>
          <w:b/>
          <w:lang w:val="pl-PL"/>
        </w:rPr>
        <w:t>45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1B7F50">
        <w:t xml:space="preserve">LUČIĆ j.d.o.o. Tar, Gedići 51 A,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720752">
        <w:rPr>
          <w:lang w:val="sv-SE"/>
        </w:rPr>
        <w:t>Anđelko Lučić, Tar, Gedići 51 A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720752">
        <w:rPr>
          <w:lang w:val="sv-SE"/>
        </w:rPr>
        <w:t>Anđelko Lučić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720752">
        <w:rPr>
          <w:lang w:val="sv-SE"/>
        </w:rPr>
        <w:t>Anđelku Lučiću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0547C9">
        <w:rPr>
          <w:lang w:val="sv-SE"/>
        </w:rPr>
        <w:t>STP</w:t>
      </w:r>
      <w:r w:rsidR="00720752">
        <w:rPr>
          <w:lang w:val="sv-SE"/>
        </w:rPr>
        <w:t xml:space="preserve"> POREČ, H-040</w:t>
      </w:r>
      <w:r w:rsidR="000547C9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</w:t>
      </w:r>
      <w:r w:rsidR="00D257CD">
        <w:t>1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90480D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1B7F50">
        <w:t xml:space="preserve">LUČIĆ j.d.o.o. Tar, Gedići 51 A, OIB: </w:t>
      </w:r>
      <w:r w:rsidR="001B7F50" w:rsidRPr="001B7F50">
        <w:t>80242776171</w:t>
      </w:r>
      <w:r w:rsidR="0074458E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720752">
        <w:rPr>
          <w:lang w:val="sv-SE"/>
        </w:rPr>
        <w:t>Anđelko Lučić, Tar, Gedići 51 A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0547C9">
        <w:rPr>
          <w:lang w:val="sv-SE"/>
        </w:rPr>
        <w:t xml:space="preserve">STP </w:t>
      </w:r>
      <w:r w:rsidR="00720752">
        <w:rPr>
          <w:lang w:val="sv-SE"/>
        </w:rPr>
        <w:t>POREČ, H-040, Poreč, mate Vlašića 24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75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A29F9">
      <w:t>Posl. broj: 4 St-</w:t>
    </w:r>
    <w:r w:rsidR="001B7F50">
      <w:t>256</w:t>
    </w:r>
    <w:r w:rsidR="007A29F9">
      <w:t>/2018-4</w:t>
    </w:r>
  </w:p>
  <w:p w:rsidRDefault="0045175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1B7F50">
      <w:t>256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47C9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92358"/>
    <w:rsid w:val="001B237E"/>
    <w:rsid w:val="001B7F50"/>
    <w:rsid w:val="001C3A1D"/>
    <w:rsid w:val="001D1653"/>
    <w:rsid w:val="001D3B56"/>
    <w:rsid w:val="001D7153"/>
    <w:rsid w:val="001E0467"/>
    <w:rsid w:val="001F3D20"/>
    <w:rsid w:val="002032D3"/>
    <w:rsid w:val="00234B18"/>
    <w:rsid w:val="00247551"/>
    <w:rsid w:val="002534BF"/>
    <w:rsid w:val="00262377"/>
    <w:rsid w:val="00264035"/>
    <w:rsid w:val="002660AF"/>
    <w:rsid w:val="00275021"/>
    <w:rsid w:val="002821CD"/>
    <w:rsid w:val="002910ED"/>
    <w:rsid w:val="002A24E9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5175D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37688"/>
    <w:rsid w:val="006723C4"/>
    <w:rsid w:val="00691FA3"/>
    <w:rsid w:val="006953E8"/>
    <w:rsid w:val="006B61E6"/>
    <w:rsid w:val="006B7430"/>
    <w:rsid w:val="006E5CD3"/>
    <w:rsid w:val="006F740D"/>
    <w:rsid w:val="00720752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0480D"/>
    <w:rsid w:val="0091489C"/>
    <w:rsid w:val="00921A98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B1220"/>
    <w:rsid w:val="00BB2E93"/>
    <w:rsid w:val="00BD0098"/>
    <w:rsid w:val="00BF578D"/>
    <w:rsid w:val="00C1351B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7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7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7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7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7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7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7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7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 zastupanog po punomoćniku Anđelko Lučić</izvorni_sadrzaj>
    <derivirana_varijabla naziv="DomainObject.Predmet.ProtustrankaFormated_1">  LUČIĆ j.d.o.o. TAR zastupanog po punomoćniku Anđelko Lučić</derivirana_varijabla>
  </DomainObject.Predmet.ProtustrankaFormated>
  <DomainObject.Predmet.ProtustrankaFormatedOIB>
    <izvorni_sadrzaj>  LUČIĆ j.d.o.o. TAR, OIB 80242776171 zastupanog po punomoćniku Anđelko Lučić</izvorni_sadrzaj>
    <derivirana_varijabla naziv="DomainObject.Predmet.ProtustrankaFormatedOIB_1">  LUČIĆ j.d.o.o. TAR, OIB 80242776171 zastupanog po punomoćniku Anđelko Lučić</derivirana_varijabla>
  </DomainObject.Predmet.ProtustrankaFormatedOIB>
  <DomainObject.Predmet.ProtustrankaFormatedWithAdress>
    <izvorni_sadrzaj> LUČIĆ j.d.o.o. TAR, Gedići 51 A, 52465 Tar zastupanog po punomoćniku Anđelko Lučić</izvorni_sadrzaj>
    <derivirana_varijabla naziv="DomainObject.Predmet.ProtustrankaFormatedWithAdress_1"> LUČIĆ j.d.o.o. TAR, Gedići 51 A, 52465 Tar zastupanog po punomoćniku Anđelko Lučić</derivirana_varijabla>
  </DomainObject.Predmet.ProtustrankaFormatedWithAdress>
  <DomainObject.Predmet.ProtustrankaFormatedWithAdressOIB>
    <izvorni_sadrzaj> LUČIĆ j.d.o.o. TAR, OIB 80242776171, Gedići 51 A, 52465 Tar zastupanog po punomoćniku Anđelko Lučić</izvorni_sadrzaj>
    <derivirana_varijabla naziv="DomainObject.Predmet.ProtustrankaFormatedWithAdressOIB_1"> LUČIĆ j.d.o.o. TAR, OIB 80242776171, Gedići 51 A, 52465 Tar zastupanog po punomoćniku Anđelko Lučić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5511.13</izvorni_sadrzaj>
    <derivirana_varijabla naziv="DomainObject.Predmet.TrenutnaVrijednost_1">5511.13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 zastupanog po punomoćniku Anđelko Lučić</item>
    </izvorni_sadrzaj>
    <derivirana_varijabla naziv="DomainObject.Predmet.ProtuStrankaListFormated_1">
      <item>LUČIĆ j.d.o.o. TAR zastupanog po punomoćniku Anđelko Lučić</item>
    </derivirana_varijabla>
  </DomainObject.Predmet.ProtuStrankaListFormated>
  <DomainObject.Predmet.ProtuStrankaListFormatedOIB>
    <izvorni_sadrzaj>
      <item>LUČIĆ j.d.o.o. TAR, OIB 80242776171 zastupanog po punomoćniku Anđelko Lučić</item>
    </izvorni_sadrzaj>
    <derivirana_varijabla naziv="DomainObject.Predmet.ProtuStrankaListFormatedOIB_1">
      <item>LUČIĆ j.d.o.o. TAR, OIB 80242776171 zastupanog po punomoćniku Anđelko Lučić</item>
    </derivirana_varijabla>
  </DomainObject.Predmet.ProtuStrankaListFormatedOIB>
  <DomainObject.Predmet.ProtuStrankaListFormatedWithAdress>
    <izvorni_sadrzaj>
      <item>LUČIĆ j.d.o.o. TAR, Gedići 51 A, 52465 Tar zastupanog po punomoćniku Anđelko Lučić</item>
    </izvorni_sadrzaj>
    <derivirana_varijabla naziv="DomainObject.Predmet.ProtuStrankaListFormatedWithAdress_1">
      <item>LUČIĆ j.d.o.o. TAR, Gedići 51 A, 52465 Tar zastupanog po punomoćniku Anđelko Lučić</item>
    </derivirana_varijabla>
  </DomainObject.Predmet.ProtuStrankaListFormatedWithAdress>
  <DomainObject.Predmet.ProtuStrankaListFormatedWithAdressOIB>
    <izvorni_sadrzaj>
      <item>LUČIĆ j.d.o.o. TAR, OIB 80242776171, Gedići 51 A, 52465 Tar zastupanog po punomoćniku Anđelko Lučić</item>
    </izvorni_sadrzaj>
    <derivirana_varijabla naziv="DomainObject.Predmet.ProtuStrankaListFormatedWithAdressOIB_1">
      <item>LUČIĆ j.d.o.o. TAR, OIB 80242776171, Gedići 51 A, 52465 Tar zastupanog po punomoćniku Anđelko Lučić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>
      <item>Anđelko Lučić punomoćnik sudionika u postupku LUČIĆ j.d.o.o. TAR</item>
    </izvorni_sadrzaj>
    <derivirana_varijabla naziv="DomainObject.Predmet.OstaliListFormated_1">
      <item>Anđelko Lučić punomoćnik sudionika u postupku LUČIĆ j.d.o.o. TAR</item>
    </derivirana_varijabla>
  </DomainObject.Predmet.OstaliListFormated>
  <DomainObject.Predmet.OstaliListFormatedOIB>
    <izvorni_sadrzaj>
      <item>Anđelko Lučić, OIB 52765978637 punomoćnik sudionika u postupku LUČIĆ j.d.o.o. TAR</item>
    </izvorni_sadrzaj>
    <derivirana_varijabla naziv="DomainObject.Predmet.OstaliListFormatedOIB_1">
      <item>Anđelko Lučić, OIB 52765978637 punomoćnik sudionika u postupku LUČIĆ j.d.o.o. TAR</item>
    </derivirana_varijabla>
  </DomainObject.Predmet.OstaliListFormatedOIB>
  <DomainObject.Predmet.OstaliListFormatedWithAdress>
    <izvorni_sadrzaj>
      <item>Anđelko Lučić, Gedići 51 A, 52440 Gedići punomoćnik sudionika u postupku LUČIĆ j.d.o.o. TAR</item>
    </izvorni_sadrzaj>
    <derivirana_varijabla naziv="DomainObject.Predmet.OstaliListFormatedWithAdress_1">
      <item>Anđelko Lučić, Gedići 51 A, 52440 Gedići punomoćnik sudionika u postupku LUČIĆ j.d.o.o. TAR</item>
    </derivirana_varijabla>
  </DomainObject.Predmet.OstaliListFormatedWithAdress>
  <DomainObject.Predmet.OstaliListFormatedWithAdressOIB>
    <izvorni_sadrzaj>
      <item>Anđelko Lučić, OIB 52765978637, Gedići 51 A, 52440 Gedići punomoćnik sudionika u postupku LUČIĆ j.d.o.o. TAR</item>
    </izvorni_sadrzaj>
    <derivirana_varijabla naziv="DomainObject.Predmet.OstaliListFormatedWithAdressOIB_1">
      <item>Anđelko Lučić, OIB 52765978637, Gedići 51 A, 52440 Gedići punomoćnik sudionika u postupku LUČIĆ j.d.o.o. TAR</item>
    </derivirana_varijabla>
  </DomainObject.Predmet.OstaliListFormatedWithAdressOIB>
  <DomainObject.Predmet.OstaliListNazivFormated>
    <izvorni_sadrzaj>
      <item>Anđelko Lučić</item>
    </izvorni_sadrzaj>
    <derivirana_varijabla naziv="DomainObject.Predmet.OstaliListNazivFormated_1">
      <item>Anđelko Lučić</item>
    </derivirana_varijabla>
  </DomainObject.Predmet.OstaliListNazivFormated>
  <DomainObject.Predmet.OstaliListNazivFormatedOIB>
    <izvorni_sadrzaj>
      <item>Anđelko Lučić, OIB 52765978637</item>
    </izvorni_sadrzaj>
    <derivirana_varijabla naziv="DomainObject.Predmet.OstaliListNazivFormatedOIB_1">
      <item>Anđelko Lučić, OIB 52765978637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  <item>Anđelko Lučić</item>
    </izvorni_sadrzaj>
    <derivirana_varijabla naziv="DomainObject.Predmet.SudioniciListNaziv_1">
      <item>FINANCIJSKA AGENCIJA, RC RIJEKA, PODRUŽNICA PULA, PULA</item>
      <item>LUČIĆ j.d.o.o. TAR</item>
      <item>Anđelko Lučić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izvorni_sadrzaj>
    <derivirana_varijabla naziv="DomainObject.Predmet.SudioniciListAdressOIB_1"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  <item>, OIB 52765978637</item>
    </izvorni_sadrzaj>
    <derivirana_varijabla naziv="DomainObject.Predmet.SudioniciListNazivOIB_1">
      <item>, OIB 85821130368</item>
      <item>, OIB 80242776171</item>
      <item>, OIB 52765978637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D00E8-3297-4EA7-9B5D-8AD135F16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2777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2018-08-31T06:39:00Z</dcterms:created>
  <dc:creator>Jasmina Matika</dc:creator>
  <cp:lastModifiedBy>Sanja Prodan</cp:lastModifiedBy>
  <cp:lastPrinted>2018-08-31T06:42:00Z</cp:lastPrinted>
  <dcterms:modified xmlns:xsi="http://www.w3.org/2001/XMLSchema-instance" xsi:type="dcterms:W3CDTF">2018-08-31T06:42:00Z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(St-256-2018-4-prethodni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