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dee4" w14:paraId="5d1dee4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C14669" w:rsidR="00C14669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C14669">
        <w:rPr>
          <w:sz w:val="24"/>
          <w:szCs w:val="24"/>
        </w:rPr>
        <w:t xml:space="preserve">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A347DF">
        <w:rPr>
          <w:sz w:val="24"/>
          <w:szCs w:val="24"/>
        </w:rPr>
        <w:t>1648/2013</w:t>
      </w:r>
      <w:r w:rsidR="006B4072">
        <w:rPr>
          <w:sz w:val="24"/>
          <w:szCs w:val="24"/>
        </w:rPr>
        <w:t>-44</w:t>
      </w:r>
    </w:p>
    <w:p w:rsidRDefault="00A347DF" w:rsidP="00A347DF" w:rsidR="00662BDB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A347DF" w:rsidP="00A347DF" w:rsidR="00A347DF" w:rsidRPr="00672D48">
      <w:pPr>
        <w:jc w:val="center"/>
        <w:rPr>
          <w:b/>
          <w:sz w:val="24"/>
          <w:szCs w:val="24"/>
        </w:rPr>
      </w:pPr>
    </w:p>
    <w:p w:rsidRDefault="008D3353" w:rsidP="008D3353" w:rsidR="008D3353" w:rsidRPr="00672D48">
      <w:pPr>
        <w:ind w:firstLine="720"/>
        <w:jc w:val="both"/>
        <w:rPr>
          <w:sz w:val="24"/>
          <w:szCs w:val="24"/>
        </w:rPr>
      </w:pPr>
      <w:r w:rsidRPr="00672D48">
        <w:rPr>
          <w:sz w:val="24"/>
          <w:szCs w:val="24"/>
          <w:lang w:val="pt-BR"/>
        </w:rPr>
        <w:t xml:space="preserve">Trgovački sud u Zagrebu, po sucu pojedincu Nikoli Ribariću, kao stečajnom sucu, u stečajnom predmetu nad stečajnim dužnikom </w:t>
      </w:r>
      <w:r w:rsidRPr="00F93DB8">
        <w:rPr>
          <w:sz w:val="24"/>
          <w:szCs w:val="24"/>
        </w:rPr>
        <w:t>DEMUM-DTD d.o.o., Zagreb (Grad Zagreb), Ulica grada Vukovara 269 D, OIB: 17605169980, MBS: 080678694</w:t>
      </w:r>
      <w:r w:rsidRPr="00672D48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t xml:space="preserve">nakon posebnog ispitnog ročišta održanog dana 4. svibnja 2016., </w:t>
      </w:r>
      <w:r w:rsidRPr="00672D48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4</w:t>
      </w:r>
      <w:r w:rsidRPr="00672D48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svibnja</w:t>
      </w:r>
      <w:r w:rsidRPr="00672D48">
        <w:rPr>
          <w:sz w:val="24"/>
          <w:szCs w:val="24"/>
          <w:lang w:val="pt-BR"/>
        </w:rPr>
        <w:t xml:space="preserve">  20</w:t>
      </w:r>
      <w:r>
        <w:rPr>
          <w:sz w:val="24"/>
          <w:szCs w:val="24"/>
          <w:lang w:val="pt-BR"/>
        </w:rPr>
        <w:t>16</w:t>
      </w:r>
      <w:r w:rsidRPr="00672D48">
        <w:rPr>
          <w:sz w:val="24"/>
          <w:szCs w:val="24"/>
          <w:lang w:val="pt-BR"/>
        </w:rPr>
        <w:t>.,</w:t>
      </w:r>
      <w:r w:rsidRPr="00672D48">
        <w:rPr>
          <w:sz w:val="24"/>
          <w:szCs w:val="24"/>
        </w:rPr>
        <w:t xml:space="preserve">   </w:t>
      </w: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6B4072">
      <w:pPr>
        <w:jc w:val="center"/>
        <w:rPr>
          <w:sz w:val="24"/>
          <w:szCs w:val="24"/>
        </w:rPr>
      </w:pPr>
      <w:r w:rsidRPr="006B4072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8D3353" w:rsidP="008D3353" w:rsidR="008D3353" w:rsidRPr="00672D48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t>Utvrđene tražbine viših isplatnih redova:</w:t>
      </w:r>
    </w:p>
    <w:p w:rsidRDefault="008D3353" w:rsidP="008D3353" w:rsidR="008D3353" w:rsidRPr="00672D48">
      <w:pPr>
        <w:jc w:val="both"/>
        <w:rPr>
          <w:b/>
          <w:sz w:val="24"/>
          <w:szCs w:val="24"/>
        </w:rPr>
      </w:pPr>
    </w:p>
    <w:p w:rsidRDefault="008D3353" w:rsidP="008D3353" w:rsidR="008D3353" w:rsidRPr="00672D48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672D48">
        <w:rPr>
          <w:b/>
          <w:bCs/>
          <w:sz w:val="24"/>
          <w:szCs w:val="24"/>
        </w:rPr>
        <w:t>Drugi viši isplatni red</w:t>
      </w:r>
    </w:p>
    <w:p w:rsidRDefault="008D3353" w:rsidP="008D3353" w:rsidR="008D3353" w:rsidRPr="00672D4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tbl>
      <w:tblPr>
        <w:tblW w:type="dxa" w:w="9104"/>
        <w:tblInd w:type="dxa" w:w="93"/>
        <w:tblLook w:val="04A0" w:noVBand="1" w:noHBand="0" w:lastColumn="0" w:firstColumn="1" w:lastRow="0" w:firstRow="1"/>
      </w:tblPr>
      <w:tblGrid>
        <w:gridCol w:w="3417"/>
        <w:gridCol w:w="1420"/>
        <w:gridCol w:w="1502"/>
        <w:gridCol w:w="1482"/>
        <w:gridCol w:w="1283"/>
      </w:tblGrid>
      <w:tr w:rsidTr="00677925" w:rsidR="008D3353" w:rsidRPr="00D109B6">
        <w:trPr>
          <w:trHeight w:val="285"/>
        </w:trPr>
        <w:tc>
          <w:tcPr>
            <w:tcW w:type="dxa" w:w="3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Vjerovnik</w:t>
            </w:r>
          </w:p>
        </w:tc>
        <w:tc>
          <w:tcPr>
            <w:tcW w:type="dxa" w:w="2922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Iznos tražbine</w:t>
            </w:r>
          </w:p>
        </w:tc>
        <w:tc>
          <w:tcPr>
            <w:tcW w:type="dxa" w:w="14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Priznato</w:t>
            </w:r>
          </w:p>
        </w:tc>
        <w:tc>
          <w:tcPr>
            <w:tcW w:type="dxa" w:w="12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Priznato %</w:t>
            </w: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MGT d.o.o. u stečaju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48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28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1,49%</w:t>
            </w: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Cesta Lijepe naše 5, Kumrovec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glavnica</w:t>
            </w:r>
          </w:p>
        </w:tc>
        <w:tc>
          <w:tcPr>
            <w:tcW w:type="dxa" w:w="150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28.537,29</w:t>
            </w:r>
          </w:p>
        </w:tc>
        <w:tc>
          <w:tcPr>
            <w:tcW w:type="dxa" w:w="148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28.537,29</w:t>
            </w: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OIB: 40418183801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kamata</w:t>
            </w:r>
          </w:p>
        </w:tc>
        <w:tc>
          <w:tcPr>
            <w:tcW w:type="dxa" w:w="150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19.964,38</w:t>
            </w:r>
          </w:p>
        </w:tc>
        <w:tc>
          <w:tcPr>
            <w:tcW w:type="dxa" w:w="148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19.964,38</w:t>
            </w: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HR0223400091190020831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sudski trošk.</w:t>
            </w:r>
          </w:p>
        </w:tc>
        <w:tc>
          <w:tcPr>
            <w:tcW w:type="dxa" w:w="150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2.210,00</w:t>
            </w:r>
          </w:p>
        </w:tc>
        <w:tc>
          <w:tcPr>
            <w:tcW w:type="dxa" w:w="148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2.210,00</w:t>
            </w: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kamata</w:t>
            </w:r>
          </w:p>
        </w:tc>
        <w:tc>
          <w:tcPr>
            <w:tcW w:type="dxa" w:w="150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358,93</w:t>
            </w:r>
          </w:p>
        </w:tc>
        <w:tc>
          <w:tcPr>
            <w:tcW w:type="dxa" w:w="148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358,93</w:t>
            </w: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52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51.070,60</w:t>
            </w:r>
          </w:p>
        </w:tc>
        <w:tc>
          <w:tcPr>
            <w:tcW w:type="dxa" w:w="148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51.070,60</w:t>
            </w: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V.D. GRAĐENJE d.o.o.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527.421,15</w:t>
            </w:r>
          </w:p>
        </w:tc>
        <w:tc>
          <w:tcPr>
            <w:tcW w:type="dxa" w:w="1482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527.421,15</w:t>
            </w:r>
          </w:p>
        </w:tc>
        <w:tc>
          <w:tcPr>
            <w:tcW w:type="dxa" w:w="128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15,38%</w:t>
            </w: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Gradiška 20, Zagreb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OIB: 34462901408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HR6625000091101032001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96"/>
        </w:trPr>
        <w:tc>
          <w:tcPr>
            <w:tcW w:type="dxa" w:w="3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527.421,15</w:t>
            </w:r>
          </w:p>
        </w:tc>
        <w:tc>
          <w:tcPr>
            <w:tcW w:type="dxa" w:w="1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527.421,15</w:t>
            </w: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TOP GLAZURE d.o.o.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2.380.025,42</w:t>
            </w:r>
          </w:p>
        </w:tc>
        <w:tc>
          <w:tcPr>
            <w:tcW w:type="dxa" w:w="1482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2.380.025,42</w:t>
            </w:r>
          </w:p>
        </w:tc>
        <w:tc>
          <w:tcPr>
            <w:tcW w:type="dxa" w:w="128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69,42%</w:t>
            </w: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Karlovačka cesta 90, Rakov potok (Samobor)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OIB: 26606445835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HR7924920081100029635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52"/>
        </w:trPr>
        <w:tc>
          <w:tcPr>
            <w:tcW w:type="dxa" w:w="3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2.380.025,42</w:t>
            </w:r>
          </w:p>
        </w:tc>
        <w:tc>
          <w:tcPr>
            <w:tcW w:type="dxa" w:w="148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2.380.025,42</w:t>
            </w: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ZAGREBAČKI HOLDING d.o.o.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3.164,56</w:t>
            </w:r>
          </w:p>
        </w:tc>
        <w:tc>
          <w:tcPr>
            <w:tcW w:type="dxa" w:w="1482"/>
            <w:vMerge w:val="restart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3.164,56</w:t>
            </w:r>
          </w:p>
        </w:tc>
        <w:tc>
          <w:tcPr>
            <w:tcW w:type="dxa" w:w="1283"/>
            <w:vMerge w:val="restart"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0,09%</w:t>
            </w: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Ulica grada Vukovara 41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OIB: 85584865987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HR6623600001101360753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lastRenderedPageBreak/>
              <w:t> 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52"/>
        </w:trPr>
        <w:tc>
          <w:tcPr>
            <w:tcW w:type="dxa" w:w="3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3.164,56</w:t>
            </w:r>
          </w:p>
        </w:tc>
        <w:tc>
          <w:tcPr>
            <w:tcW w:type="dxa" w:w="1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3.164,56</w:t>
            </w:r>
          </w:p>
        </w:tc>
        <w:tc>
          <w:tcPr>
            <w:tcW w:type="dxa" w:w="1283"/>
            <w:vMerge/>
            <w:tcBorders>
              <w:top w:val="nil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PROSORTIS d.o.o.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48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28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12,31%</w:t>
            </w: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Bilajska 4, Zagreb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glavnica</w:t>
            </w:r>
          </w:p>
        </w:tc>
        <w:tc>
          <w:tcPr>
            <w:tcW w:type="dxa" w:w="150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214.535,86</w:t>
            </w:r>
          </w:p>
        </w:tc>
        <w:tc>
          <w:tcPr>
            <w:tcW w:type="dxa" w:w="148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214.535,86</w:t>
            </w: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OIB: 73719635870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kamata</w:t>
            </w:r>
          </w:p>
        </w:tc>
        <w:tc>
          <w:tcPr>
            <w:tcW w:type="dxa" w:w="150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207.519,01</w:t>
            </w:r>
          </w:p>
        </w:tc>
        <w:tc>
          <w:tcPr>
            <w:tcW w:type="dxa" w:w="148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207.519,01</w:t>
            </w: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2481000-1100103487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48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52"/>
        </w:trPr>
        <w:tc>
          <w:tcPr>
            <w:tcW w:type="dxa" w:w="3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422.054,87</w:t>
            </w:r>
          </w:p>
        </w:tc>
        <w:tc>
          <w:tcPr>
            <w:tcW w:type="dxa" w:w="1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422.054,87</w:t>
            </w: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TIFON d.o.o.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29.173,53</w:t>
            </w:r>
          </w:p>
        </w:tc>
        <w:tc>
          <w:tcPr>
            <w:tcW w:type="dxa" w:w="1482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29.173,53</w:t>
            </w:r>
          </w:p>
        </w:tc>
        <w:tc>
          <w:tcPr>
            <w:tcW w:type="dxa" w:w="128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0,85%</w:t>
            </w: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Savska cesta 41/XIII, Zagreb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OIB:77607495225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HR5823400091110035951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52"/>
        </w:trPr>
        <w:tc>
          <w:tcPr>
            <w:tcW w:type="dxa" w:w="3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29.173,53</w:t>
            </w:r>
          </w:p>
        </w:tc>
        <w:tc>
          <w:tcPr>
            <w:tcW w:type="dxa" w:w="1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29.173,53</w:t>
            </w: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HRVATSKA RADIOTELEVIZIJA, javna ustanova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15.739,13</w:t>
            </w:r>
          </w:p>
        </w:tc>
        <w:tc>
          <w:tcPr>
            <w:tcW w:type="dxa" w:w="1482"/>
            <w:vMerge w:val="restart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15.739,13</w:t>
            </w:r>
          </w:p>
        </w:tc>
        <w:tc>
          <w:tcPr>
            <w:tcW w:type="dxa" w:w="1283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0,46%</w:t>
            </w: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Prisavlje 3, Zagreb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OIB:68419124305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285"/>
        </w:trPr>
        <w:tc>
          <w:tcPr>
            <w:tcW w:type="dxa" w:w="341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HR53239000011500007790</w:t>
            </w:r>
          </w:p>
        </w:tc>
        <w:tc>
          <w:tcPr>
            <w:tcW w:type="dxa" w:w="14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482"/>
            <w:vMerge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677925" w:rsidR="008D3353" w:rsidRPr="00D109B6">
        <w:trPr>
          <w:trHeight w:val="158"/>
        </w:trPr>
        <w:tc>
          <w:tcPr>
            <w:tcW w:type="dxa" w:w="34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D109B6">
              <w:rPr>
                <w:color w:val="000000"/>
              </w:rPr>
              <w:t> </w:t>
            </w:r>
          </w:p>
        </w:tc>
        <w:tc>
          <w:tcPr>
            <w:tcW w:type="dxa" w:w="15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15.739,13</w:t>
            </w:r>
          </w:p>
        </w:tc>
        <w:tc>
          <w:tcPr>
            <w:tcW w:type="dxa" w:w="1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109B6">
              <w:rPr>
                <w:b/>
                <w:bCs/>
                <w:color w:val="000000"/>
              </w:rPr>
              <w:t>15.739,13</w:t>
            </w:r>
          </w:p>
        </w:tc>
        <w:tc>
          <w:tcPr>
            <w:tcW w:type="dxa" w:w="1283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D3353" w:rsidP="00677925" w:rsidR="008D3353" w:rsidRPr="00D109B6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</w:tbl>
    <w:p w:rsidRDefault="008D3353" w:rsidP="008D3353" w:rsidR="008D3353" w:rsidRPr="00DE62DB">
      <w:pPr>
        <w:jc w:val="both"/>
        <w:rPr>
          <w:sz w:val="24"/>
          <w:szCs w:val="24"/>
        </w:rPr>
      </w:pPr>
    </w:p>
    <w:p w:rsidRDefault="008D3353" w:rsidP="008D3353" w:rsidR="008D3353" w:rsidRPr="00672D48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 tražbine</w:t>
      </w:r>
      <w:r w:rsidRPr="00672D48">
        <w:rPr>
          <w:b/>
          <w:sz w:val="24"/>
          <w:szCs w:val="24"/>
        </w:rPr>
        <w:t xml:space="preserve"> tražbine viših isplatnih redova:</w:t>
      </w:r>
    </w:p>
    <w:p w:rsidRDefault="008D3353" w:rsidP="008D3353" w:rsidR="008D3353" w:rsidRPr="00672D48">
      <w:pPr>
        <w:jc w:val="both"/>
        <w:rPr>
          <w:b/>
          <w:sz w:val="24"/>
          <w:szCs w:val="24"/>
        </w:rPr>
      </w:pPr>
    </w:p>
    <w:p w:rsidRDefault="008D3353" w:rsidP="008D3353" w:rsidR="008D3353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  <w:r w:rsidRPr="00672D48">
        <w:rPr>
          <w:b/>
          <w:bCs/>
          <w:sz w:val="24"/>
          <w:szCs w:val="24"/>
        </w:rPr>
        <w:t>Drugi viši isplatni red</w:t>
      </w:r>
    </w:p>
    <w:p w:rsidRDefault="008D3353" w:rsidP="008D3353" w:rsidR="008D3353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/>
          <w:bCs/>
          <w:sz w:val="24"/>
          <w:szCs w:val="24"/>
        </w:rPr>
      </w:pPr>
    </w:p>
    <w:p w:rsidRDefault="008D3353" w:rsidP="008D3353" w:rsidR="008D3353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6B4072">
        <w:rPr>
          <w:bCs/>
          <w:sz w:val="24"/>
          <w:szCs w:val="24"/>
        </w:rPr>
        <w:t>GODLER d.o.o. Zagreb, Kušlanova 46, OIB:63977908869, u iznosu od 6.840.449,50 kn.</w:t>
      </w:r>
    </w:p>
    <w:p w:rsidRDefault="008D3353" w:rsidP="008D3353" w:rsidR="008D3353" w:rsidRPr="00B52BA2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8D3353" w:rsidP="008D3353" w:rsidR="008D3353" w:rsidRPr="008D3353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8D3353">
        <w:rPr>
          <w:bCs/>
          <w:sz w:val="24"/>
          <w:szCs w:val="24"/>
        </w:rPr>
        <w:t>Upućuje se u parnicu stečajni vjerovnik, u roku od 8 dana od dana primitka izvatka iz rješenja o upućivanju, radi utvrđenja osnovanim osporene tražbine.</w:t>
      </w:r>
    </w:p>
    <w:p w:rsidRDefault="008D3353" w:rsidP="008D3353" w:rsidR="008D3353" w:rsidRPr="008D3353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8D3353">
        <w:rPr>
          <w:bCs/>
          <w:sz w:val="24"/>
          <w:szCs w:val="24"/>
        </w:rPr>
        <w:t xml:space="preserve">Ako stečajni vjerovnik koji je upućen u parnicu, ne pokrene parnicu u dodijeljenom roku, smatrat će se da je odustao od prava na vođenje parnice.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8D3353">
        <w:rPr>
          <w:sz w:val="24"/>
          <w:szCs w:val="24"/>
        </w:rPr>
        <w:t>posebnom</w:t>
      </w:r>
      <w:r w:rsidR="0063316E" w:rsidRPr="003B182B">
        <w:rPr>
          <w:sz w:val="24"/>
          <w:szCs w:val="24"/>
        </w:rPr>
        <w:t xml:space="preserve"> ispitnom ročištu</w:t>
      </w:r>
      <w:r w:rsidRPr="003B182B">
        <w:rPr>
          <w:sz w:val="24"/>
          <w:szCs w:val="24"/>
        </w:rPr>
        <w:t xml:space="preserve"> održanom </w:t>
      </w:r>
      <w:r w:rsidR="008D3353">
        <w:rPr>
          <w:sz w:val="24"/>
          <w:szCs w:val="24"/>
        </w:rPr>
        <w:t>4</w:t>
      </w:r>
      <w:r w:rsidR="00662BDB">
        <w:rPr>
          <w:sz w:val="24"/>
          <w:szCs w:val="24"/>
        </w:rPr>
        <w:t xml:space="preserve">. </w:t>
      </w:r>
      <w:r w:rsidR="008D3353">
        <w:rPr>
          <w:sz w:val="24"/>
          <w:szCs w:val="24"/>
        </w:rPr>
        <w:t>svibnja</w:t>
      </w:r>
      <w:r w:rsidRPr="003B182B">
        <w:rPr>
          <w:sz w:val="24"/>
          <w:szCs w:val="24"/>
        </w:rPr>
        <w:t xml:space="preserve"> 201</w:t>
      </w:r>
      <w:r w:rsidR="008D3353">
        <w:rPr>
          <w:sz w:val="24"/>
          <w:szCs w:val="24"/>
        </w:rPr>
        <w:t>6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</w:t>
      </w:r>
      <w:r w:rsidRPr="003B182B">
        <w:rPr>
          <w:sz w:val="24"/>
          <w:szCs w:val="24"/>
        </w:rPr>
        <w:t>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Nakon </w:t>
      </w:r>
      <w:r w:rsidR="008F154C">
        <w:rPr>
          <w:sz w:val="24"/>
          <w:szCs w:val="24"/>
        </w:rPr>
        <w:t>općeg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8D3353" w:rsidP="002B5D21" w:rsidR="008D3353">
      <w:pPr>
        <w:jc w:val="both"/>
        <w:rPr>
          <w:sz w:val="24"/>
          <w:szCs w:val="24"/>
        </w:rPr>
      </w:pPr>
    </w:p>
    <w:p w:rsidRDefault="008D3353" w:rsidP="008D3353" w:rsidR="008D3353" w:rsidRPr="00CB57E8">
      <w:pPr>
        <w:jc w:val="both"/>
        <w:rPr>
          <w:sz w:val="24"/>
          <w:szCs w:val="24"/>
        </w:rPr>
      </w:pPr>
      <w:r w:rsidRPr="00CB57E8">
        <w:rPr>
          <w:sz w:val="24"/>
          <w:szCs w:val="24"/>
        </w:rPr>
        <w:lastRenderedPageBreak/>
        <w:t>Stečajnu upravitelj osporio je tražbinu II. višeg isplatnog reda stečajnog:</w:t>
      </w:r>
    </w:p>
    <w:p w:rsidRDefault="008D3353" w:rsidP="008D3353" w:rsidR="008D3353" w:rsidRPr="00CB57E8">
      <w:pPr>
        <w:rPr>
          <w:sz w:val="24"/>
          <w:szCs w:val="24"/>
        </w:rPr>
      </w:pPr>
    </w:p>
    <w:p w:rsidRDefault="008D3353" w:rsidP="008D3353" w:rsidR="008D3353" w:rsidRPr="00B52BA2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 w:rsidRPr="006B4072">
        <w:rPr>
          <w:bCs/>
          <w:sz w:val="24"/>
          <w:szCs w:val="24"/>
        </w:rPr>
        <w:t>GODLER d.o.o. Zagreb, Kušlanova 46, OIB:63977908869, u iznosu od 6.840.449,50 kn.</w:t>
      </w:r>
    </w:p>
    <w:p w:rsidRDefault="008D3353" w:rsidP="008D3353" w:rsidR="008D3353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Default="008D3353" w:rsidP="008D3353" w:rsidR="008D3353">
      <w:pPr>
        <w:numPr>
          <w:ilvl w:val="12"/>
          <w:numId w:val="0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Stečajni upravitelj osporio je tražbinu vjerovnika iz razloga što uz prijavu nije navedena pravna osnova, niti je dostavljena bilo kakva dokumentacija.</w:t>
      </w:r>
    </w:p>
    <w:p w:rsidRDefault="008D3353" w:rsidP="008D3353" w:rsidR="008D3353">
      <w:pPr>
        <w:jc w:val="both"/>
        <w:rPr>
          <w:sz w:val="24"/>
          <w:szCs w:val="24"/>
        </w:rPr>
      </w:pPr>
    </w:p>
    <w:p w:rsidRDefault="008D3353" w:rsidP="00617708" w:rsidR="00DD5CAF" w:rsidRPr="003B182B">
      <w:pPr>
        <w:jc w:val="both"/>
        <w:rPr>
          <w:sz w:val="24"/>
          <w:szCs w:val="24"/>
        </w:rPr>
      </w:pPr>
      <w:r w:rsidRPr="00CB57E8">
        <w:rPr>
          <w:sz w:val="24"/>
          <w:szCs w:val="24"/>
        </w:rPr>
        <w:t xml:space="preserve">Slijedom navedenog, vjerovnici čije su tražbine osporene upućeni su u parnicu, radi utvrđenja osporene tražbine, odnosno nastavak parnice sukladno odredbi čl. </w:t>
      </w:r>
      <w:r w:rsidR="008F28C3">
        <w:rPr>
          <w:sz w:val="24"/>
          <w:szCs w:val="24"/>
        </w:rPr>
        <w:t xml:space="preserve">178. i </w:t>
      </w:r>
      <w:r w:rsidRPr="00CB57E8">
        <w:rPr>
          <w:sz w:val="24"/>
          <w:szCs w:val="24"/>
        </w:rPr>
        <w:t>179.  SZ-a. 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8D3353">
        <w:rPr>
          <w:sz w:val="24"/>
          <w:szCs w:val="24"/>
        </w:rPr>
        <w:t>agrebu 4</w:t>
      </w:r>
      <w:r w:rsidRPr="003B182B">
        <w:rPr>
          <w:sz w:val="24"/>
          <w:szCs w:val="24"/>
        </w:rPr>
        <w:t>.</w:t>
      </w:r>
      <w:r w:rsidR="008D3353">
        <w:rPr>
          <w:sz w:val="24"/>
          <w:szCs w:val="24"/>
        </w:rPr>
        <w:t xml:space="preserve"> svibnja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8D3353">
        <w:rPr>
          <w:sz w:val="24"/>
          <w:szCs w:val="24"/>
        </w:rPr>
        <w:t>6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6B4072" w:rsidP="00E91121" w:rsidR="006B40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4072" w:rsidP="00E91121" w:rsidR="006B407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4072" w:rsidP="00E91121" w:rsidR="006B407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4072" w:rsidP="00E91121" w:rsidR="006B407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B4072" w:rsidP="00E91121" w:rsidR="006B407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8D3353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C14669" w:rsidP="00170E7C" w:rsidR="00C14669">
      <w:pPr>
        <w:jc w:val="both"/>
        <w:rPr>
          <w:sz w:val="24"/>
          <w:szCs w:val="24"/>
        </w:rPr>
      </w:pPr>
    </w:p>
    <w:p w:rsidRDefault="00C14669" w:rsidP="00170E7C" w:rsidR="00C14669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p w:rsidRDefault="006B4072" w:rsidP="00170E7C" w:rsidR="006B4072">
      <w:pPr>
        <w:jc w:val="both"/>
        <w:rPr>
          <w:sz w:val="24"/>
          <w:szCs w:val="24"/>
        </w:rPr>
      </w:pPr>
    </w:p>
    <w:sectPr w:rsidSect="00C032B4" w:rsidR="006B4072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A8D" w:rsidR="00033A8D">
      <w:r>
        <w:separator/>
      </w:r>
    </w:p>
  </w:endnote>
  <w:endnote w:id="0" w:type="continuationSeparator">
    <w:p w:rsidRDefault="00033A8D" w:rsidR="00033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A8D" w:rsidR="00033A8D">
      <w:r>
        <w:separator/>
      </w:r>
    </w:p>
  </w:footnote>
  <w:footnote w:id="0" w:type="continuationSeparator">
    <w:p w:rsidRDefault="00033A8D" w:rsidR="00033A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04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662BDB">
      <w:rPr>
        <w:sz w:val="24"/>
      </w:rPr>
      <w:t>1</w:t>
    </w:r>
    <w:r w:rsidR="00A347DF">
      <w:rPr>
        <w:sz w:val="24"/>
      </w:rPr>
      <w:t>648</w:t>
    </w:r>
    <w:r w:rsidR="00662BDB">
      <w:rPr>
        <w:sz w:val="24"/>
      </w:rPr>
      <w:t>/2013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5109F6"/>
    <w:multiLevelType w:val="hybridMultilevel"/>
    <w:tmpl w:val="71FE8E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E180609"/>
    <w:multiLevelType w:val="hybridMultilevel"/>
    <w:tmpl w:val="5BF8A2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2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11"/>
  </w:num>
  <w:num w:numId="5">
    <w:abstractNumId w:val="4"/>
  </w:num>
  <w:num w:numId="6">
    <w:abstractNumId w:val="8"/>
  </w:num>
  <w:num w:numId="7">
    <w:abstractNumId w:val="3"/>
  </w:num>
  <w:num w:numId="8">
    <w:abstractNumId w:val="5"/>
  </w:num>
  <w:num w:numId="9">
    <w:abstractNumId w:val="14"/>
  </w:num>
  <w:num w:numId="10">
    <w:abstractNumId w:val="12"/>
  </w:num>
  <w:num w:numId="11">
    <w:abstractNumId w:val="10"/>
  </w:num>
  <w:num w:numId="12">
    <w:abstractNumId w:val="1"/>
  </w:num>
  <w:num w:numId="13">
    <w:abstractNumId w:val="6"/>
  </w:num>
  <w:num w:numId="14">
    <w:abstractNumId w:val="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33A8D"/>
    <w:rsid w:val="000F4395"/>
    <w:rsid w:val="001079FA"/>
    <w:rsid w:val="001314D7"/>
    <w:rsid w:val="00133CC6"/>
    <w:rsid w:val="001512EE"/>
    <w:rsid w:val="001540E1"/>
    <w:rsid w:val="00170E7C"/>
    <w:rsid w:val="0018441F"/>
    <w:rsid w:val="001C042D"/>
    <w:rsid w:val="002B5D21"/>
    <w:rsid w:val="002C0CAF"/>
    <w:rsid w:val="00315B36"/>
    <w:rsid w:val="003A5E14"/>
    <w:rsid w:val="003B182B"/>
    <w:rsid w:val="00470BFA"/>
    <w:rsid w:val="004B0A10"/>
    <w:rsid w:val="005F6E22"/>
    <w:rsid w:val="00617708"/>
    <w:rsid w:val="00625DB5"/>
    <w:rsid w:val="0062661A"/>
    <w:rsid w:val="00631720"/>
    <w:rsid w:val="0063316E"/>
    <w:rsid w:val="00662BDB"/>
    <w:rsid w:val="00677361"/>
    <w:rsid w:val="006B0BB3"/>
    <w:rsid w:val="006B4072"/>
    <w:rsid w:val="006E25FF"/>
    <w:rsid w:val="006E5C3D"/>
    <w:rsid w:val="00714988"/>
    <w:rsid w:val="007F1B25"/>
    <w:rsid w:val="008302E2"/>
    <w:rsid w:val="00832CDE"/>
    <w:rsid w:val="00840C85"/>
    <w:rsid w:val="008653B6"/>
    <w:rsid w:val="0087705A"/>
    <w:rsid w:val="008B2319"/>
    <w:rsid w:val="008D3353"/>
    <w:rsid w:val="008D616D"/>
    <w:rsid w:val="008F154C"/>
    <w:rsid w:val="008F25C8"/>
    <w:rsid w:val="008F28C3"/>
    <w:rsid w:val="009529C7"/>
    <w:rsid w:val="009A0C08"/>
    <w:rsid w:val="009E3827"/>
    <w:rsid w:val="00A23EA4"/>
    <w:rsid w:val="00A347DF"/>
    <w:rsid w:val="00A42A2B"/>
    <w:rsid w:val="00AF7AD6"/>
    <w:rsid w:val="00B04F0B"/>
    <w:rsid w:val="00B174F1"/>
    <w:rsid w:val="00B17FC6"/>
    <w:rsid w:val="00B6640C"/>
    <w:rsid w:val="00BD2EF4"/>
    <w:rsid w:val="00BD31FE"/>
    <w:rsid w:val="00C032B4"/>
    <w:rsid w:val="00C06160"/>
    <w:rsid w:val="00C14669"/>
    <w:rsid w:val="00C33160"/>
    <w:rsid w:val="00C4679A"/>
    <w:rsid w:val="00C51E83"/>
    <w:rsid w:val="00C84FDC"/>
    <w:rsid w:val="00C97126"/>
    <w:rsid w:val="00D254BA"/>
    <w:rsid w:val="00D3017A"/>
    <w:rsid w:val="00DD5CAF"/>
    <w:rsid w:val="00EA508E"/>
    <w:rsid w:val="00F40919"/>
    <w:rsid w:val="00F43297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14669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1466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C0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4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42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4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4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C14669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1466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1C0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4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42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4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4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2013.</izvorni_sadrzaj>
    <derivirana_varijabla naziv="DomainObject.Predmet.DatumOsnivanja_1">30.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St-1648/2013</izvorni_sadrzaj>
    <derivirana_varijabla naziv="DomainObject.Predmet.OznakaBroj_1">St-1648/2013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DEMUM-DTD d.o.o. za usluge i trgovinu</izvorni_sadrzaj>
    <derivirana_varijabla naziv="DomainObject.Predmet.ProtustrankaFormated_1">  DEMUM-DTD d.o.o. za usluge i trgovinu</derivirana_varijabla>
  </DomainObject.Predmet.ProtustrankaFormated>
  <DomainObject.Predmet.ProtustrankaFormatedOIB>
    <izvorni_sadrzaj>  DEMUM-DTD d.o.o. za usluge i trgovinu, OIB 17605169980</izvorni_sadrzaj>
    <derivirana_varijabla naziv="DomainObject.Predmet.ProtustrankaFormatedOIB_1">  DEMUM-DTD d.o.o. za usluge i trgovinu, OIB 17605169980</derivirana_varijabla>
  </DomainObject.Predmet.ProtustrankaFormatedOIB>
  <DomainObject.Predmet.ProtustrankaFormatedWithAdress>
    <izvorni_sadrzaj> DEMUM-DTD d.o.o. za usluge i trgovinu, Ulica grada Vukovara 269 D, 10000 Zagreb</izvorni_sadrzaj>
    <derivirana_varijabla naziv="DomainObject.Predmet.ProtustrankaFormatedWithAdress_1"> DEMUM-DTD d.o.o. za usluge i trgovinu, Ulica grada Vukovara 269 D, 10000 Zagreb</derivirana_varijabla>
  </DomainObject.Predmet.ProtustrankaFormatedWithAdress>
  <DomainObject.Predmet.ProtustrankaFormatedWithAdressOIB>
    <izvorni_sadrzaj> DEMUM-DTD d.o.o. za usluge i trgovinu, OIB 17605169980, Ulica grada Vukovara 269 D, 10000 Zagreb</izvorni_sadrzaj>
    <derivirana_varijabla naziv="DomainObject.Predmet.ProtustrankaFormatedWithAdressOIB_1"> DEMUM-DTD d.o.o. za usluge i trgovinu, OIB 17605169980, Ulica grada Vukovara 269 D, 10000 Zagreb</derivirana_varijabla>
  </DomainObject.Predmet.ProtustrankaFormatedWithAdressOIB>
  <DomainObject.Predmet.ProtustrankaWithAdress>
    <izvorni_sadrzaj>DEMUM-DTD d.o.o. za usluge i trgovinu Ulica grada Vukovara 269 D, 10000 Zagreb</izvorni_sadrzaj>
    <derivirana_varijabla naziv="DomainObject.Predmet.ProtustrankaWithAdress_1">DEMUM-DTD d.o.o. za usluge i trgovinu Ulica grada Vukovara 269 D, 10000 Zagreb</derivirana_varijabla>
  </DomainObject.Predmet.ProtustrankaWithAdress>
  <DomainObject.Predmet.ProtustrankaWithAdressOIB>
    <izvorni_sadrzaj>DEMUM-DTD d.o.o. za usluge i trgovinu, OIB 17605169980, Ulica grada Vukovara 269 D, 10000 Zagreb</izvorni_sadrzaj>
    <derivirana_varijabla naziv="DomainObject.Predmet.ProtustrankaWithAdressOIB_1">DEMUM-DTD d.o.o. za usluge i trgovinu, OIB 17605169980, Ulica grada Vukovara 269 D, 10000 Zagreb</derivirana_varijabla>
  </DomainObject.Predmet.ProtustrankaWithAdressOIB>
  <DomainObject.Predmet.ProtustrankaNazivFormated>
    <izvorni_sadrzaj>DEMUM-DTD d.o.o. za usluge i trgovinu</izvorni_sadrzaj>
    <derivirana_varijabla naziv="DomainObject.Predmet.ProtustrankaNazivFormated_1">DEMUM-DTD d.o.o. za usluge i trgovinu</derivirana_varijabla>
  </DomainObject.Predmet.ProtustrankaNazivFormated>
  <DomainObject.Predmet.ProtustrankaNazivFormatedOIB>
    <izvorni_sadrzaj>DEMUM-DTD d.o.o. za usluge i trgovinu, OIB 17605169980</izvorni_sadrzaj>
    <derivirana_varijabla naziv="DomainObject.Predmet.ProtustrankaNazivFormatedOIB_1">DEMUM-DTD d.o.o. za usluge i trgovinu, OIB 17605169980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DEMUM-DTD d.o.o. za usluge i trgovinu</item>
    </izvorni_sadrzaj>
    <derivirana_varijabla naziv="DomainObject.Predmet.ProtuStrankaListFormated_1">
      <item>DEMUM-DTD d.o.o. za usluge i trgovinu</item>
    </derivirana_varijabla>
  </DomainObject.Predmet.ProtuStrankaListFormated>
  <DomainObject.Predmet.ProtuStrankaListFormatedOIB>
    <izvorni_sadrzaj>
      <item>DEMUM-DTD d.o.o. za usluge i trgovinu, OIB 17605169980</item>
    </izvorni_sadrzaj>
    <derivirana_varijabla naziv="DomainObject.Predmet.ProtuStrankaListFormatedOIB_1">
      <item>DEMUM-DTD d.o.o. za usluge i trgovinu, OIB 17605169980</item>
    </derivirana_varijabla>
  </DomainObject.Predmet.ProtuStrankaListFormatedOIB>
  <DomainObject.Predmet.ProtuStrankaListFormatedWithAdress>
    <izvorni_sadrzaj>
      <item>DEMUM-DTD d.o.o. za usluge i trgovinu, Ulica grada Vukovara 269 D, 10000 Zagreb</item>
    </izvorni_sadrzaj>
    <derivirana_varijabla naziv="DomainObject.Predmet.ProtuStrankaListFormatedWithAdress_1">
      <item>DEMUM-DTD d.o.o. za usluge i trgovinu, Ulica grada Vukovara 269 D, 10000 Zagreb</item>
    </derivirana_varijabla>
  </DomainObject.Predmet.ProtuStrankaListFormatedWithAdress>
  <DomainObject.Predmet.ProtuStrankaListFormatedWithAdressOIB>
    <izvorni_sadrzaj>
      <item>DEMUM-DTD d.o.o. za usluge i trgovinu, OIB 17605169980, Ulica grada Vukovara 269 D, 10000 Zagreb</item>
    </izvorni_sadrzaj>
    <derivirana_varijabla naziv="DomainObject.Predmet.ProtuStrankaListFormatedWithAdressOIB_1">
      <item>DEMUM-DTD d.o.o. za usluge i trgovinu, OIB 17605169980, Ulica grada Vukovara 269 D, 10000 Zagreb</item>
    </derivirana_varijabla>
  </DomainObject.Predmet.ProtuStrankaListFormatedWithAdressOIB>
  <DomainObject.Predmet.ProtuStrankaListNazivFormated>
    <izvorni_sadrzaj>
      <item>DEMUM-DTD d.o.o. za usluge i trgovinu</item>
    </izvorni_sadrzaj>
    <derivirana_varijabla naziv="DomainObject.Predmet.ProtuStrankaListNazivFormated_1">
      <item>DEMUM-DTD d.o.o. za usluge i trgovinu</item>
    </derivirana_varijabla>
  </DomainObject.Predmet.ProtuStrankaListNazivFormated>
  <DomainObject.Predmet.ProtuStrankaListNazivFormatedOIB>
    <izvorni_sadrzaj>
      <item>DEMUM-DTD d.o.o. za usluge i trgovinu, OIB 17605169980</item>
    </izvorni_sadrzaj>
    <derivirana_varijabla naziv="DomainObject.Predmet.ProtuStrankaListNazivFormatedOIB_1">
      <item>DEMUM-DTD d.o.o. za usluge i trgovinu, OIB 17605169980</item>
    </derivirana_varijabla>
  </DomainObject.Predmet.ProtuStrankaListNazivFormatedOIB>
  <DomainObject.Predmet.OstaliList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</izvorni_sadrzaj>
    <derivirana_varijabla naziv="DomainObject.Predmet.OstaliList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</derivirana_varijabla>
  </DomainObject.Predmet.OstaliListFormated>
  <DomainObject.Predmet.OstaliList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</izvorni_sadrzaj>
    <derivirana_varijabla naziv="DomainObject.Predmet.OstaliList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</derivirana_varijabla>
  </DomainObject.Predmet.OstaliListFormatedOIB>
  <DomainObject.Predmet.OstaliListFormatedWithAdress>
    <izvorni_sadrzaj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</izvorni_sadrzaj>
    <derivirana_varijabla naziv="DomainObject.Predmet.OstaliListFormatedWithAdress_1">
      <item>Drago Čolić, Sveti Duh 98, 10000 Zagreb</item>
      <item>Duško Koruga, Ilica 129, 10000 Zagreb</item>
      <item>RH, Ministarstvo pravosuđa, Ul. grada Vukovara 49, 10000 Zagreb</item>
      <item>RH, MF, Porezna uprava, Av. Dubrovnik 32, 10000 Zagreb</item>
      <item>ŽUPANIJSKO DRŽAVNO ODVJETNIŠTVO U ZAGREBU, Savska Cesta 41, 10000 Zagreb</item>
      <item>MGT  društvo s ograničenom odgovornošću trgovina, građevinarstvo, inženjering i usluge - u stečaju, Cesta Lijepe naše 5, 49295 Kumrovec</item>
      <item>V.D.-GRAĐENJE d.o.o. za građenje i trgovinu, Gradiška 20, 10000 Zagreb</item>
      <item>TOP GLAZURE d.o.o. za građenje i trgovinu, Karlovačka cesta 90, 10436 Rakov Potok</item>
      <item>ZAGREBAČKI HOLDING, društvo s ograničenom odgovornošću za javni prijevoz, opskrbu vodom, održavanje čistoće, putnička agencija, šport, upravljanje objektima i poslovanje nekretninama, Ulica grada Vukovara 41 , 10000 Zagreb</item>
      <item>PROSORTIS d.o.o. za trgovinu i usluge, Bilajska 4, 10000 Zagreb</item>
      <item>TIFON, društvo s ograničenom odgovornošću za trgovinu i usluge, Savska cesta 41XIII, 10000 Zagreb</item>
      <item>Hrvatska radiotelevizija, Prisavlje 3, 10000 Zagreb</item>
      <item>GODLER društvo s ograničenom odgovornošću za graditeljstvo, trgovinu i usluge, Kušlanova 46, 10000 Zagreb</item>
    </derivirana_varijabla>
  </DomainObject.Predmet.OstaliListFormatedWithAdress>
  <DomainObject.Predmet.OstaliListFormatedWithAdressOIB>
    <izvorni_sadrzaj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</izvorni_sadrzaj>
    <derivirana_varijabla naziv="DomainObject.Predmet.OstaliListFormatedWithAdressOIB_1">
      <item>Drago Čolić, OIB 30689933582, Sveti Duh 98, 10000 Zagreb</item>
      <item>Duško Koruga, OIB 40565203589, Ilica 129, 10000 Zagreb</item>
      <item>RH, Ministarstvo pravosuđa, Ul. grada Vukovara 49, 10000 Zagreb</item>
      <item>RH, MF, Porezna uprava, Av. Dubrovnik 32, 10000 Zagreb</item>
      <item>ŽUPANIJSKO DRŽAVNO ODVJETNIŠTVO U ZAGREBU, OIB 16488001145, Savska Cesta 41, 10000 Zagreb</item>
      <item>MGT  društvo s ograničenom odgovornošću trgovina, građevinarstvo, inženjering i usluge - u stečaju, OIB 40418183801, Cesta Lijepe naše 5, 49295 Kumrovec</item>
      <item>V.D.-GRAĐENJE d.o.o. za građenje i trgovinu, OIB 34462901408, Gradiška 20, 10000 Zagreb</item>
      <item>TOP GLAZURE d.o.o. za građenje i trgovinu, OIB 26606445835, Karlovačka cesta 90, 10436 Rakov Potok</item>
      <item>ZAGREBAČKI HOLDING, društvo s ograničenom odgovornošću za javni prijevoz, opskrbu vodom, održavanje čistoće, putnička agencija, šport, upravljanje objektima i poslovanje nekretninama, OIB 85584865987, Ulica grada Vukovara 41 , 10000 Zagreb</item>
      <item>PROSORTIS d.o.o. za trgovinu i usluge, OIB 73719635870, Bilajska 4, 10000 Zagreb</item>
      <item>TIFON, društvo s ograničenom odgovornošću za trgovinu i usluge, OIB 77607495225, Savska cesta 41XIII, 10000 Zagreb</item>
      <item>Hrvatska radiotelevizija, OIB 68419124305, Prisavlje 3, 10000 Zagreb</item>
      <item>GODLER društvo s ograničenom odgovornošću za graditeljstvo, trgovinu i usluge, OIB 63977908869, Kušlanova 46, 10000 Zagreb</item>
    </derivirana_varijabla>
  </DomainObject.Predmet.OstaliListFormatedWithAdressOIB>
  <DomainObject.Predmet.OstaliListNazivFormated>
    <izvorni_sadrzaj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</izvorni_sadrzaj>
    <derivirana_varijabla naziv="DomainObject.Predmet.OstaliListNazivFormated_1"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</derivirana_varijabla>
  </DomainObject.Predmet.OstaliListNazivFormated>
  <DomainObject.Predmet.OstaliListNazivFormatedOIB>
    <izvorni_sadrzaj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</izvorni_sadrzaj>
    <derivirana_varijabla naziv="DomainObject.Predmet.OstaliListNazivFormatedOIB_1">
      <item>Drago Čolić, OIB 30689933582</item>
      <item>Duško Koruga, OIB 40565203589</item>
      <item>RH, Ministarstvo pravosuđa</item>
      <item>RH, MF, Porezna uprava</item>
      <item>ŽUPANIJSKO DRŽAVNO ODVJETNIŠTVO U ZAGREBU, OIB 16488001145</item>
      <item>MGT  društvo s ograničenom odgovornošću trgovina, građevinarstvo, inženjering i usluge - u stečaju, OIB 40418183801</item>
      <item>V.D.-GRAĐENJE d.o.o. za građenje i trgovinu, OIB 34462901408</item>
      <item>TOP GLAZURE d.o.o. za građenje i trgovinu, OIB 26606445835</item>
      <item>ZAGREBAČKI HOLDING, društvo s ograničenom odgovornošću za javni prijevoz, opskrbu vodom, održavanje čistoće, putnička agencija, šport, upravljanje objektima i poslovanje nekretninama, OIB 85584865987</item>
      <item>PROSORTIS d.o.o. za trgovinu i usluge, OIB 73719635870</item>
      <item>TIFON, društvo s ograničenom odgovornošću za trgovinu i usluge, OIB 77607495225</item>
      <item>Hrvatska radiotelevizija, OIB 68419124305</item>
      <item>GODLER društvo s ograničenom odgovornošću za graditeljstvo, trgovinu i usluge, OIB 63977908869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DEMUM-DTD d.o.o. za usluge i trgovinu</izvorni_sadrzaj>
    <derivirana_varijabla naziv="DomainObject.Predmet.ProtustrankaIDrugi_1">DEMUM-DTD d.o.o. za usluge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DEMUM-DTD d.o.o. za usluge i trgovinu, OIB 17605169980, Ulica grada Vukovara 269 D, 10000 Zagreb</izvorni_sadrzaj>
    <derivirana_varijabla naziv="DomainObject.Predmet.ProtustrankaIDrugiAdressOIB_1">DEMUM-DTD d.o.o. za usluge i trgovinu, OIB 17605169980,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</izvorni_sadrzaj>
    <derivirana_varijabla naziv="DomainObject.Predmet.SudioniciListNaziv_1">
      <item>DEMUM-DTD d.o.o. za usluge i trgovinu</item>
      <item>FINA ZAGREB</item>
      <item>Drago Čolić</item>
      <item>Duško Koruga</item>
      <item>RH, Ministarstvo pravosuđa</item>
      <item>RH, MF, Porezna uprava</item>
      <item>ŽUPANIJSKO DRŽAVNO ODVJETNIŠTVO U ZAGREBU</item>
      <item>MGT  društvo s ograničenom odgovornošću trgovina, građevinarstvo, inženjering i usluge - u stečaju</item>
      <item>V.D.-GRAĐENJE d.o.o. za građenje i trgovinu</item>
      <item>TOP GLAZURE d.o.o. za građenje i trgovinu</item>
      <item>ZAGREBAČKI HOLDING, društvo s ograničenom odgovornošću za javni prijevoz, opskrbu vodom, održavanje čistoće, putnička agencija, šport, upravljanje objektima i poslovanje nekretninama</item>
      <item>PROSORTIS d.o.o. za trgovinu i usluge</item>
      <item>TIFON, društvo s ograničenom odgovornošću za trgovinu i usluge</item>
      <item>Hrvatska radiotelevizija</item>
      <item>GODLER društvo s ograničenom odgovornošću za graditeljstvo, trgovinu i usluge</item>
    </derivirana_varijabla>
  </DomainObject.Predmet.SudioniciListNaziv>
  <DomainObject.Predmet.SudioniciListAdressOIB>
    <izvorni_sadrzaj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</izvorni_sadrzaj>
    <derivirana_varijabla naziv="DomainObject.Predmet.SudioniciListAdressOIB_1">
      <item>DEMUM-DTD d.o.o. za usluge i trgovinu, OIB 17605169980, Ulica grada Vukovara 269 D,10000 Zagreb</item>
      <item>FINA ZAGREB, OIB 85821130368, ALBRECHTOVA 42,10000 Zagreb</item>
      <item>Drago Čolić, OIB 30689933582, Sveti Duh 98,10000 Zagreb</item>
      <item>Duško Koruga, OIB 40565203589, Ilica 129,10000 Zagreb</item>
      <item>RH, Ministarstvo pravosuđa, Ul. grada Vukovara 49,10000 Zagreb</item>
      <item>RH, MF, Porezna uprava, Av. Dubrovnik 32,10000 Zagreb</item>
      <item>ŽUPANIJSKO DRŽAVNO ODVJETNIŠTVO U ZAGREBU, OIB 16488001145, Savska Cesta 41,10000 Zagreb</item>
      <item>MGT  društvo s ograničenom odgovornošću trgovina, građevinarstvo, inženjering i usluge - u stečaju, OIB 40418183801, Cesta Lijepe naše 5,49295 Kumrovec</item>
      <item>V.D.-GRAĐENJE d.o.o. za građenje i trgovinu, OIB 34462901408, Gradiška 20,10000 Zagreb</item>
      <item>TOP GLAZURE d.o.o. za građenje i trgovinu, OIB 26606445835, Karlovačka cesta 90,10436 Rakov Potok</item>
      <item>ZAGREBAČKI HOLDING, društvo s ograničenom odgovornošću za javni prijevoz, opskrbu vodom, održavanje čistoće, putnička agencija, šport, upravljanje objektima i poslovanje nekretninama, OIB 85584865987, Ulica grada Vukovara 41 ,10000 Zagreb</item>
      <item>PROSORTIS d.o.o. za trgovinu i usluge, OIB 73719635870, Bilajska 4,10000 Zagreb</item>
      <item>TIFON, društvo s ograničenom odgovornošću za trgovinu i usluge, OIB 77607495225, Savska cesta 41XIII,10000 Zagreb</item>
      <item>Hrvatska radiotelevizija, OIB 68419124305, Prisavlje 3,10000 Zagreb</item>
      <item>GODLER društvo s ograničenom odgovornošću za graditeljstvo, trgovinu i usluge, OIB 63977908869, Kušlanova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</izvorni_sadrzaj>
    <derivirana_varijabla naziv="DomainObject.Predmet.SudioniciListNazivOIB_1">
      <item>, OIB 17605169980</item>
      <item>, OIB 85821130368</item>
      <item>, OIB 30689933582</item>
      <item>, OIB 40565203589</item>
      <item>, OIB null</item>
      <item>, OIB null</item>
      <item>, OIB 16488001145</item>
      <item>, OIB 40418183801</item>
      <item>, OIB 34462901408</item>
      <item>, OIB 26606445835</item>
      <item>, OIB 85584865987</item>
      <item>, OIB 73719635870</item>
      <item>, OIB 77607495225</item>
      <item>, OIB 68419124305</item>
      <item>, OIB 63977908869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579</properties:Words>
  <properties:Characters>3476</properties:Characters>
  <properties:Lines>289</properties:Lines>
  <properties:Paragraphs>110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2016-05-05T06:32:00Z</dcterms:created>
  <dc:creator>nribaric</dc:creator>
  <cp:lastModifiedBy>Jadranka Zelić</cp:lastModifiedBy>
  <cp:lastPrinted>2016-05-05T06:31:00Z</cp:lastPrinted>
  <dcterms:modified xmlns:xsi="http://www.w3.org/2001/XMLSchema-instance" xsi:type="dcterms:W3CDTF">2016-05-05T06:49:00Z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