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b7704c" w14:paraId="cb7704c" w:rsidRDefault="00AD5409" w:rsidP="00D3740D" w:rsidR="00AD5409">
      <w:pPr>
        <w15:collapsed w:val="false"/>
        <w:rPr>
          <w:sz w:val="22"/>
          <w:szCs w:val="22"/>
        </w:rPr>
      </w:pPr>
      <w:bookmarkStart w:name="_GoBack" w:id="0"/>
      <w:bookmarkEnd w:id="0"/>
      <w:r>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D3740D" w:rsidP="00D3740D" w:rsidR="00D3740D" w:rsidRPr="00AC4413">
      <w:r w:rsidRPr="00EF5B57">
        <w:rPr>
          <w:sz w:val="22"/>
          <w:szCs w:val="22"/>
        </w:rPr>
        <w:t xml:space="preserve">   </w:t>
      </w:r>
      <w:r w:rsidRPr="00AC4413">
        <w:t xml:space="preserve">REPUBLIKA HRVATSKA </w:t>
      </w:r>
    </w:p>
    <w:p w:rsidRDefault="00D3740D" w:rsidP="00D3740D" w:rsidR="00D3740D" w:rsidRPr="00AC4413">
      <w:r w:rsidRPr="00AC4413">
        <w:t xml:space="preserve">TRGOVAČKI SUD U ZAGREBU </w:t>
      </w:r>
      <w:r w:rsidRPr="00AC4413">
        <w:tab/>
      </w:r>
      <w:r w:rsidRPr="00AC4413">
        <w:tab/>
      </w:r>
      <w:r w:rsidRPr="00AC4413">
        <w:tab/>
      </w:r>
      <w:r w:rsidRPr="00AC4413">
        <w:tab/>
      </w:r>
    </w:p>
    <w:p w:rsidRDefault="00D3740D" w:rsidP="00D3740D" w:rsidR="00D3740D" w:rsidRPr="00AC4413">
      <w:r w:rsidRPr="00AC4413">
        <w:t>Zagreb, Amruševa 2/II</w:t>
      </w:r>
      <w:r w:rsidRPr="00AC4413">
        <w:tab/>
      </w:r>
      <w:r w:rsidRPr="00AC4413">
        <w:tab/>
      </w:r>
      <w:r w:rsidRPr="00AC4413">
        <w:tab/>
      </w:r>
      <w:r w:rsidRPr="00AC4413">
        <w:tab/>
      </w:r>
      <w:r w:rsidRPr="00AC4413">
        <w:tab/>
      </w:r>
      <w:r w:rsidRPr="00AC4413">
        <w:tab/>
        <w:t>31-ST-</w:t>
      </w:r>
      <w:r w:rsidR="00991063">
        <w:t>276/14-272</w:t>
      </w:r>
    </w:p>
    <w:p w:rsidRDefault="00D3740D" w:rsidP="00D3740D" w:rsidR="00D3740D" w:rsidRPr="00AC4413"/>
    <w:p w:rsidRDefault="00D3740D" w:rsidP="00D3740D" w:rsidR="00D3740D" w:rsidRPr="00AC4413">
      <w:pPr>
        <w:jc w:val="center"/>
      </w:pPr>
      <w:r w:rsidRPr="00AC4413">
        <w:t>R E P U B L I K A   H R V AT S K A</w:t>
      </w:r>
    </w:p>
    <w:p w:rsidRDefault="00D3740D" w:rsidP="00D3740D" w:rsidR="00D3740D" w:rsidRPr="00AC4413">
      <w:pPr>
        <w:jc w:val="center"/>
      </w:pPr>
      <w:r w:rsidRPr="00AC4413">
        <w:t xml:space="preserve">R J E Š E N J E </w:t>
      </w:r>
    </w:p>
    <w:p w:rsidRDefault="00D3740D" w:rsidP="00D3740D" w:rsidR="00D3740D" w:rsidRPr="00AC4413">
      <w:pPr>
        <w:jc w:val="center"/>
      </w:pPr>
    </w:p>
    <w:p w:rsidRDefault="00D3740D" w:rsidP="00D3740D" w:rsidR="00D3740D" w:rsidRPr="00C56FCD">
      <w:r w:rsidRPr="00AC4413">
        <w:tab/>
        <w:t xml:space="preserve">TRGOVAČKI SUD U ZAGREBU po stečajnom sucu Nadi Kraljić  u stečajnom predmetu stečajnog dužnika </w:t>
      </w:r>
      <w:r w:rsidR="00155ADD">
        <w:t xml:space="preserve">HTP MATIJA GUBEC d.d. u stečaju, Stubičke Toplice, Viktora Šipeka 31 OIB: 63048129745 </w:t>
      </w:r>
      <w:r w:rsidRPr="00AC4413">
        <w:t>n</w:t>
      </w:r>
      <w:r w:rsidR="006474F2">
        <w:t xml:space="preserve">akon održanog </w:t>
      </w:r>
      <w:r w:rsidR="00A16663">
        <w:t xml:space="preserve">posebnog </w:t>
      </w:r>
      <w:r w:rsidR="006474F2">
        <w:t xml:space="preserve">ispitnog ročišta </w:t>
      </w:r>
      <w:r w:rsidR="00155ADD">
        <w:t>dana 12</w:t>
      </w:r>
      <w:r w:rsidR="00A16663">
        <w:t xml:space="preserve">. veljače 2016. </w:t>
      </w:r>
      <w:r w:rsidRPr="00AC4413">
        <w:t>godine</w:t>
      </w:r>
    </w:p>
    <w:p w:rsidRDefault="00D3740D" w:rsidP="00D3740D" w:rsidR="00D3740D" w:rsidRPr="00EF5B57">
      <w:pPr>
        <w:jc w:val="center"/>
        <w:rPr>
          <w:sz w:val="22"/>
          <w:szCs w:val="22"/>
        </w:rPr>
      </w:pPr>
      <w:r w:rsidRPr="00EF5B57">
        <w:rPr>
          <w:sz w:val="22"/>
          <w:szCs w:val="22"/>
        </w:rPr>
        <w:t xml:space="preserve">r i j e š i o    j e </w:t>
      </w:r>
    </w:p>
    <w:p w:rsidRDefault="00757748" w:rsidP="00757748" w:rsidR="00757748">
      <w:pPr>
        <w:jc w:val="both"/>
      </w:pPr>
    </w:p>
    <w:p w:rsidRDefault="00757748" w:rsidP="00757748" w:rsidR="00757748" w:rsidRPr="002B5CD0">
      <w:pPr>
        <w:ind w:firstLine="708"/>
        <w:jc w:val="both"/>
      </w:pPr>
      <w:r>
        <w:t>I</w:t>
      </w:r>
      <w:r w:rsidRPr="002B5CD0">
        <w:tab/>
        <w:t xml:space="preserve">UTVRĐENE TRAŽBINE </w:t>
      </w:r>
      <w:r>
        <w:t xml:space="preserve">VJEROVNIKA PRVOG </w:t>
      </w:r>
      <w:r w:rsidRPr="002B5CD0">
        <w:t xml:space="preserve"> VIŠEG ISPLATNOG REDA</w:t>
      </w:r>
    </w:p>
    <w:p w:rsidRDefault="00757748" w:rsidP="00757748" w:rsidR="00757748">
      <w:pPr>
        <w:jc w:val="both"/>
        <w:rPr>
          <w:sz w:val="22"/>
          <w:szCs w:val="22"/>
        </w:rPr>
      </w:pPr>
      <w:r>
        <w:rPr>
          <w:sz w:val="22"/>
          <w:szCs w:val="22"/>
        </w:rPr>
        <w:t>Red.  Broj</w:t>
      </w:r>
      <w:r>
        <w:rPr>
          <w:sz w:val="22"/>
          <w:szCs w:val="22"/>
        </w:rPr>
        <w:tab/>
        <w:t>NAZIV I ADRESA</w:t>
      </w:r>
      <w:r>
        <w:rPr>
          <w:sz w:val="22"/>
          <w:szCs w:val="22"/>
        </w:rPr>
        <w:tab/>
      </w:r>
      <w:r>
        <w:rPr>
          <w:sz w:val="22"/>
          <w:szCs w:val="22"/>
        </w:rPr>
        <w:tab/>
      </w:r>
      <w:r>
        <w:rPr>
          <w:sz w:val="22"/>
          <w:szCs w:val="22"/>
        </w:rPr>
        <w:tab/>
        <w:t>PRIJAVLJENO</w:t>
      </w:r>
      <w:r>
        <w:rPr>
          <w:sz w:val="22"/>
          <w:szCs w:val="22"/>
        </w:rPr>
        <w:tab/>
        <w:t>PRIZNATO</w:t>
      </w:r>
    </w:p>
    <w:p w:rsidRDefault="00757748" w:rsidP="00757748" w:rsidR="00757748">
      <w:pPr>
        <w:jc w:val="both"/>
        <w:rPr>
          <w:sz w:val="22"/>
          <w:szCs w:val="22"/>
        </w:rPr>
      </w:pPr>
      <w:r>
        <w:rPr>
          <w:sz w:val="22"/>
          <w:szCs w:val="22"/>
        </w:rPr>
        <w:t>br.  prijave</w:t>
      </w:r>
      <w:r>
        <w:rPr>
          <w:sz w:val="22"/>
          <w:szCs w:val="22"/>
        </w:rPr>
        <w:tab/>
        <w:t xml:space="preserve">  VJEROVNIKA </w:t>
      </w:r>
    </w:p>
    <w:p w:rsidRDefault="00757748" w:rsidP="00757748" w:rsidR="00757748">
      <w:pPr>
        <w:jc w:val="both"/>
      </w:pPr>
    </w:p>
    <w:p w:rsidRDefault="00757748" w:rsidP="00757748" w:rsidR="00757748">
      <w:pPr>
        <w:jc w:val="both"/>
      </w:pPr>
      <w:r>
        <w:t>01.</w:t>
      </w:r>
      <w:r>
        <w:tab/>
        <w:t>42</w:t>
      </w:r>
      <w:r>
        <w:tab/>
        <w:t>LJUBE BALTIĆ, Oroslavje</w:t>
      </w:r>
    </w:p>
    <w:p w:rsidRDefault="00757748" w:rsidP="00757748" w:rsidR="00757748">
      <w:pPr>
        <w:jc w:val="both"/>
      </w:pPr>
      <w:r>
        <w:tab/>
      </w:r>
      <w:r>
        <w:tab/>
        <w:t>Krušljevo selo 67</w:t>
      </w:r>
      <w:r>
        <w:tab/>
      </w:r>
      <w:r>
        <w:tab/>
      </w:r>
      <w:r>
        <w:tab/>
        <w:t>29.000,00</w:t>
      </w:r>
      <w:r>
        <w:tab/>
      </w:r>
      <w:r>
        <w:tab/>
        <w:t>29.000,00</w:t>
      </w:r>
    </w:p>
    <w:p w:rsidRDefault="00757748" w:rsidP="00757748" w:rsidR="00757748">
      <w:pPr>
        <w:jc w:val="both"/>
      </w:pPr>
      <w:r>
        <w:t>02.</w:t>
      </w:r>
      <w:r>
        <w:tab/>
        <w:t>43</w:t>
      </w:r>
      <w:r>
        <w:tab/>
        <w:t xml:space="preserve">ZVONKO ŠKURINA, </w:t>
      </w:r>
    </w:p>
    <w:p w:rsidRDefault="00757748" w:rsidP="00757748" w:rsidR="00757748">
      <w:pPr>
        <w:jc w:val="both"/>
      </w:pPr>
      <w:r>
        <w:tab/>
      </w:r>
      <w:r>
        <w:tab/>
        <w:t>Stubičke Toplice</w:t>
      </w:r>
      <w:r>
        <w:tab/>
      </w:r>
      <w:r>
        <w:tab/>
      </w:r>
      <w:r>
        <w:tab/>
        <w:t>29.000,00</w:t>
      </w:r>
      <w:r>
        <w:tab/>
      </w:r>
      <w:r>
        <w:tab/>
        <w:t>29.000,00</w:t>
      </w:r>
    </w:p>
    <w:p w:rsidRDefault="00757748" w:rsidP="00757748" w:rsidR="00757748">
      <w:pPr>
        <w:jc w:val="both"/>
      </w:pPr>
      <w:r>
        <w:t>03.</w:t>
      </w:r>
      <w:r>
        <w:tab/>
        <w:t>83</w:t>
      </w:r>
      <w:r>
        <w:tab/>
        <w:t>RANKO ŠAJATOVIĆ, Zagreb</w:t>
      </w:r>
    </w:p>
    <w:p w:rsidRDefault="00757748" w:rsidP="00757748" w:rsidR="00757748">
      <w:pPr>
        <w:jc w:val="both"/>
      </w:pPr>
      <w:r>
        <w:tab/>
      </w:r>
      <w:r>
        <w:tab/>
        <w:t>Zvonarička 7</w:t>
      </w:r>
      <w:r>
        <w:tab/>
      </w:r>
      <w:r>
        <w:tab/>
      </w:r>
      <w:r>
        <w:tab/>
      </w:r>
      <w:r>
        <w:tab/>
        <w:t xml:space="preserve">  6.879,10</w:t>
      </w:r>
      <w:r>
        <w:tab/>
      </w:r>
      <w:r>
        <w:tab/>
        <w:t xml:space="preserve">  6.879,10</w:t>
      </w:r>
    </w:p>
    <w:p w:rsidRDefault="00757748" w:rsidP="00757748" w:rsidR="00757748">
      <w:pPr>
        <w:jc w:val="both"/>
      </w:pPr>
      <w:r>
        <w:t>04.</w:t>
      </w:r>
      <w:r>
        <w:tab/>
        <w:t>86</w:t>
      </w:r>
      <w:r>
        <w:tab/>
        <w:t xml:space="preserve">ĐURĐA KORMAN, </w:t>
      </w:r>
    </w:p>
    <w:p w:rsidRDefault="00757748" w:rsidP="00757748" w:rsidR="00757748">
      <w:pPr>
        <w:jc w:val="both"/>
      </w:pPr>
      <w:r>
        <w:tab/>
      </w:r>
      <w:r>
        <w:tab/>
        <w:t>Gornja Stubica,Gajeva 7</w:t>
      </w:r>
      <w:r>
        <w:tab/>
      </w:r>
      <w:r>
        <w:tab/>
        <w:t>29.145,09</w:t>
      </w:r>
      <w:r>
        <w:tab/>
      </w:r>
      <w:r>
        <w:tab/>
        <w:t xml:space="preserve">29.145,09 </w:t>
      </w:r>
    </w:p>
    <w:p w:rsidRDefault="00210980" w:rsidP="00757748" w:rsidR="00210980">
      <w:pPr>
        <w:jc w:val="both"/>
      </w:pPr>
      <w:r>
        <w:t>--------------------------------------------------------------------------------------------------------</w:t>
      </w:r>
    </w:p>
    <w:p w:rsidRDefault="00210980" w:rsidP="00757748" w:rsidR="00210980">
      <w:pPr>
        <w:jc w:val="both"/>
      </w:pPr>
      <w:r>
        <w:tab/>
      </w:r>
      <w:r>
        <w:tab/>
        <w:t>UKUPNO</w:t>
      </w:r>
      <w:r>
        <w:tab/>
      </w:r>
      <w:r>
        <w:tab/>
      </w:r>
      <w:r>
        <w:tab/>
      </w:r>
      <w:r>
        <w:tab/>
        <w:t>94.042,19</w:t>
      </w:r>
      <w:r>
        <w:tab/>
      </w:r>
      <w:r>
        <w:tab/>
        <w:t>94.042,19</w:t>
      </w:r>
    </w:p>
    <w:p w:rsidRDefault="00210980" w:rsidP="00757748" w:rsidR="00210980">
      <w:pPr>
        <w:jc w:val="both"/>
      </w:pPr>
      <w:r>
        <w:t>--------------------------------------------------------------------------------------------------------</w:t>
      </w:r>
    </w:p>
    <w:p w:rsidRDefault="00210980" w:rsidP="00757748" w:rsidR="00210980">
      <w:pPr>
        <w:jc w:val="both"/>
      </w:pPr>
    </w:p>
    <w:p w:rsidRDefault="00757748" w:rsidP="00757748" w:rsidR="00757748">
      <w:pPr>
        <w:jc w:val="both"/>
      </w:pPr>
    </w:p>
    <w:p w:rsidRDefault="00757748" w:rsidP="00757748" w:rsidR="00757748" w:rsidRPr="002B5CD0">
      <w:pPr>
        <w:ind w:firstLine="708"/>
        <w:jc w:val="both"/>
      </w:pPr>
      <w:r>
        <w:t>II</w:t>
      </w:r>
      <w:r w:rsidRPr="002B5CD0">
        <w:tab/>
        <w:t xml:space="preserve">UTVRĐENE TRAŽBINE </w:t>
      </w:r>
      <w:r>
        <w:t xml:space="preserve">VJEROVNIKA DRUGOG </w:t>
      </w:r>
      <w:r w:rsidRPr="002B5CD0">
        <w:t xml:space="preserve"> VIŠEG ISPLATNOG REDA</w:t>
      </w:r>
    </w:p>
    <w:p w:rsidRDefault="00757748" w:rsidP="00757748" w:rsidR="00757748">
      <w:pPr>
        <w:jc w:val="both"/>
        <w:rPr>
          <w:sz w:val="22"/>
          <w:szCs w:val="22"/>
        </w:rPr>
      </w:pPr>
      <w:r>
        <w:rPr>
          <w:sz w:val="22"/>
          <w:szCs w:val="22"/>
        </w:rPr>
        <w:t>Red.  Broj</w:t>
      </w:r>
      <w:r>
        <w:rPr>
          <w:sz w:val="22"/>
          <w:szCs w:val="22"/>
        </w:rPr>
        <w:tab/>
        <w:t>NAZIV I ADRESA</w:t>
      </w:r>
      <w:r>
        <w:rPr>
          <w:sz w:val="22"/>
          <w:szCs w:val="22"/>
        </w:rPr>
        <w:tab/>
      </w:r>
      <w:r>
        <w:rPr>
          <w:sz w:val="22"/>
          <w:szCs w:val="22"/>
        </w:rPr>
        <w:tab/>
      </w:r>
      <w:r>
        <w:rPr>
          <w:sz w:val="22"/>
          <w:szCs w:val="22"/>
        </w:rPr>
        <w:tab/>
        <w:t>PRIJAVLJENO</w:t>
      </w:r>
      <w:r>
        <w:rPr>
          <w:sz w:val="22"/>
          <w:szCs w:val="22"/>
        </w:rPr>
        <w:tab/>
        <w:t>PRIZNATO</w:t>
      </w:r>
    </w:p>
    <w:p w:rsidRDefault="00757748" w:rsidP="00757748" w:rsidR="00757748">
      <w:pPr>
        <w:jc w:val="both"/>
        <w:rPr>
          <w:sz w:val="22"/>
          <w:szCs w:val="22"/>
        </w:rPr>
      </w:pPr>
      <w:r>
        <w:rPr>
          <w:sz w:val="22"/>
          <w:szCs w:val="22"/>
        </w:rPr>
        <w:t>br.  prijave</w:t>
      </w:r>
      <w:r>
        <w:rPr>
          <w:sz w:val="22"/>
          <w:szCs w:val="22"/>
        </w:rPr>
        <w:tab/>
        <w:t xml:space="preserve">  VJEROVNIKA </w:t>
      </w:r>
    </w:p>
    <w:p w:rsidRDefault="00757748" w:rsidP="00757748" w:rsidR="00757748">
      <w:pPr>
        <w:jc w:val="both"/>
      </w:pPr>
    </w:p>
    <w:p w:rsidRDefault="00757748" w:rsidP="00757748" w:rsidR="00757748">
      <w:pPr>
        <w:jc w:val="both"/>
      </w:pPr>
      <w:r>
        <w:t>01.</w:t>
      </w:r>
      <w:r>
        <w:tab/>
        <w:t>74</w:t>
      </w:r>
      <w:r>
        <w:tab/>
        <w:t>CRTORAD d.o.o. Varaždin</w:t>
      </w:r>
    </w:p>
    <w:p w:rsidRDefault="00757748" w:rsidP="00757748" w:rsidR="00757748">
      <w:pPr>
        <w:jc w:val="both"/>
      </w:pPr>
      <w:r>
        <w:tab/>
      </w:r>
      <w:r>
        <w:tab/>
        <w:t>Varaždinska ul. II odvojak</w:t>
      </w:r>
      <w:r>
        <w:tab/>
      </w:r>
      <w:r>
        <w:tab/>
        <w:t xml:space="preserve">          198,43</w:t>
      </w:r>
      <w:r>
        <w:tab/>
      </w:r>
      <w:r>
        <w:tab/>
        <w:t xml:space="preserve">      198,43</w:t>
      </w:r>
    </w:p>
    <w:p w:rsidRDefault="00757748" w:rsidP="00757748" w:rsidR="00757748">
      <w:pPr>
        <w:jc w:val="both"/>
      </w:pPr>
      <w:r>
        <w:t>02.</w:t>
      </w:r>
      <w:r>
        <w:tab/>
        <w:t>75</w:t>
      </w:r>
      <w:r>
        <w:tab/>
        <w:t>OPĆINA STUBIČKE TOPLICE</w:t>
      </w:r>
    </w:p>
    <w:p w:rsidRDefault="00757748" w:rsidP="00757748" w:rsidR="00757748">
      <w:pPr>
        <w:jc w:val="both"/>
      </w:pPr>
      <w:r>
        <w:tab/>
      </w:r>
      <w:r>
        <w:tab/>
        <w:t xml:space="preserve">Stubičke Toplice, </w:t>
      </w:r>
    </w:p>
    <w:p w:rsidRDefault="00757748" w:rsidP="00757748" w:rsidR="00757748">
      <w:pPr>
        <w:ind w:firstLine="708" w:left="708"/>
        <w:jc w:val="both"/>
      </w:pPr>
      <w:r>
        <w:t>Viktora Šipeka 31</w:t>
      </w:r>
      <w:r>
        <w:tab/>
      </w:r>
      <w:r>
        <w:tab/>
      </w:r>
      <w:r>
        <w:tab/>
        <w:t xml:space="preserve">     23.975,44</w:t>
      </w:r>
      <w:r>
        <w:tab/>
      </w:r>
      <w:r>
        <w:tab/>
        <w:t>23.975,44</w:t>
      </w:r>
    </w:p>
    <w:p w:rsidRDefault="00757748" w:rsidP="00757748" w:rsidR="00757748">
      <w:pPr>
        <w:jc w:val="both"/>
      </w:pPr>
      <w:r>
        <w:t>03.</w:t>
      </w:r>
      <w:r>
        <w:tab/>
        <w:t>76</w:t>
      </w:r>
      <w:r>
        <w:tab/>
        <w:t>ZAGORSKI VODOVOD d.o.o.</w:t>
      </w:r>
    </w:p>
    <w:p w:rsidRDefault="00757748" w:rsidP="00757748" w:rsidR="00757748">
      <w:pPr>
        <w:jc w:val="both"/>
      </w:pPr>
      <w:r>
        <w:tab/>
      </w:r>
      <w:r>
        <w:tab/>
        <w:t>Zabok, K.Š.Gjalskog 1</w:t>
      </w:r>
      <w:r>
        <w:tab/>
      </w:r>
      <w:r>
        <w:tab/>
        <w:t xml:space="preserve">         496,77</w:t>
      </w:r>
      <w:r>
        <w:tab/>
      </w:r>
      <w:r>
        <w:tab/>
        <w:t xml:space="preserve">     496,77</w:t>
      </w:r>
    </w:p>
    <w:p w:rsidRDefault="00210980" w:rsidP="00757748" w:rsidR="00210980">
      <w:pPr>
        <w:jc w:val="both"/>
      </w:pPr>
    </w:p>
    <w:p w:rsidRDefault="00210980" w:rsidP="00757748" w:rsidR="00210980">
      <w:pPr>
        <w:jc w:val="both"/>
      </w:pPr>
    </w:p>
    <w:p w:rsidRDefault="00210980" w:rsidP="00757748" w:rsidR="00210980">
      <w:pPr>
        <w:jc w:val="both"/>
      </w:pPr>
    </w:p>
    <w:p w:rsidRDefault="00210980" w:rsidP="00757748" w:rsidR="00210980">
      <w:pPr>
        <w:jc w:val="both"/>
      </w:pPr>
    </w:p>
    <w:p w:rsidRDefault="00210980" w:rsidP="00210980" w:rsidR="00210980">
      <w:pPr>
        <w:jc w:val="both"/>
        <w:rPr>
          <w:sz w:val="22"/>
          <w:szCs w:val="22"/>
        </w:rPr>
      </w:pPr>
      <w:r>
        <w:rPr>
          <w:sz w:val="22"/>
          <w:szCs w:val="22"/>
        </w:rPr>
        <w:t>Red.  Broj</w:t>
      </w:r>
      <w:r>
        <w:rPr>
          <w:sz w:val="22"/>
          <w:szCs w:val="22"/>
        </w:rPr>
        <w:tab/>
        <w:t>NAZIV I ADRESA</w:t>
      </w:r>
      <w:r>
        <w:rPr>
          <w:sz w:val="22"/>
          <w:szCs w:val="22"/>
        </w:rPr>
        <w:tab/>
      </w:r>
      <w:r>
        <w:rPr>
          <w:sz w:val="22"/>
          <w:szCs w:val="22"/>
        </w:rPr>
        <w:tab/>
      </w:r>
      <w:r>
        <w:rPr>
          <w:sz w:val="22"/>
          <w:szCs w:val="22"/>
        </w:rPr>
        <w:tab/>
        <w:t>PRIJAVLJENO</w:t>
      </w:r>
      <w:r>
        <w:rPr>
          <w:sz w:val="22"/>
          <w:szCs w:val="22"/>
        </w:rPr>
        <w:tab/>
        <w:t>PRIZNATO</w:t>
      </w:r>
    </w:p>
    <w:p w:rsidRDefault="00210980" w:rsidP="00757748" w:rsidR="00210980">
      <w:pPr>
        <w:jc w:val="both"/>
        <w:rPr>
          <w:sz w:val="22"/>
          <w:szCs w:val="22"/>
        </w:rPr>
      </w:pPr>
      <w:r>
        <w:rPr>
          <w:sz w:val="22"/>
          <w:szCs w:val="22"/>
        </w:rPr>
        <w:t>br.  prijave</w:t>
      </w:r>
      <w:r>
        <w:rPr>
          <w:sz w:val="22"/>
          <w:szCs w:val="22"/>
        </w:rPr>
        <w:tab/>
        <w:t xml:space="preserve">  VJEROVNIKA </w:t>
      </w:r>
    </w:p>
    <w:p w:rsidRDefault="00210980" w:rsidP="00757748" w:rsidR="00210980" w:rsidRPr="00210980">
      <w:pPr>
        <w:jc w:val="both"/>
        <w:rPr>
          <w:sz w:val="22"/>
          <w:szCs w:val="22"/>
        </w:rPr>
      </w:pPr>
    </w:p>
    <w:p w:rsidRDefault="00757748" w:rsidP="00757748" w:rsidR="00757748">
      <w:pPr>
        <w:jc w:val="both"/>
      </w:pPr>
      <w:r>
        <w:t>04.</w:t>
      </w:r>
      <w:r>
        <w:tab/>
        <w:t>77</w:t>
      </w:r>
      <w:r>
        <w:tab/>
        <w:t>ZAGREBAČKI HOLDING d.o.o.</w:t>
      </w:r>
    </w:p>
    <w:p w:rsidRDefault="00757748" w:rsidP="00757748" w:rsidR="00757748">
      <w:pPr>
        <w:jc w:val="both"/>
      </w:pPr>
      <w:r>
        <w:tab/>
      </w:r>
      <w:r>
        <w:tab/>
        <w:t xml:space="preserve">Zagreb, Ulica grada </w:t>
      </w:r>
    </w:p>
    <w:p w:rsidRDefault="00757748" w:rsidP="00757748" w:rsidR="00757748">
      <w:pPr>
        <w:ind w:firstLine="708" w:left="708"/>
        <w:jc w:val="both"/>
      </w:pPr>
      <w:r>
        <w:t>Vukovara 41</w:t>
      </w:r>
      <w:r>
        <w:tab/>
      </w:r>
      <w:r>
        <w:tab/>
      </w:r>
      <w:r>
        <w:tab/>
      </w:r>
      <w:r>
        <w:tab/>
        <w:t xml:space="preserve">         123,18</w:t>
      </w:r>
      <w:r>
        <w:tab/>
      </w:r>
      <w:r>
        <w:tab/>
        <w:t xml:space="preserve">      123,18</w:t>
      </w:r>
    </w:p>
    <w:p w:rsidRDefault="00757748" w:rsidP="00757748" w:rsidR="00757748">
      <w:pPr>
        <w:jc w:val="both"/>
      </w:pPr>
      <w:r>
        <w:t>05.</w:t>
      </w:r>
      <w:r>
        <w:tab/>
        <w:t>78</w:t>
      </w:r>
      <w:r>
        <w:tab/>
        <w:t>ODVJETNIK BRANKO IVIĆ</w:t>
      </w:r>
    </w:p>
    <w:p w:rsidRDefault="00757748" w:rsidP="00757748" w:rsidR="00757748">
      <w:pPr>
        <w:jc w:val="both"/>
      </w:pPr>
      <w:r>
        <w:tab/>
      </w:r>
      <w:r>
        <w:tab/>
        <w:t>Vukovar, Dunavski prilaz 3</w:t>
      </w:r>
      <w:r>
        <w:tab/>
      </w:r>
      <w:r>
        <w:tab/>
        <w:t xml:space="preserve">   191.321,50</w:t>
      </w:r>
      <w:r>
        <w:tab/>
        <w:t xml:space="preserve">          191.321,50</w:t>
      </w:r>
    </w:p>
    <w:p w:rsidRDefault="00757748" w:rsidP="00757748" w:rsidR="00757748">
      <w:pPr>
        <w:jc w:val="both"/>
      </w:pPr>
      <w:r>
        <w:t>06.</w:t>
      </w:r>
      <w:r>
        <w:tab/>
        <w:t>80</w:t>
      </w:r>
      <w:r>
        <w:tab/>
        <w:t>HEMERSON d.o.o. Zagreb</w:t>
      </w:r>
    </w:p>
    <w:p w:rsidRDefault="00757748" w:rsidP="00757748" w:rsidR="00757748">
      <w:pPr>
        <w:jc w:val="both"/>
      </w:pPr>
      <w:r>
        <w:tab/>
      </w:r>
      <w:r>
        <w:tab/>
        <w:t>Gupčeva zvijezda 3</w:t>
      </w:r>
      <w:r>
        <w:tab/>
      </w:r>
      <w:r>
        <w:tab/>
      </w:r>
      <w:r>
        <w:tab/>
        <w:t>4.103.020,14</w:t>
      </w:r>
      <w:r>
        <w:tab/>
      </w:r>
      <w:r>
        <w:tab/>
        <w:t xml:space="preserve">  13.848,49</w:t>
      </w:r>
    </w:p>
    <w:p w:rsidRDefault="00210980" w:rsidP="00757748" w:rsidR="00210980">
      <w:pPr>
        <w:jc w:val="both"/>
      </w:pPr>
      <w:r>
        <w:t>-----------------------------------------------------------------------------------------------------------</w:t>
      </w:r>
    </w:p>
    <w:p w:rsidRDefault="00210980" w:rsidP="00757748" w:rsidR="00210980">
      <w:pPr>
        <w:jc w:val="both"/>
      </w:pPr>
      <w:r>
        <w:tab/>
      </w:r>
      <w:r>
        <w:tab/>
        <w:t>UKUPNO</w:t>
      </w:r>
      <w:r>
        <w:tab/>
      </w:r>
      <w:r>
        <w:tab/>
      </w:r>
      <w:r>
        <w:tab/>
      </w:r>
      <w:r>
        <w:tab/>
      </w:r>
      <w:r w:rsidR="005977B5">
        <w:t>4.319.135,46</w:t>
      </w:r>
      <w:r w:rsidR="005977B5">
        <w:tab/>
        <w:t xml:space="preserve">        </w:t>
      </w:r>
      <w:r w:rsidR="00CA1928">
        <w:t xml:space="preserve">  235.963,81</w:t>
      </w:r>
    </w:p>
    <w:p w:rsidRDefault="005977B5" w:rsidP="00757748" w:rsidR="005977B5">
      <w:pPr>
        <w:jc w:val="both"/>
      </w:pPr>
      <w:r>
        <w:t>-----------------------------------------------------------------------------------------------------------</w:t>
      </w:r>
    </w:p>
    <w:p w:rsidRDefault="00757748" w:rsidP="00757748" w:rsidR="00757748">
      <w:pPr>
        <w:jc w:val="both"/>
      </w:pPr>
    </w:p>
    <w:p w:rsidRDefault="00757748" w:rsidP="00757748" w:rsidR="00757748">
      <w:pPr>
        <w:jc w:val="both"/>
      </w:pPr>
      <w:r>
        <w:tab/>
        <w:t xml:space="preserve">III OSPORENE TRAŽBINE VJEROVNIKA PRVOG VIŠEG ISPLATNOG REDA </w:t>
      </w:r>
    </w:p>
    <w:p w:rsidRDefault="00757748" w:rsidP="00757748" w:rsidR="00757748">
      <w:pPr>
        <w:jc w:val="both"/>
        <w:rPr>
          <w:sz w:val="22"/>
          <w:szCs w:val="22"/>
        </w:rPr>
      </w:pPr>
      <w:r>
        <w:rPr>
          <w:sz w:val="22"/>
          <w:szCs w:val="22"/>
        </w:rPr>
        <w:t>Red.  Broj</w:t>
      </w:r>
      <w:r>
        <w:rPr>
          <w:sz w:val="22"/>
          <w:szCs w:val="22"/>
        </w:rPr>
        <w:tab/>
        <w:t>NAZIV I ADRESA</w:t>
      </w:r>
      <w:r>
        <w:rPr>
          <w:sz w:val="22"/>
          <w:szCs w:val="22"/>
        </w:rPr>
        <w:tab/>
      </w:r>
      <w:r>
        <w:rPr>
          <w:sz w:val="22"/>
          <w:szCs w:val="22"/>
        </w:rPr>
        <w:tab/>
      </w:r>
      <w:r>
        <w:rPr>
          <w:sz w:val="22"/>
          <w:szCs w:val="22"/>
        </w:rPr>
        <w:tab/>
        <w:t>PRIJAVLJENO</w:t>
      </w:r>
      <w:r>
        <w:rPr>
          <w:sz w:val="22"/>
          <w:szCs w:val="22"/>
        </w:rPr>
        <w:tab/>
        <w:t>OSPORENO</w:t>
      </w:r>
    </w:p>
    <w:p w:rsidRDefault="00757748" w:rsidP="00757748" w:rsidR="00757748">
      <w:pPr>
        <w:jc w:val="both"/>
        <w:rPr>
          <w:sz w:val="22"/>
          <w:szCs w:val="22"/>
        </w:rPr>
      </w:pPr>
      <w:r>
        <w:rPr>
          <w:sz w:val="22"/>
          <w:szCs w:val="22"/>
        </w:rPr>
        <w:t>br.  prijave</w:t>
      </w:r>
      <w:r>
        <w:rPr>
          <w:sz w:val="22"/>
          <w:szCs w:val="22"/>
        </w:rPr>
        <w:tab/>
        <w:t xml:space="preserve">  VJEROVNIKA </w:t>
      </w:r>
    </w:p>
    <w:p w:rsidRDefault="00757748" w:rsidP="00757748" w:rsidR="00757748">
      <w:pPr>
        <w:jc w:val="both"/>
        <w:rPr>
          <w:sz w:val="22"/>
          <w:szCs w:val="22"/>
        </w:rPr>
      </w:pPr>
    </w:p>
    <w:p w:rsidRDefault="00757748" w:rsidP="00757748" w:rsidR="00757748" w:rsidRPr="00176A7A">
      <w:pPr>
        <w:jc w:val="both"/>
      </w:pPr>
      <w:r w:rsidRPr="00176A7A">
        <w:t>01.</w:t>
      </w:r>
      <w:r w:rsidRPr="00176A7A">
        <w:tab/>
        <w:t>79</w:t>
      </w:r>
      <w:r w:rsidRPr="00176A7A">
        <w:tab/>
        <w:t>TRPIMIR GOTAL, Zagreb</w:t>
      </w:r>
    </w:p>
    <w:p w:rsidRDefault="00757748" w:rsidP="00757748" w:rsidR="00757748" w:rsidRPr="00176A7A">
      <w:pPr>
        <w:jc w:val="both"/>
      </w:pPr>
      <w:r w:rsidRPr="00176A7A">
        <w:tab/>
      </w:r>
      <w:r w:rsidRPr="00176A7A">
        <w:tab/>
        <w:t>M. Ožegovića 14</w:t>
      </w:r>
      <w:r w:rsidRPr="00176A7A">
        <w:tab/>
      </w:r>
      <w:r w:rsidRPr="00176A7A">
        <w:tab/>
      </w:r>
      <w:r w:rsidRPr="00176A7A">
        <w:tab/>
      </w:r>
      <w:r>
        <w:t xml:space="preserve">  </w:t>
      </w:r>
      <w:r w:rsidRPr="00176A7A">
        <w:t>71.524,32</w:t>
      </w:r>
      <w:r w:rsidRPr="00176A7A">
        <w:tab/>
      </w:r>
      <w:r w:rsidRPr="00176A7A">
        <w:tab/>
      </w:r>
      <w:r>
        <w:t xml:space="preserve">  </w:t>
      </w:r>
      <w:r w:rsidRPr="00176A7A">
        <w:t>71.524,32</w:t>
      </w:r>
    </w:p>
    <w:p w:rsidRDefault="00757748" w:rsidP="00757748" w:rsidR="00757748" w:rsidRPr="00176A7A">
      <w:pPr>
        <w:jc w:val="both"/>
      </w:pPr>
      <w:r w:rsidRPr="00176A7A">
        <w:t>02.</w:t>
      </w:r>
      <w:r w:rsidRPr="00176A7A">
        <w:tab/>
        <w:t>82</w:t>
      </w:r>
      <w:r w:rsidRPr="00176A7A">
        <w:tab/>
        <w:t>MIRJANA SAJKO, Zagreb</w:t>
      </w:r>
    </w:p>
    <w:p w:rsidRDefault="00757748" w:rsidP="00757748" w:rsidR="00757748">
      <w:pPr>
        <w:jc w:val="both"/>
      </w:pPr>
      <w:r w:rsidRPr="00176A7A">
        <w:tab/>
      </w:r>
      <w:r w:rsidRPr="00176A7A">
        <w:tab/>
        <w:t>Gupčeva zvijezda 3</w:t>
      </w:r>
      <w:r w:rsidRPr="00176A7A">
        <w:tab/>
      </w:r>
      <w:r w:rsidRPr="00176A7A">
        <w:tab/>
      </w:r>
      <w:r w:rsidRPr="00176A7A">
        <w:tab/>
        <w:t>116.000,00</w:t>
      </w:r>
      <w:r w:rsidRPr="00176A7A">
        <w:tab/>
      </w:r>
      <w:r w:rsidRPr="00176A7A">
        <w:tab/>
        <w:t>116.000,00</w:t>
      </w:r>
    </w:p>
    <w:p w:rsidRDefault="005977B5" w:rsidP="00757748" w:rsidR="005977B5">
      <w:pPr>
        <w:jc w:val="both"/>
      </w:pPr>
      <w:r>
        <w:t>---------------------------------------------------------------------------------------------------------</w:t>
      </w:r>
    </w:p>
    <w:p w:rsidRDefault="005977B5" w:rsidP="00757748" w:rsidR="005977B5">
      <w:pPr>
        <w:jc w:val="both"/>
      </w:pPr>
      <w:r>
        <w:tab/>
      </w:r>
      <w:r>
        <w:tab/>
        <w:t>UKUPNO</w:t>
      </w:r>
      <w:r>
        <w:tab/>
      </w:r>
      <w:r>
        <w:tab/>
      </w:r>
      <w:r>
        <w:tab/>
      </w:r>
      <w:r>
        <w:tab/>
        <w:t>187.524,32</w:t>
      </w:r>
      <w:r>
        <w:tab/>
      </w:r>
      <w:r>
        <w:tab/>
        <w:t>187.524,32</w:t>
      </w:r>
    </w:p>
    <w:p w:rsidRDefault="005977B5" w:rsidP="00757748" w:rsidR="005977B5">
      <w:pPr>
        <w:jc w:val="both"/>
      </w:pPr>
      <w:r>
        <w:t>---------------------------------------------------------------------------------------------------------</w:t>
      </w:r>
    </w:p>
    <w:p w:rsidRDefault="005977B5" w:rsidP="00757748" w:rsidR="005977B5" w:rsidRPr="00176A7A">
      <w:pPr>
        <w:jc w:val="both"/>
      </w:pPr>
    </w:p>
    <w:p w:rsidRDefault="00757748" w:rsidP="00757748" w:rsidR="00757748">
      <w:pPr>
        <w:jc w:val="both"/>
        <w:rPr>
          <w:sz w:val="22"/>
          <w:szCs w:val="22"/>
        </w:rPr>
      </w:pPr>
      <w:r>
        <w:rPr>
          <w:sz w:val="22"/>
          <w:szCs w:val="22"/>
        </w:rPr>
        <w:tab/>
      </w:r>
    </w:p>
    <w:p w:rsidRDefault="00757748" w:rsidP="00757748" w:rsidR="00757748">
      <w:pPr>
        <w:jc w:val="both"/>
      </w:pPr>
      <w:r>
        <w:rPr>
          <w:sz w:val="22"/>
          <w:szCs w:val="22"/>
        </w:rPr>
        <w:tab/>
      </w:r>
      <w:r>
        <w:t xml:space="preserve">IV OSPORENE TRAŽBINE VJEROVNIKA DRUGOG VIŠE ISPLATNOG REDA </w:t>
      </w:r>
    </w:p>
    <w:p w:rsidRDefault="00757748" w:rsidP="00757748" w:rsidR="00757748">
      <w:pPr>
        <w:jc w:val="both"/>
        <w:rPr>
          <w:sz w:val="22"/>
          <w:szCs w:val="22"/>
        </w:rPr>
      </w:pPr>
      <w:r>
        <w:rPr>
          <w:sz w:val="22"/>
          <w:szCs w:val="22"/>
        </w:rPr>
        <w:t>Red.  Broj</w:t>
      </w:r>
      <w:r>
        <w:rPr>
          <w:sz w:val="22"/>
          <w:szCs w:val="22"/>
        </w:rPr>
        <w:tab/>
        <w:t>NAZIV I ADRESA</w:t>
      </w:r>
      <w:r>
        <w:rPr>
          <w:sz w:val="22"/>
          <w:szCs w:val="22"/>
        </w:rPr>
        <w:tab/>
      </w:r>
      <w:r>
        <w:rPr>
          <w:sz w:val="22"/>
          <w:szCs w:val="22"/>
        </w:rPr>
        <w:tab/>
      </w:r>
      <w:r>
        <w:rPr>
          <w:sz w:val="22"/>
          <w:szCs w:val="22"/>
        </w:rPr>
        <w:tab/>
        <w:t>PRIJAVLJENO</w:t>
      </w:r>
      <w:r>
        <w:rPr>
          <w:sz w:val="22"/>
          <w:szCs w:val="22"/>
        </w:rPr>
        <w:tab/>
        <w:t>OSPORENO</w:t>
      </w:r>
    </w:p>
    <w:p w:rsidRDefault="00757748" w:rsidP="00757748" w:rsidR="00757748">
      <w:pPr>
        <w:jc w:val="both"/>
        <w:rPr>
          <w:sz w:val="22"/>
          <w:szCs w:val="22"/>
        </w:rPr>
      </w:pPr>
      <w:r>
        <w:rPr>
          <w:sz w:val="22"/>
          <w:szCs w:val="22"/>
        </w:rPr>
        <w:t>br.  prijave</w:t>
      </w:r>
      <w:r>
        <w:rPr>
          <w:sz w:val="22"/>
          <w:szCs w:val="22"/>
        </w:rPr>
        <w:tab/>
        <w:t xml:space="preserve">  VJEROVNIKA </w:t>
      </w:r>
    </w:p>
    <w:p w:rsidRDefault="00757748" w:rsidP="00757748" w:rsidR="00757748">
      <w:pPr>
        <w:jc w:val="both"/>
        <w:rPr>
          <w:sz w:val="22"/>
          <w:szCs w:val="22"/>
        </w:rPr>
      </w:pPr>
    </w:p>
    <w:p w:rsidRDefault="00757748" w:rsidP="00757748" w:rsidR="00757748">
      <w:pPr>
        <w:jc w:val="both"/>
      </w:pPr>
      <w:r>
        <w:t>01.</w:t>
      </w:r>
      <w:r>
        <w:tab/>
        <w:t>80</w:t>
      </w:r>
      <w:r>
        <w:tab/>
        <w:t>HEMERSON d.o.o. Zagreb</w:t>
      </w:r>
    </w:p>
    <w:p w:rsidRDefault="00757748" w:rsidP="00757748" w:rsidR="00757748">
      <w:pPr>
        <w:jc w:val="both"/>
      </w:pPr>
      <w:r>
        <w:tab/>
      </w:r>
      <w:r>
        <w:tab/>
        <w:t>Gupčeva zvijezda 3</w:t>
      </w:r>
      <w:r>
        <w:tab/>
      </w:r>
      <w:r>
        <w:tab/>
      </w:r>
      <w:r>
        <w:tab/>
        <w:t xml:space="preserve">   4.103.020,14</w:t>
      </w:r>
      <w:r>
        <w:tab/>
        <w:t xml:space="preserve">   4.089.171,65</w:t>
      </w:r>
    </w:p>
    <w:p w:rsidRDefault="00757748" w:rsidP="00757748" w:rsidR="00757748">
      <w:pPr>
        <w:jc w:val="both"/>
      </w:pPr>
      <w:r>
        <w:t>02.</w:t>
      </w:r>
      <w:r>
        <w:tab/>
        <w:t>81</w:t>
      </w:r>
      <w:r>
        <w:tab/>
        <w:t>IVAN HUDOLETNJAK,</w:t>
      </w:r>
    </w:p>
    <w:p w:rsidRDefault="00757748" w:rsidP="00757748" w:rsidR="00757748">
      <w:pPr>
        <w:jc w:val="both"/>
      </w:pPr>
      <w:r>
        <w:tab/>
      </w:r>
      <w:r>
        <w:tab/>
        <w:t>Zagreb, Gupčeva zvijezda 3</w:t>
      </w:r>
      <w:r>
        <w:tab/>
      </w:r>
      <w:r>
        <w:tab/>
        <w:t>137.920.298,11</w:t>
      </w:r>
      <w:r>
        <w:tab/>
        <w:t>137.920.298,11</w:t>
      </w:r>
    </w:p>
    <w:p w:rsidRDefault="00757748" w:rsidP="00757748" w:rsidR="00757748">
      <w:pPr>
        <w:jc w:val="both"/>
      </w:pPr>
      <w:r>
        <w:t>03.</w:t>
      </w:r>
      <w:r>
        <w:tab/>
        <w:t>84</w:t>
      </w:r>
      <w:r>
        <w:tab/>
        <w:t>MINISTARSTVO FINANCIJA</w:t>
      </w:r>
      <w:r>
        <w:tab/>
        <w:t xml:space="preserve">         48.702,07</w:t>
      </w:r>
      <w:r>
        <w:tab/>
        <w:t xml:space="preserve">         48.702,07</w:t>
      </w:r>
    </w:p>
    <w:p w:rsidRDefault="00757748" w:rsidP="00757748" w:rsidR="00757748">
      <w:pPr>
        <w:jc w:val="both"/>
      </w:pPr>
      <w:r>
        <w:t>04.</w:t>
      </w:r>
      <w:r>
        <w:tab/>
        <w:t>85</w:t>
      </w:r>
      <w:r>
        <w:tab/>
        <w:t>MIRJANA SAJKO, Zagreb</w:t>
      </w:r>
    </w:p>
    <w:p w:rsidRDefault="00757748" w:rsidP="00757748" w:rsidR="005977B5">
      <w:pPr>
        <w:jc w:val="both"/>
      </w:pPr>
      <w:r>
        <w:tab/>
      </w:r>
      <w:r>
        <w:tab/>
        <w:t>Gupčeva zvijezda 3</w:t>
      </w:r>
      <w:r>
        <w:tab/>
      </w:r>
      <w:r>
        <w:tab/>
      </w:r>
      <w:r>
        <w:tab/>
        <w:t xml:space="preserve">         30.000,00</w:t>
      </w:r>
      <w:r>
        <w:tab/>
        <w:t xml:space="preserve">         30.000,00</w:t>
      </w:r>
    </w:p>
    <w:p w:rsidRDefault="005977B5" w:rsidP="00757748" w:rsidR="005977B5">
      <w:pPr>
        <w:jc w:val="both"/>
      </w:pPr>
      <w:r>
        <w:t>-------------------------------------------------------------------------------------------------------------</w:t>
      </w:r>
    </w:p>
    <w:p w:rsidRDefault="005977B5" w:rsidP="00757748" w:rsidR="005977B5">
      <w:pPr>
        <w:jc w:val="both"/>
      </w:pPr>
      <w:r>
        <w:tab/>
      </w:r>
      <w:r>
        <w:tab/>
        <w:t>UKUPNO</w:t>
      </w:r>
      <w:r>
        <w:tab/>
      </w:r>
      <w:r>
        <w:tab/>
      </w:r>
      <w:r>
        <w:tab/>
      </w:r>
      <w:r>
        <w:tab/>
        <w:t>142.102.020,32</w:t>
      </w:r>
      <w:r>
        <w:tab/>
        <w:t>142.088.171,83</w:t>
      </w:r>
    </w:p>
    <w:p w:rsidRDefault="005977B5" w:rsidP="00757748" w:rsidR="005977B5">
      <w:pPr>
        <w:jc w:val="both"/>
      </w:pPr>
      <w:r>
        <w:t>-------------------------------------------------------------------------------------------------------------</w:t>
      </w:r>
    </w:p>
    <w:p w:rsidRDefault="00757748" w:rsidP="00757748" w:rsidR="00757748">
      <w:pPr>
        <w:jc w:val="both"/>
      </w:pPr>
      <w:r>
        <w:t xml:space="preserve"> </w:t>
      </w:r>
    </w:p>
    <w:p w:rsidRDefault="00622CC8" w:rsidP="00622CC8" w:rsidR="00622CC8" w:rsidRPr="00887403">
      <w:pPr>
        <w:ind w:firstLine="708"/>
        <w:rPr>
          <w:bCs/>
        </w:rPr>
      </w:pPr>
      <w:r>
        <w:t>V</w:t>
      </w:r>
      <w:r w:rsidRPr="00887403">
        <w:tab/>
      </w:r>
      <w:r w:rsidRPr="00887403">
        <w:rPr>
          <w:bCs/>
        </w:rPr>
        <w:t xml:space="preserve">Vjerovnici čije su tražbine osporene  mogu u roku od 8 dana od primitka izvatka iz rješenja pokrenuti parnicu radi utvrđivanja osporene tražbine odnosno osporavanja tražbine, u protivnom će se smatrati da su odustali od prava na vođenje </w:t>
      </w:r>
    </w:p>
    <w:p w:rsidRDefault="00622CC8" w:rsidP="00622CC8" w:rsidR="00622CC8">
      <w:pPr>
        <w:rPr>
          <w:bCs/>
        </w:rPr>
      </w:pPr>
      <w:r w:rsidRPr="00887403">
        <w:rPr>
          <w:bCs/>
        </w:rPr>
        <w:t xml:space="preserve">parnice, a ukoliko je u vrijeme otvaranja stečajnog postupka tekla parnica o tražbini u istom roku nastaviti postupak preuzimanjem te parnice.  </w:t>
      </w:r>
    </w:p>
    <w:p w:rsidRDefault="00062CB3" w:rsidP="00622CC8" w:rsidR="00062CB3">
      <w:pPr>
        <w:rPr>
          <w:bCs/>
        </w:rPr>
      </w:pPr>
    </w:p>
    <w:p w:rsidRDefault="00062CB3" w:rsidP="00622CC8" w:rsidR="00062CB3" w:rsidRPr="00887403">
      <w:pPr>
        <w:rPr>
          <w:bCs/>
        </w:rPr>
      </w:pPr>
    </w:p>
    <w:p w:rsidRDefault="006474F2" w:rsidP="006474F2" w:rsidR="006474F2" w:rsidRPr="00500F83">
      <w:pPr>
        <w:jc w:val="both"/>
      </w:pPr>
    </w:p>
    <w:p w:rsidRDefault="00516736" w:rsidP="00516736" w:rsidR="00516736" w:rsidRPr="00500F83">
      <w:pPr>
        <w:jc w:val="center"/>
      </w:pPr>
      <w:r w:rsidRPr="00500F83">
        <w:t>Obrazloženje</w:t>
      </w:r>
    </w:p>
    <w:p w:rsidRDefault="00516736" w:rsidP="00516736" w:rsidR="00516736" w:rsidRPr="00500F83">
      <w:pPr>
        <w:jc w:val="center"/>
      </w:pPr>
    </w:p>
    <w:p w:rsidRDefault="00516736" w:rsidP="00516736" w:rsidR="00516736" w:rsidRPr="00500F83">
      <w:pPr>
        <w:ind w:firstLine="708"/>
      </w:pPr>
      <w:r w:rsidRPr="00500F83">
        <w:t>Prijavljena potraživanja ispitana su na</w:t>
      </w:r>
      <w:r w:rsidR="00A16663">
        <w:t xml:space="preserve"> posebnom </w:t>
      </w:r>
      <w:r w:rsidRPr="00500F83">
        <w:t xml:space="preserve"> ispitnom ročištu u skladu s odredbom čl. 175 Stečajnog zakona.  </w:t>
      </w:r>
    </w:p>
    <w:p w:rsidRDefault="00516736" w:rsidP="006474F2" w:rsidR="00516736">
      <w:pPr>
        <w:ind w:firstLine="708"/>
      </w:pPr>
      <w:r w:rsidRPr="00500F83">
        <w:t xml:space="preserve">Prijavljena potraživanja smatraju se utvrđenim u cijelosti </w:t>
      </w:r>
      <w:r>
        <w:t>kako je navedeno u točki I</w:t>
      </w:r>
      <w:r w:rsidR="00622CC8">
        <w:t xml:space="preserve"> i II</w:t>
      </w:r>
      <w:r w:rsidRPr="00500F83">
        <w:t xml:space="preserve">  izreke s obzirom da  ih je priznao stečajni upravitelj, a nisu osporena od strane vjerovnika na ispitnom ročištu.</w:t>
      </w:r>
    </w:p>
    <w:p w:rsidRDefault="00622CC8" w:rsidP="006474F2" w:rsidR="00622CC8">
      <w:pPr>
        <w:ind w:firstLine="708"/>
      </w:pPr>
      <w:r>
        <w:t>Vjerovniku Trpimiru Gotalu osporena je tražbina u cijelosti jer je tražbina po istoj osnovi osporena</w:t>
      </w:r>
      <w:r w:rsidR="00122545">
        <w:t xml:space="preserve"> na</w:t>
      </w:r>
      <w:r>
        <w:t xml:space="preserve"> ispitnom ročištu. </w:t>
      </w:r>
    </w:p>
    <w:p w:rsidRDefault="00622CC8" w:rsidP="006474F2" w:rsidR="00622CC8">
      <w:pPr>
        <w:ind w:firstLine="708"/>
      </w:pPr>
      <w:r>
        <w:t xml:space="preserve">Vjerovniku Mirjani Sajko osporena je tražbina u cijelosti s obzirom da tražbini nije priložena vjerodostojna dokumentacija, a provjerom dokumentacije u Poreznoj upravi utvrđeno je da su svi doprinosi i porezi za razdoblje navedeno u prijavi (2011.g.) podmireni. </w:t>
      </w:r>
    </w:p>
    <w:p w:rsidRDefault="00622CC8" w:rsidP="006474F2" w:rsidR="00622CC8">
      <w:pPr>
        <w:ind w:firstLine="708"/>
      </w:pPr>
      <w:r>
        <w:t xml:space="preserve">Vjerovniku HEMERSON d.o.o. osporena je tražbina u iznosu od 4.103.020,14 kuna obzirom da za navedeni iznos vjerovnik nije dostavio vjerodostojnu dokumentaciju, niti je naveo o kojim se zajedničkim poslovima radi i na čemu se poslovi temelje. </w:t>
      </w:r>
    </w:p>
    <w:p w:rsidRDefault="00622CC8" w:rsidP="006474F2" w:rsidR="00622CC8">
      <w:pPr>
        <w:ind w:firstLine="708"/>
      </w:pPr>
      <w:r>
        <w:t>Vjerovniku Ivanu Hudoletnjaku osporena je tražbina u cijelosti i to potraživanje:</w:t>
      </w:r>
    </w:p>
    <w:p w:rsidRDefault="00622CC8" w:rsidP="00622CC8" w:rsidR="00622CC8">
      <w:pPr>
        <w:pStyle w:val="Odlomakpopisa"/>
        <w:numPr>
          <w:ilvl w:val="0"/>
          <w:numId w:val="1"/>
        </w:numPr>
      </w:pPr>
      <w:r>
        <w:t xml:space="preserve"> s osnova Ugovora o cesiji iz razloga jer je nastupila zastara, </w:t>
      </w:r>
    </w:p>
    <w:p w:rsidRDefault="00622CC8" w:rsidP="00622CC8" w:rsidR="00622CC8">
      <w:pPr>
        <w:pStyle w:val="Odlomakpopisa"/>
        <w:numPr>
          <w:ilvl w:val="0"/>
          <w:numId w:val="1"/>
        </w:numPr>
      </w:pPr>
      <w:r>
        <w:t>s osnova ulaganja u uređenje s obzirom da tražbini nije priložena vjerodostojna dokumentacija,</w:t>
      </w:r>
    </w:p>
    <w:p w:rsidRDefault="00622CC8" w:rsidP="00622CC8" w:rsidR="00622CC8">
      <w:pPr>
        <w:pStyle w:val="Odlomakpopisa"/>
        <w:numPr>
          <w:ilvl w:val="0"/>
          <w:numId w:val="1"/>
        </w:numPr>
      </w:pPr>
      <w:r>
        <w:t xml:space="preserve"> te se osporava potraživanje po osnovu vlasništva dionica iz razloga jer vlasnička prava nisu osnova prijave potraživanja. </w:t>
      </w:r>
    </w:p>
    <w:p w:rsidRDefault="00622CC8" w:rsidP="00622CC8" w:rsidR="00622CC8">
      <w:pPr>
        <w:ind w:left="708"/>
      </w:pPr>
      <w:r>
        <w:t xml:space="preserve">Vjerovniku Ministarstvo financija osporena je tražbina u cijelosti s obzirom da u po </w:t>
      </w:r>
    </w:p>
    <w:p w:rsidRDefault="00622CC8" w:rsidP="00622CC8" w:rsidR="00622CC8">
      <w:r>
        <w:t xml:space="preserve">istoj osnovi (doprinosi i porezi) priznati u prijavi potraživanja radnika stečajnog dužnika. </w:t>
      </w:r>
    </w:p>
    <w:p w:rsidRDefault="00622CC8" w:rsidP="00622CC8" w:rsidR="00622CC8">
      <w:r>
        <w:tab/>
        <w:t xml:space="preserve">Vjerovniku Mirjani Sajko osporena je tražbina u cijelosti jer nije priložena vjerodostojna dokumentacija, a osim navedenog nastupila je i zastara. </w:t>
      </w:r>
    </w:p>
    <w:p w:rsidRDefault="00C32E0A" w:rsidP="00C32E0A" w:rsidR="00C32E0A" w:rsidRPr="00887403">
      <w:pPr>
        <w:ind w:firstLine="708"/>
      </w:pPr>
      <w:r>
        <w:tab/>
      </w:r>
      <w:r w:rsidRPr="00887403">
        <w:t xml:space="preserve">Za svako potraživanje koje je osporeno vjerovniku će se dostaviti izvadak iz rješenja temeljem čl. </w:t>
      </w:r>
      <w:smartTag w:element="metricconverter" w:uri="urn:schemas-microsoft-com:office:smarttags">
        <w:smartTagPr>
          <w:attr w:val="177 st" w:name="ProductID"/>
        </w:smartTagPr>
        <w:r w:rsidRPr="00887403">
          <w:t>177 st</w:t>
        </w:r>
      </w:smartTag>
      <w:r w:rsidRPr="00887403">
        <w:t>. 4 Stečajnog zakona.</w:t>
      </w:r>
    </w:p>
    <w:p w:rsidRDefault="00C32E0A" w:rsidP="00C32E0A" w:rsidR="00C32E0A" w:rsidRPr="00887403">
      <w:pPr>
        <w:ind w:firstLine="708"/>
      </w:pPr>
      <w:r w:rsidRPr="00887403">
        <w:t xml:space="preserve">Vjerovnici čije su tražbine osporene upućeni su na pokretanje parnice radi utvrđivanja osporene tražbine temeljem čl. </w:t>
      </w:r>
      <w:smartTag w:element="metricconverter" w:uri="urn:schemas-microsoft-com:office:smarttags">
        <w:smartTagPr>
          <w:attr w:val="178 st" w:name="ProductID"/>
        </w:smartTagPr>
        <w:r w:rsidRPr="00887403">
          <w:t>178 st</w:t>
        </w:r>
      </w:smartTag>
      <w:r w:rsidRPr="00887403">
        <w:t xml:space="preserve">. 1 Stečajnog zakona. </w:t>
      </w:r>
    </w:p>
    <w:p w:rsidRDefault="00622CC8" w:rsidP="00622CC8" w:rsidR="00622CC8" w:rsidRPr="00500F83"/>
    <w:p w:rsidRDefault="00516736" w:rsidP="00516736" w:rsidR="00516736" w:rsidRPr="00500F83">
      <w:pPr>
        <w:jc w:val="center"/>
      </w:pPr>
      <w:r w:rsidRPr="00500F83">
        <w:t xml:space="preserve">U Zagrebu, </w:t>
      </w:r>
      <w:r w:rsidR="00C32E0A">
        <w:t>12</w:t>
      </w:r>
      <w:r w:rsidR="00A16663">
        <w:t xml:space="preserve">. veljače 2016. </w:t>
      </w:r>
      <w:r>
        <w:t xml:space="preserve"> </w:t>
      </w:r>
    </w:p>
    <w:p w:rsidRDefault="00516736" w:rsidP="00516736" w:rsidR="00516736" w:rsidRPr="00500F83"/>
    <w:p w:rsidRDefault="00516736" w:rsidP="00516736" w:rsidR="00516736" w:rsidRPr="00500F83">
      <w:r w:rsidRPr="00500F83">
        <w:tab/>
      </w:r>
      <w:r w:rsidRPr="00500F83">
        <w:tab/>
      </w:r>
      <w:r w:rsidRPr="00500F83">
        <w:tab/>
      </w:r>
      <w:r w:rsidRPr="00500F83">
        <w:tab/>
      </w:r>
      <w:r w:rsidRPr="00500F83">
        <w:tab/>
      </w:r>
      <w:r w:rsidRPr="00500F83">
        <w:tab/>
      </w:r>
      <w:r w:rsidRPr="00500F83">
        <w:tab/>
      </w:r>
      <w:r w:rsidRPr="00500F83">
        <w:tab/>
        <w:t xml:space="preserve">STEČAJNI SUDAC </w:t>
      </w:r>
    </w:p>
    <w:p w:rsidRDefault="00516736" w:rsidP="00516736" w:rsidR="00516736">
      <w:r w:rsidRPr="00500F83">
        <w:tab/>
      </w:r>
      <w:r w:rsidRPr="00500F83">
        <w:tab/>
      </w:r>
      <w:r w:rsidRPr="00500F83">
        <w:tab/>
      </w:r>
      <w:r w:rsidRPr="00500F83">
        <w:tab/>
      </w:r>
      <w:r w:rsidRPr="00500F83">
        <w:tab/>
      </w:r>
      <w:r w:rsidRPr="00500F83">
        <w:tab/>
      </w:r>
      <w:r w:rsidRPr="00500F83">
        <w:tab/>
      </w:r>
      <w:r w:rsidRPr="00500F83">
        <w:tab/>
        <w:t>Nada Kraljić</w:t>
      </w:r>
      <w:r w:rsidR="00D072C9">
        <w:t>,v.r.</w:t>
      </w:r>
    </w:p>
    <w:p w:rsidRDefault="006474F2" w:rsidP="00516736" w:rsidR="006474F2"/>
    <w:p w:rsidRDefault="006474F2" w:rsidP="00516736" w:rsidR="006474F2" w:rsidRPr="00500F83"/>
    <w:p w:rsidRDefault="00516736" w:rsidP="00516736" w:rsidR="00516736" w:rsidRPr="00500F83">
      <w:r w:rsidRPr="00500F83">
        <w:t>POUKA O PRAVNOM LIJEKU</w:t>
      </w:r>
    </w:p>
    <w:p w:rsidRDefault="00516736" w:rsidP="00516736" w:rsidR="00516736" w:rsidRPr="00500F83">
      <w:r w:rsidRPr="00500F83">
        <w:t xml:space="preserve">Protiv ovog rješenja nezadovoljna stranka može uložiti žalbu Visokom trgovačkom sudu Republike Hrvatske u roku od 8 dana po primitku rješenja, a ulaže se putem ovog suda u 3 primjerka </w:t>
      </w:r>
    </w:p>
    <w:p w:rsidRDefault="00516736" w:rsidP="00516736" w:rsidR="00516736" w:rsidRPr="00500F83"/>
    <w:p w:rsidRDefault="00D072C9" w:rsidR="00D072C9">
      <w:r>
        <w:tab/>
      </w:r>
      <w:r>
        <w:tab/>
      </w:r>
      <w:r>
        <w:tab/>
      </w:r>
      <w:r>
        <w:tab/>
      </w:r>
      <w:r>
        <w:tab/>
      </w:r>
      <w:r>
        <w:tab/>
      </w:r>
      <w:r>
        <w:tab/>
        <w:t>Za točnost otpravka-ovl.službenik</w:t>
      </w:r>
    </w:p>
    <w:p w:rsidRDefault="00D072C9" w:rsidP="00D072C9" w:rsidR="00D072C9">
      <w:pPr>
        <w:ind w:firstLine="708" w:left="4956"/>
      </w:pPr>
      <w:r>
        <w:t>Vinka Mihalinčić</w:t>
      </w:r>
    </w:p>
    <w:p w:rsidRDefault="00122545" w:rsidR="001E246B"/>
    <w:sectPr w:rsidSect="00A16663" w:rsidR="001E246B">
      <w:headerReference w:type="default" r:id="rId11"/>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90A6A" w:rsidP="00590A6A" w:rsidR="00590A6A">
      <w:r>
        <w:separator/>
      </w:r>
    </w:p>
  </w:endnote>
  <w:endnote w:id="0" w:type="continuationSeparator">
    <w:p w:rsidRDefault="00590A6A" w:rsidP="00590A6A" w:rsidR="00590A6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90A6A" w:rsidP="00590A6A" w:rsidR="00590A6A">
      <w:r>
        <w:separator/>
      </w:r>
    </w:p>
  </w:footnote>
  <w:footnote w:id="0" w:type="continuationSeparator">
    <w:p w:rsidRDefault="00590A6A" w:rsidP="00590A6A" w:rsidR="00590A6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143083732"/>
      <w:docPartObj>
        <w:docPartGallery w:val="Page Numbers (Top of Page)"/>
        <w:docPartUnique/>
      </w:docPartObj>
    </w:sdtPr>
    <w:sdtEndPr/>
    <w:sdtContent>
      <w:p w:rsidRDefault="00590A6A" w:rsidR="00590A6A">
        <w:pPr>
          <w:pStyle w:val="Zaglavlje"/>
          <w:jc w:val="center"/>
        </w:pPr>
        <w:r>
          <w:t xml:space="preserve">                                               </w:t>
        </w:r>
        <w:r>
          <w:fldChar w:fldCharType="begin"/>
        </w:r>
        <w:r>
          <w:instrText>PAGE   \* MERGEFORMAT</w:instrText>
        </w:r>
        <w:r>
          <w:fldChar w:fldCharType="separate"/>
        </w:r>
        <w:r w:rsidR="00122545">
          <w:rPr>
            <w:noProof/>
          </w:rPr>
          <w:t>3</w:t>
        </w:r>
        <w:r>
          <w:fldChar w:fldCharType="end"/>
        </w:r>
        <w:r>
          <w:t xml:space="preserve">                          31-St-</w:t>
        </w:r>
        <w:r w:rsidR="00991063">
          <w:t>276/14-272</w:t>
        </w:r>
      </w:p>
    </w:sdtContent>
  </w:sdt>
  <w:p w:rsidRDefault="00590A6A" w:rsidR="00590A6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480524"/>
    <w:multiLevelType w:val="hybridMultilevel"/>
    <w:tmpl w:val="3BF0DC9C"/>
    <w:lvl w:tplc="6E042CF6" w:ilvl="0">
      <w:start w:val="4"/>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attachedTemplate r:id="rId1"/>
  <w:defaultTabStop w:val="708"/>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3740D"/>
    <w:rsid w:val="00007DC8"/>
    <w:rsid w:val="00062CB3"/>
    <w:rsid w:val="00122545"/>
    <w:rsid w:val="00155ADD"/>
    <w:rsid w:val="0015645C"/>
    <w:rsid w:val="00180A08"/>
    <w:rsid w:val="001B0D4A"/>
    <w:rsid w:val="001C6B43"/>
    <w:rsid w:val="00210980"/>
    <w:rsid w:val="00283809"/>
    <w:rsid w:val="002A6164"/>
    <w:rsid w:val="002D7583"/>
    <w:rsid w:val="0030413A"/>
    <w:rsid w:val="00341B62"/>
    <w:rsid w:val="00345B69"/>
    <w:rsid w:val="00351FE2"/>
    <w:rsid w:val="00385F2F"/>
    <w:rsid w:val="003A7122"/>
    <w:rsid w:val="003F5D58"/>
    <w:rsid w:val="00462590"/>
    <w:rsid w:val="004853A1"/>
    <w:rsid w:val="004A0E50"/>
    <w:rsid w:val="004B72A9"/>
    <w:rsid w:val="004D2E65"/>
    <w:rsid w:val="004D61B5"/>
    <w:rsid w:val="005151FF"/>
    <w:rsid w:val="00516736"/>
    <w:rsid w:val="005315D9"/>
    <w:rsid w:val="00590A6A"/>
    <w:rsid w:val="005912EE"/>
    <w:rsid w:val="005977B5"/>
    <w:rsid w:val="005D7A46"/>
    <w:rsid w:val="00622CC8"/>
    <w:rsid w:val="006474F2"/>
    <w:rsid w:val="006630E6"/>
    <w:rsid w:val="006D37EF"/>
    <w:rsid w:val="006D7209"/>
    <w:rsid w:val="00757748"/>
    <w:rsid w:val="007A5DAF"/>
    <w:rsid w:val="007C5E77"/>
    <w:rsid w:val="00852BC6"/>
    <w:rsid w:val="008D12F2"/>
    <w:rsid w:val="009357C1"/>
    <w:rsid w:val="00991063"/>
    <w:rsid w:val="009D54ED"/>
    <w:rsid w:val="00A16663"/>
    <w:rsid w:val="00A4025F"/>
    <w:rsid w:val="00A81191"/>
    <w:rsid w:val="00A97E67"/>
    <w:rsid w:val="00AD5409"/>
    <w:rsid w:val="00B67A9F"/>
    <w:rsid w:val="00B71151"/>
    <w:rsid w:val="00BD271E"/>
    <w:rsid w:val="00C32E0A"/>
    <w:rsid w:val="00C56FCD"/>
    <w:rsid w:val="00CA1928"/>
    <w:rsid w:val="00CB121F"/>
    <w:rsid w:val="00CC4CC9"/>
    <w:rsid w:val="00D072C9"/>
    <w:rsid w:val="00D3740D"/>
    <w:rsid w:val="00D46BDA"/>
    <w:rsid w:val="00D51262"/>
    <w:rsid w:val="00D92198"/>
    <w:rsid w:val="00DD686D"/>
    <w:rsid w:val="00E760A0"/>
    <w:rsid w:val="00EA30C4"/>
    <w:rsid w:val="00EA3AF8"/>
    <w:rsid w:val="00EB07C2"/>
    <w:rsid w:val="00EE6B44"/>
    <w:rsid w:val="00F11ABD"/>
    <w:rsid w:val="00F33CE5"/>
    <w:rsid w:val="00F45796"/>
    <w:rsid w:val="00F54956"/>
    <w:rsid w:val="00F661C5"/>
    <w:rsid w:val="00F941E3"/>
    <w:rsid w:val="00FB0244"/>
    <w:rsid w:val="00FD2EE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3740D"/>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590A6A"/>
    <w:pPr>
      <w:tabs>
        <w:tab w:pos="4536" w:val="center"/>
        <w:tab w:pos="9072" w:val="right"/>
      </w:tabs>
    </w:pPr>
  </w:style>
  <w:style w:customStyle="true" w:styleId="ZaglavljeChar" w:type="character">
    <w:name w:val="Zaglavlje Char"/>
    <w:basedOn w:val="Zadanifontodlomka"/>
    <w:link w:val="Zaglavlje"/>
    <w:uiPriority w:val="99"/>
    <w:rsid w:val="00590A6A"/>
    <w:rPr>
      <w:rFonts w:cs="Times New Roman" w:eastAsia="Times New Roman"/>
      <w:szCs w:val="24"/>
      <w:lang w:eastAsia="hr-HR"/>
    </w:rPr>
  </w:style>
  <w:style w:styleId="Podnoje" w:type="paragraph">
    <w:name w:val="footer"/>
    <w:basedOn w:val="Normal"/>
    <w:link w:val="PodnojeChar"/>
    <w:uiPriority w:val="99"/>
    <w:unhideWhenUsed/>
    <w:rsid w:val="00590A6A"/>
    <w:pPr>
      <w:tabs>
        <w:tab w:pos="4536" w:val="center"/>
        <w:tab w:pos="9072" w:val="right"/>
      </w:tabs>
    </w:pPr>
  </w:style>
  <w:style w:customStyle="true" w:styleId="PodnojeChar" w:type="character">
    <w:name w:val="Podnožje Char"/>
    <w:basedOn w:val="Zadanifontodlomka"/>
    <w:link w:val="Podnoje"/>
    <w:uiPriority w:val="99"/>
    <w:rsid w:val="00590A6A"/>
    <w:rPr>
      <w:rFonts w:cs="Times New Roman" w:eastAsia="Times New Roman"/>
      <w:szCs w:val="24"/>
      <w:lang w:eastAsia="hr-HR"/>
    </w:rPr>
  </w:style>
  <w:style w:styleId="Tekstbalonia" w:type="paragraph">
    <w:name w:val="Balloon Text"/>
    <w:basedOn w:val="Normal"/>
    <w:link w:val="TekstbaloniaChar"/>
    <w:uiPriority w:val="99"/>
    <w:semiHidden/>
    <w:unhideWhenUsed/>
    <w:rsid w:val="00AD5409"/>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D5409"/>
    <w:rPr>
      <w:rFonts w:cs="Tahoma" w:eastAsia="Times New Roman" w:hAnsi="Tahoma" w:ascii="Tahoma"/>
      <w:sz w:val="16"/>
      <w:szCs w:val="16"/>
      <w:lang w:eastAsia="hr-HR"/>
    </w:rPr>
  </w:style>
  <w:style w:styleId="Odlomakpopisa" w:type="paragraph">
    <w:name w:val="List Paragraph"/>
    <w:basedOn w:val="Normal"/>
    <w:uiPriority w:val="34"/>
    <w:qFormat/>
    <w:rsid w:val="00622CC8"/>
    <w:pPr>
      <w:ind w:left="720"/>
      <w:contextualSpacing/>
    </w:pPr>
  </w:style>
  <w:style w:styleId="Tekstrezerviranogmjesta" w:type="character">
    <w:name w:val="Placeholder Text"/>
    <w:basedOn w:val="Zadanifontodlomka"/>
    <w:uiPriority w:val="99"/>
    <w:semiHidden/>
    <w:rsid w:val="00D072C9"/>
    <w:rPr>
      <w:color w:val="808080"/>
      <w:bdr w:space="0" w:sz="0" w:color="auto" w:val="none"/>
      <w:shd w:fill="auto" w:color="auto" w:val="clear"/>
    </w:rPr>
  </w:style>
  <w:style w:customStyle="true" w:styleId="eSPISCCParagraphDefaultFont" w:type="character">
    <w:name w:val="eSPIS_CC_Paragraph Default Font"/>
    <w:basedOn w:val="Zadanifontodlomka"/>
    <w:rsid w:val="00D072C9"/>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D072C9"/>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D072C9"/>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D072C9"/>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3740D"/>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590A6A"/>
    <w:pPr>
      <w:tabs>
        <w:tab w:pos="4536" w:val="center"/>
        <w:tab w:pos="9072" w:val="right"/>
      </w:tabs>
    </w:pPr>
  </w:style>
  <w:style w:customStyle="1" w:styleId="ZaglavljeChar" w:type="character">
    <w:name w:val="Zaglavlje Char"/>
    <w:basedOn w:val="Zadanifontodlomka"/>
    <w:link w:val="Zaglavlje"/>
    <w:uiPriority w:val="99"/>
    <w:rsid w:val="00590A6A"/>
    <w:rPr>
      <w:rFonts w:cs="Times New Roman" w:eastAsia="Times New Roman"/>
      <w:szCs w:val="24"/>
      <w:lang w:eastAsia="hr-HR"/>
    </w:rPr>
  </w:style>
  <w:style w:styleId="Podnoje" w:type="paragraph">
    <w:name w:val="footer"/>
    <w:basedOn w:val="Normal"/>
    <w:link w:val="PodnojeChar"/>
    <w:uiPriority w:val="99"/>
    <w:unhideWhenUsed/>
    <w:rsid w:val="00590A6A"/>
    <w:pPr>
      <w:tabs>
        <w:tab w:pos="4536" w:val="center"/>
        <w:tab w:pos="9072" w:val="right"/>
      </w:tabs>
    </w:pPr>
  </w:style>
  <w:style w:customStyle="1" w:styleId="PodnojeChar" w:type="character">
    <w:name w:val="Podnožje Char"/>
    <w:basedOn w:val="Zadanifontodlomka"/>
    <w:link w:val="Podnoje"/>
    <w:uiPriority w:val="99"/>
    <w:rsid w:val="00590A6A"/>
    <w:rPr>
      <w:rFonts w:cs="Times New Roman" w:eastAsia="Times New Roman"/>
      <w:szCs w:val="24"/>
      <w:lang w:eastAsia="hr-HR"/>
    </w:rPr>
  </w:style>
  <w:style w:styleId="Tekstbalonia" w:type="paragraph">
    <w:name w:val="Balloon Text"/>
    <w:basedOn w:val="Normal"/>
    <w:link w:val="TekstbaloniaChar"/>
    <w:uiPriority w:val="99"/>
    <w:semiHidden/>
    <w:unhideWhenUsed/>
    <w:rsid w:val="00AD5409"/>
    <w:rPr>
      <w:rFonts w:ascii="Tahoma" w:cs="Tahoma" w:hAnsi="Tahoma"/>
      <w:sz w:val="16"/>
      <w:szCs w:val="16"/>
    </w:rPr>
  </w:style>
  <w:style w:customStyle="1" w:styleId="TekstbaloniaChar" w:type="character">
    <w:name w:val="Tekst balončića Char"/>
    <w:basedOn w:val="Zadanifontodlomka"/>
    <w:link w:val="Tekstbalonia"/>
    <w:uiPriority w:val="99"/>
    <w:semiHidden/>
    <w:rsid w:val="00AD5409"/>
    <w:rPr>
      <w:rFonts w:ascii="Tahoma" w:cs="Tahoma" w:eastAsia="Times New Roman" w:hAnsi="Tahoma"/>
      <w:sz w:val="16"/>
      <w:szCs w:val="16"/>
      <w:lang w:eastAsia="hr-HR"/>
    </w:rPr>
  </w:style>
  <w:style w:styleId="Odlomakpopisa" w:type="paragraph">
    <w:name w:val="List Paragraph"/>
    <w:basedOn w:val="Normal"/>
    <w:uiPriority w:val="34"/>
    <w:qFormat/>
    <w:rsid w:val="00622CC8"/>
    <w:pPr>
      <w:ind w:left="720"/>
      <w:contextualSpacing/>
    </w:pPr>
  </w:style>
  <w:style w:styleId="Tekstrezerviranogmjesta" w:type="character">
    <w:name w:val="Placeholder Text"/>
    <w:basedOn w:val="Zadanifontodlomka"/>
    <w:uiPriority w:val="99"/>
    <w:semiHidden/>
    <w:rsid w:val="00D072C9"/>
    <w:rPr>
      <w:color w:val="808080"/>
      <w:bdr w:color="auto" w:space="0" w:sz="0" w:val="none"/>
      <w:shd w:color="auto" w:fill="auto" w:val="clear"/>
    </w:rPr>
  </w:style>
  <w:style w:customStyle="1" w:styleId="eSPISCCParagraphDefaultFont" w:type="character">
    <w:name w:val="eSPIS_CC_Paragraph Default Font"/>
    <w:basedOn w:val="Zadanifontodlomka"/>
    <w:rsid w:val="00D072C9"/>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D072C9"/>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D072C9"/>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D072C9"/>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veljače 2016.</izvorni_sadrzaj>
    <derivirana_varijabla naziv="DomainObject.DatumDonosenjaOdluke_1">12.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St-276/2014-272</izvorni_sadrzaj>
    <derivirana_varijabla naziv="DomainObject.Oznaka_1">St-276/2014-272</derivirana_varijabla>
  </DomainObject.Oznaka>
  <DomainObject.DonositeljOdluke.Ime>
    <izvorni_sadrzaj>Nada</izvorni_sadrzaj>
    <derivirana_varijabla naziv="DomainObject.DonositeljOdluke.Ime_1">Nada</derivirana_varijabla>
  </DomainObject.DonositeljOdluke.Ime>
  <DomainObject.DonositeljOdluke.Prezime>
    <izvorni_sadrzaj>Kraljić</izvorni_sadrzaj>
    <derivirana_varijabla naziv="DomainObject.DonositeljOdluke.Prezime_1">Kraljić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276</izvorni_sadrzaj>
    <derivirana_varijabla naziv="DomainObject.Predmet.Broj_1">276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travnja 2014.</izvorni_sadrzaj>
    <derivirana_varijabla naziv="DomainObject.Predmet.DatumOsnivanja_1">3. travnja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I 6. SVEZAK - NAPLATA 
SUDSKIH PRISTOJBI 4.2.2016.
- OSTATAK SPISA U REFERADI</izvorni_sadrzaj>
    <derivirana_varijabla naziv="DomainObject.Predmet.Opis_1">1. I 6. SVEZAK - NAPLATA 
SUDSKIH PRISTOJBI 4.2.2016.
- OSTATAK SPISA U REFERADI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St-276/2014</izvorni_sadrzaj>
    <derivirana_varijabla naziv="DomainObject.Predmet.OznakaBroj_1">St-276/2014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HOTELSKO TURISTIČKO DRUŠTVO MATIJA GUBEC D.D. u stečaju zastupanog po punomoćniku Ivan Hudoletnjak</izvorni_sadrzaj>
    <derivirana_varijabla naziv="DomainObject.Predmet.ProtustrankaFormated_1">  HOTELSKO TURISTIČKO DRUŠTVO MATIJA GUBEC D.D. u stečaju zastupanog po punomoćniku Ivan Hudoletnjak</derivirana_varijabla>
  </DomainObject.Predmet.ProtustrankaFormated>
  <DomainObject.Predmet.ProtustrankaFormatedOIB>
    <izvorni_sadrzaj>  HOTELSKO TURISTIČKO DRUŠTVO MATIJA GUBEC D.D. u stečaju, OIB 63048129745 zastupanog po punomoćniku Ivan Hudoletnjak</izvorni_sadrzaj>
    <derivirana_varijabla naziv="DomainObject.Predmet.ProtustrankaFormatedOIB_1">  HOTELSKO TURISTIČKO DRUŠTVO MATIJA GUBEC D.D. u stečaju, OIB 63048129745 zastupanog po punomoćniku Ivan Hudoletnjak</derivirana_varijabla>
  </DomainObject.Predmet.ProtustrankaFormatedOIB>
  <DomainObject.Predmet.ProtustrankaFormatedWithAdress>
    <izvorni_sadrzaj> HOTELSKO TURISTIČKO DRUŠTVO MATIJA GUBEC D.D. u stečaju, Viktora Šipeka 31, 49240 Stubičke Toplice zastupanog po punomoćniku Ivan Hudoletnjak</izvorni_sadrzaj>
    <derivirana_varijabla naziv="DomainObject.Predmet.ProtustrankaFormatedWithAdress_1"> HOTELSKO TURISTIČKO DRUŠTVO MATIJA GUBEC D.D. u stečaju, Viktora Šipeka 31, 49240 Stubičke Toplice zastupanog po punomoćniku Ivan Hudoletnjak</derivirana_varijabla>
  </DomainObject.Predmet.ProtustrankaFormatedWithAdress>
  <DomainObject.Predmet.ProtustrankaFormatedWithAdressOIB>
    <izvorni_sadrzaj> HOTELSKO TURISTIČKO DRUŠTVO MATIJA GUBEC D.D. u stečaju, OIB 63048129745, Viktora Šipeka 31, 49240 Stubičke Toplice zastupanog po punomoćniku Ivan Hudoletnjak</izvorni_sadrzaj>
    <derivirana_varijabla naziv="DomainObject.Predmet.ProtustrankaFormatedWithAdressOIB_1"> HOTELSKO TURISTIČKO DRUŠTVO MATIJA GUBEC D.D. u stečaju, OIB 63048129745, Viktora Šipeka 31, 49240 Stubičke Toplice zastupanog po punomoćniku Ivan Hudoletnjak</derivirana_varijabla>
  </DomainObject.Predmet.ProtustrankaFormatedWithAdressOIB>
  <DomainObject.Predmet.ProtustrankaWithAdress>
    <izvorni_sadrzaj>HOTELSKO TURISTIČKO DRUŠTVO MATIJA GUBEC D.D. u stečaju Viktora Šipeka 31, 49240 Stubičke Toplice</izvorni_sadrzaj>
    <derivirana_varijabla naziv="DomainObject.Predmet.ProtustrankaWithAdress_1">HOTELSKO TURISTIČKO DRUŠTVO MATIJA GUBEC D.D. u stečaju Viktora Šipeka 31, 49240 Stubičke Toplice</derivirana_varijabla>
  </DomainObject.Predmet.ProtustrankaWithAdress>
  <DomainObject.Predmet.ProtustrankaWithAdressOIB>
    <izvorni_sadrzaj>HOTELSKO TURISTIČKO DRUŠTVO MATIJA GUBEC D.D. u stečaju, OIB 63048129745, Viktora Šipeka 31, 49240 Stubičke Toplice</izvorni_sadrzaj>
    <derivirana_varijabla naziv="DomainObject.Predmet.ProtustrankaWithAdressOIB_1">HOTELSKO TURISTIČKO DRUŠTVO MATIJA GUBEC D.D. u stečaju, OIB 63048129745, Viktora Šipeka 31, 49240 Stubičke Toplice</derivirana_varijabla>
  </DomainObject.Predmet.ProtustrankaWithAdressOIB>
  <DomainObject.Predmet.ProtustrankaNazivFormated>
    <izvorni_sadrzaj>HOTELSKO TURISTIČKO DRUŠTVO MATIJA GUBEC D.D. u stečaju</izvorni_sadrzaj>
    <derivirana_varijabla naziv="DomainObject.Predmet.ProtustrankaNazivFormated_1">HOTELSKO TURISTIČKO DRUŠTVO MATIJA GUBEC D.D. u stečaju</derivirana_varijabla>
  </DomainObject.Predmet.ProtustrankaNazivFormated>
  <DomainObject.Predmet.ProtustrankaNazivFormatedOIB>
    <izvorni_sadrzaj>HOTELSKO TURISTIČKO DRUŠTVO MATIJA GUBEC D.D. u stečaju, OIB 63048129745</izvorni_sadrzaj>
    <derivirana_varijabla naziv="DomainObject.Predmet.ProtustrankaNazivFormatedOIB_1">HOTELSKO TURISTIČKO DRUŠTVO MATIJA GUBEC D.D. u stečaju, OIB 63048129745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31.St - N. Kraljić</izvorni_sadrzaj>
    <derivirana_varijabla naziv="DomainObject.Predmet.Referada.Naziv_1">31.St - N. Kraljić</derivirana_varijabla>
  </DomainObject.Predmet.Referada.Naziv>
  <DomainObject.Predmet.Referada.Oznaka>
    <izvorni_sadrzaj>31. St</izvorni_sadrzaj>
    <derivirana_varijabla naziv="DomainObject.Predmet.Referada.Oznaka_1">31. St</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Nada Kraljić</izvorni_sadrzaj>
    <derivirana_varijabla naziv="DomainObject.Predmet.Referada.Sudac_1">Nada Kraljić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Darinka Bezik zastupanog po punomoćniku Zlatko Ostroški; Tatjana Brlobuš zastupanog po punomoćniku Zlatko Ostroški; Ivan Cvetko zastupanog po punomoćniku Zlatko Ostroški; Dubravka Curi zastupanog po punomoćniku Zlatko Ostroški; Vladimir Fijačko zastupanog po punomoćniku Zlatko Ostroški; Željko Grgić zastupanog po punomoćniku Zlatko Ostroški; Antonija Jagečić zastupanog po punomoćniku Zlatko Ostroški; Marija Josipović zastupanog po punomoćniku Zlatko Ostroški; Antonija Klanjičić zastupanog po punomoćniku Zlatko Ostroški; Mirjana Mrzljak zastupanog po punomoćniku Zlatko Ostroški; Gordana Pavičić zastupanog po punomoćniku Zlatko Ostroški; Marija Piljek zastupanog po punomoćniku Zlatko Ostroški; Nada Stepančec zastupanog po punomoćniku Zlatko Ostroški; Trpimir Gotal zastupanog po punomoćniku Zlatko Ostroški; Zdenko Poštek</izvorni_sadrzaj>
    <derivirana_varijabla naziv="DomainObject.Predmet.StrankaFormated_1">  Darinka Bezik zastupanog po punomoćniku Zlatko Ostroški; Tatjana Brlobuš zastupanog po punomoćniku Zlatko Ostroški; Ivan Cvetko zastupanog po punomoćniku Zlatko Ostroški; Dubravka Curi zastupanog po punomoćniku Zlatko Ostroški; Vladimir Fijačko zastupanog po punomoćniku Zlatko Ostroški; Željko Grgić zastupanog po punomoćniku Zlatko Ostroški; Antonija Jagečić zastupanog po punomoćniku Zlatko Ostroški; Marija Josipović zastupanog po punomoćniku Zlatko Ostroški; Antonija Klanjičić zastupanog po punomoćniku Zlatko Ostroški; Mirjana Mrzljak zastupanog po punomoćniku Zlatko Ostroški; Gordana Pavičić zastupanog po punomoćniku Zlatko Ostroški; Marija Piljek zastupanog po punomoćniku Zlatko Ostroški; Nada Stepančec zastupanog po punomoćniku Zlatko Ostroški; Trpimir Gotal zastupanog po punomoćniku Zlatko Ostroški; Zdenko Poštek</derivirana_varijabla>
  </DomainObject.Predmet.StrankaFormated>
  <DomainObject.Predmet.StrankaFormatedOIB>
    <izvorni_sadrzaj>  Darinka Bezik, OIB 25505360613 zastupanog po punomoćniku Zlatko Ostroški; Tatjana Brlobuš, OIB 93832602635 zastupanog po punomoćniku Zlatko Ostroški; Ivan Cvetko zastupanog po punomoćniku Zlatko Ostroški; Dubravka Curi, OIB 79441531885 zastupanog po punomoćniku Zlatko Ostroški; Vladimir Fijačko zastupanog po punomoćniku Zlatko Ostroški; Željko Grgić zastupanog po punomoćniku Zlatko Ostroški; Antonija Jagečić zastupanog po punomoćniku Zlatko Ostroški; Marija Josipović zastupanog po punomoćniku Zlatko Ostroški; Antonija Klanjičić zastupanog po punomoćniku Zlatko Ostroški; Mirjana Mrzljak zastupanog po punomoćniku Zlatko Ostroški; Gordana Pavičić zastupanog po punomoćniku Zlatko Ostroški; Marija Piljek zastupanog po punomoćniku Zlatko Ostroški; Nada Stepančec, OIB 15651775606 zastupanog po punomoćniku Zlatko Ostroški; Trpimir Gotal, OIB 37400963389 zastupanog po punomoćniku Zlatko Ostroški; Zdenko Poštek, OIB 92434505953</izvorni_sadrzaj>
    <derivirana_varijabla naziv="DomainObject.Predmet.StrankaFormatedOIB_1">  Darinka Bezik, OIB 25505360613 zastupanog po punomoćniku Zlatko Ostroški; Tatjana Brlobuš, OIB 93832602635 zastupanog po punomoćniku Zlatko Ostroški; Ivan Cvetko zastupanog po punomoćniku Zlatko Ostroški; Dubravka Curi, OIB 79441531885 zastupanog po punomoćniku Zlatko Ostroški; Vladimir Fijačko zastupanog po punomoćniku Zlatko Ostroški; Željko Grgić zastupanog po punomoćniku Zlatko Ostroški; Antonija Jagečić zastupanog po punomoćniku Zlatko Ostroški; Marija Josipović zastupanog po punomoćniku Zlatko Ostroški; Antonija Klanjičić zastupanog po punomoćniku Zlatko Ostroški; Mirjana Mrzljak zastupanog po punomoćniku Zlatko Ostroški; Gordana Pavičić zastupanog po punomoćniku Zlatko Ostroški; Marija Piljek zastupanog po punomoćniku Zlatko Ostroški; Nada Stepančec, OIB 15651775606 zastupanog po punomoćniku Zlatko Ostroški; Trpimir Gotal, OIB 37400963389 zastupanog po punomoćniku Zlatko Ostroški; Zdenko Poštek, OIB 92434505953</derivirana_varijabla>
  </DomainObject.Predmet.StrankaFormatedOIB>
  <DomainObject.Predmet.StrankaFormatedWithAdress>
    <izvorni_sadrzaj> Darinka Bezik, Donja Podgora 73, 49240 Donja Podgora zastupanog po punomoćniku Zlatko Ostroški; Tatjana Brlobuš, Podgorska 50, 49240 Donja Stubica zastupanog po punomoćniku Zlatko Ostroški; Ivan Cvetko, Šemnica Donja 81, 49000 Lepajci zastupanog po punomoćniku Zlatko Ostroški; Dubravka Curi, Vinogorska Ulica 16, 49243 Andraševec zastupanog po punomoćniku Zlatko Ostroški; Vladimir Fijačko, Sljemenska 46, 10297 Jakovlje zastupanog po punomoćniku Zlatko Ostroški; Željko Grgić, Selnica 159, 49246 Marija Bistrica zastupanog po punomoćniku Zlatko Ostroški; Antonija Jagečić, Stjepana Ptičeka 13 A, 49243 Oroslavje zastupanog po punomoćniku Zlatko Ostroški; Marija Josipović, Sljemenski put 2, 49240 Stubičke Toplice zastupanog po punomoćniku Zlatko Ostroški; Antonija Klanjičić, Samci 40, 49240 Gornja Stubica zastupanog po punomoćniku Zlatko Ostroški; Mirjana Mrzljak, V. Nazora 9, 49240 Stubičke Toplice zastupanog po punomoćniku Zlatko Ostroški; Gordana Pavičić, V. Šipeka 26, 49240 Stubičke Toplice zastupanog po punomoćniku Zlatko Ostroški; Marija Piljek, Štrucljevo 85, 49223 Sveti Križ Začretje zastupanog po punomoćniku Zlatko Ostroški; Nada Stepančec, Lj.babića 48, 49243 Oroslavje zastupanog po punomoćniku Zlatko Ostroški; Trpimir Gotal, Ulica Mirka Ožegovića 14, 10290 Zaprešić zastupanog po punomoćniku Zlatko Ostroški; Zdenko Poštek, Lj.b.đalskog 52, 49240 Stubičke Toplice</izvorni_sadrzaj>
    <derivirana_varijabla naziv="DomainObject.Predmet.StrankaFormatedWithAdress_1"> Darinka Bezik, Donja Podgora 73, 49240 Donja Podgora zastupanog po punomoćniku Zlatko Ostroški; Tatjana Brlobuš, Podgorska 50, 49240 Donja Stubica zastupanog po punomoćniku Zlatko Ostroški; Ivan Cvetko, Šemnica Donja 81, 49000 Lepajci zastupanog po punomoćniku Zlatko Ostroški; Dubravka Curi, Vinogorska Ulica 16, 49243 Andraševec zastupanog po punomoćniku Zlatko Ostroški; Vladimir Fijačko, Sljemenska 46, 10297 Jakovlje zastupanog po punomoćniku Zlatko Ostroški; Željko Grgić, Selnica 159, 49246 Marija Bistrica zastupanog po punomoćniku Zlatko Ostroški; Antonija Jagečić, Stjepana Ptičeka 13 A, 49243 Oroslavje zastupanog po punomoćniku Zlatko Ostroški; Marija Josipović, Sljemenski put 2, 49240 Stubičke Toplice zastupanog po punomoćniku Zlatko Ostroški; Antonija Klanjičić, Samci 40, 49240 Gornja Stubica zastupanog po punomoćniku Zlatko Ostroški; Mirjana Mrzljak, V. Nazora 9, 49240 Stubičke Toplice zastupanog po punomoćniku Zlatko Ostroški; Gordana Pavičić, V. Šipeka 26, 49240 Stubičke Toplice zastupanog po punomoćniku Zlatko Ostroški; Marija Piljek, Štrucljevo 85, 49223 Sveti Križ Začretje zastupanog po punomoćniku Zlatko Ostroški; Nada Stepančec, Lj.babića 48, 49243 Oroslavje zastupanog po punomoćniku Zlatko Ostroški; Trpimir Gotal, Ulica Mirka Ožegovića 14, 10290 Zaprešić zastupanog po punomoćniku Zlatko Ostroški; Zdenko Poštek, Lj.b.đalskog 52, 49240 Stubičke Toplice</derivirana_varijabla>
  </DomainObject.Predmet.StrankaFormatedWithAdress>
  <DomainObject.Predmet.StrankaFormatedWithAdressOIB>
    <izvorni_sadrzaj> Darinka Bezik, OIB 25505360613, Donja Podgora 73, 49240 Donja Podgora zastupanog po punomoćniku Zlatko Ostroški; Tatjana Brlobuš, OIB 93832602635, Podgorska 50, 49240 Donja Stubica zastupanog po punomoćniku Zlatko Ostroški; Ivan Cvetko, Šemnica Donja 81, 49000 Lepajci zastupanog po punomoćniku Zlatko Ostroški; Dubravka Curi, OIB 79441531885, Vinogorska Ulica 16, 49243 Andraševec zastupanog po punomoćniku Zlatko Ostroški; Vladimir Fijačko, Sljemenska 46, 10297 Jakovlje zastupanog po punomoćniku Zlatko Ostroški; Željko Grgić, Selnica 159, 49246 Marija Bistrica zastupanog po punomoćniku Zlatko Ostroški; Antonija Jagečić, Stjepana Ptičeka 13 A, 49243 Oroslavje zastupanog po punomoćniku Zlatko Ostroški; Marija Josipović, Sljemenski put 2, 49240 Stubičke Toplice zastupanog po punomoćniku Zlatko Ostroški; Antonija Klanjičić, Samci 40, 49240 Gornja Stubica zastupanog po punomoćniku Zlatko Ostroški; Mirjana Mrzljak, V. Nazora 9, 49240 Stubičke Toplice zastupanog po punomoćniku Zlatko Ostroški; Gordana Pavičić, V. Šipeka 26, 49240 Stubičke Toplice zastupanog po punomoćniku Zlatko Ostroški; Marija Piljek, Štrucljevo 85, 49223 Sveti Križ Začretje zastupanog po punomoćniku Zlatko Ostroški; Nada Stepančec, OIB 15651775606, Lj.babića 48, 49243 Oroslavje zastupanog po punomoćniku Zlatko Ostroški; Trpimir Gotal, OIB 37400963389, Ulica Mirka Ožegovića 14, 10290 Zaprešić zastupanog po punomoćniku Zlatko Ostroški; Zdenko Poštek, OIB 92434505953, Lj.b.đalskog 52, 49240 Stubičke Toplice</izvorni_sadrzaj>
    <derivirana_varijabla naziv="DomainObject.Predmet.StrankaFormatedWithAdressOIB_1"> Darinka Bezik, OIB 25505360613, Donja Podgora 73, 49240 Donja Podgora zastupanog po punomoćniku Zlatko Ostroški; Tatjana Brlobuš, OIB 93832602635, Podgorska 50, 49240 Donja Stubica zastupanog po punomoćniku Zlatko Ostroški; Ivan Cvetko, Šemnica Donja 81, 49000 Lepajci zastupanog po punomoćniku Zlatko Ostroški; Dubravka Curi, OIB 79441531885, Vinogorska Ulica 16, 49243 Andraševec zastupanog po punomoćniku Zlatko Ostroški; Vladimir Fijačko, Sljemenska 46, 10297 Jakovlje zastupanog po punomoćniku Zlatko Ostroški; Željko Grgić, Selnica 159, 49246 Marija Bistrica zastupanog po punomoćniku Zlatko Ostroški; Antonija Jagečić, Stjepana Ptičeka 13 A, 49243 Oroslavje zastupanog po punomoćniku Zlatko Ostroški; Marija Josipović, Sljemenski put 2, 49240 Stubičke Toplice zastupanog po punomoćniku Zlatko Ostroški; Antonija Klanjičić, Samci 40, 49240 Gornja Stubica zastupanog po punomoćniku Zlatko Ostroški; Mirjana Mrzljak, V. Nazora 9, 49240 Stubičke Toplice zastupanog po punomoćniku Zlatko Ostroški; Gordana Pavičić, V. Šipeka 26, 49240 Stubičke Toplice zastupanog po punomoćniku Zlatko Ostroški; Marija Piljek, Štrucljevo 85, 49223 Sveti Križ Začretje zastupanog po punomoćniku Zlatko Ostroški; Nada Stepančec, OIB 15651775606, Lj.babića 48, 49243 Oroslavje zastupanog po punomoćniku Zlatko Ostroški; Trpimir Gotal, OIB 37400963389, Ulica Mirka Ožegovića 14, 10290 Zaprešić zastupanog po punomoćniku Zlatko Ostroški; Zdenko Poštek, OIB 92434505953, Lj.b.đalskog 52, 49240 Stubičke Toplice</derivirana_varijabla>
  </DomainObject.Predmet.StrankaFormatedWithAdressOIB>
  <DomainObject.Predmet.StrankaWithAdress>
    <izvorni_sadrzaj>Darinka Bezik Donja Podgora 73,49240 Donja Podgora,Tatjana Brlobuš Podgorska 50,49240 Donja Stubica,Ivan Cvetko Šemnica Donja 81,49000 Lepajci,Dubravka Curi Vinogorska Ulica 16,49243 Andraševec,Vladimir Fijačko Sljemenska 46,10297 Jakovlje,Željko Grgić Selnica 159,49246 Marija Bistrica,Antonija Jagečić Stjepana Ptičeka 13 A,49243 Oroslavje,Marija Josipović Sljemenski put 2,49240 Stubičke Toplice,Antonija Klanjičić Samci 40,49240 Gornja Stubica,Mirjana Mrzljak V. Nazora 9,49240 Stubičke Toplice,Gordana Pavičić V. Šipeka 26,49240 Stubičke Toplice,Marija Piljek Štrucljevo 85,49223 Sveti Križ Začretje,Nada Stepančec Lj.babića 48,49243 Oroslavje,Trpimir Gotal Ulica Mirka Ožegovića 14,10290 Zaprešić,Zdenko Poštek Lj.b.đalskog 52,49240 Stubičke Toplice</izvorni_sadrzaj>
    <derivirana_varijabla naziv="DomainObject.Predmet.StrankaWithAdress_1">Darinka Bezik Donja Podgora 73,49240 Donja Podgora,Tatjana Brlobuš Podgorska 50,49240 Donja Stubica,Ivan Cvetko Šemnica Donja 81,49000 Lepajci,Dubravka Curi Vinogorska Ulica 16,49243 Andraševec,Vladimir Fijačko Sljemenska 46,10297 Jakovlje,Željko Grgić Selnica 159,49246 Marija Bistrica,Antonija Jagečić Stjepana Ptičeka 13 A,49243 Oroslavje,Marija Josipović Sljemenski put 2,49240 Stubičke Toplice,Antonija Klanjičić Samci 40,49240 Gornja Stubica,Mirjana Mrzljak V. Nazora 9,49240 Stubičke Toplice,Gordana Pavičić V. Šipeka 26,49240 Stubičke Toplice,Marija Piljek Štrucljevo 85,49223 Sveti Križ Začretje,Nada Stepančec Lj.babića 48,49243 Oroslavje,Trpimir Gotal Ulica Mirka Ožegovića 14,10290 Zaprešić,Zdenko Poštek Lj.b.đalskog 52,49240 Stubičke Toplice</derivirana_varijabla>
  </DomainObject.Predmet.StrankaWithAdress>
  <DomainObject.Predmet.StrankaWithAdressOIB>
    <izvorni_sadrzaj>Darinka Bezik, OIB 25505360613, Donja Podgora 73,49240 Donja Podgora,Tatjana Brlobuš, OIB 93832602635, Podgorska 50,49240 Donja Stubica,Ivan Cvetko, Šemnica Donja 81,49000 Lepajci,Dubravka Curi, OIB 79441531885, Vinogorska Ulica 16,49243 Andraševec,Vladimir Fijačko, Sljemenska 46,10297 Jakovlje,Željko Grgić, Selnica 159,49246 Marija Bistrica,Antonija Jagečić, Stjepana Ptičeka 13 A,49243 Oroslavje,Marija Josipović, Sljemenski put 2,49240 Stubičke Toplice,Antonija Klanjičić, Samci 40,49240 Gornja Stubica,Mirjana Mrzljak, V. Nazora 9,49240 Stubičke Toplice,Gordana Pavičić, V. Šipeka 26,49240 Stubičke Toplice,Marija Piljek, Štrucljevo 85,49223 Sveti Križ Začretje,Nada Stepančec, OIB 15651775606, Lj.babića 48,49243 Oroslavje,Trpimir Gotal, OIB 37400963389, Ulica Mirka Ožegovića 14,10290 Zaprešić,Zdenko Poštek, OIB 92434505953, Lj.b.đalskog 52,49240 Stubičke Toplice</izvorni_sadrzaj>
    <derivirana_varijabla naziv="DomainObject.Predmet.StrankaWithAdressOIB_1">Darinka Bezik, OIB 25505360613, Donja Podgora 73,49240 Donja Podgora,Tatjana Brlobuš, OIB 93832602635, Podgorska 50,49240 Donja Stubica,Ivan Cvetko, Šemnica Donja 81,49000 Lepajci,Dubravka Curi, OIB 79441531885, Vinogorska Ulica 16,49243 Andraševec,Vladimir Fijačko, Sljemenska 46,10297 Jakovlje,Željko Grgić, Selnica 159,49246 Marija Bistrica,Antonija Jagečić, Stjepana Ptičeka 13 A,49243 Oroslavje,Marija Josipović, Sljemenski put 2,49240 Stubičke Toplice,Antonija Klanjičić, Samci 40,49240 Gornja Stubica,Mirjana Mrzljak, V. Nazora 9,49240 Stubičke Toplice,Gordana Pavičić, V. Šipeka 26,49240 Stubičke Toplice,Marija Piljek, Štrucljevo 85,49223 Sveti Križ Začretje,Nada Stepančec, OIB 15651775606, Lj.babića 48,49243 Oroslavje,Trpimir Gotal, OIB 37400963389, Ulica Mirka Ožegovića 14,10290 Zaprešić,Zdenko Poštek, OIB 92434505953, Lj.b.đalskog 52,49240 Stubičke Toplice</derivirana_varijabla>
  </DomainObject.Predmet.StrankaWithAdressOIB>
  <DomainObject.Predmet.StrankaNazivFormated>
    <izvorni_sadrzaj>Darinka Bezik,Tatjana Brlobuš,Ivan Cvetko,Dubravka Curi,Vladimir Fijačko,Željko Grgić,Antonija Jagečić,Marija Josipović,Antonija Klanjičić,Mirjana Mrzljak,Gordana Pavičić,Marija Piljek,Nada Stepančec,Trpimir Gotal,Zdenko Poštek</izvorni_sadrzaj>
    <derivirana_varijabla naziv="DomainObject.Predmet.StrankaNazivFormated_1">Darinka Bezik,Tatjana Brlobuš,Ivan Cvetko,Dubravka Curi,Vladimir Fijačko,Željko Grgić,Antonija Jagečić,Marija Josipović,Antonija Klanjičić,Mirjana Mrzljak,Gordana Pavičić,Marija Piljek,Nada Stepančec,Trpimir Gotal,Zdenko Poštek</derivirana_varijabla>
  </DomainObject.Predmet.StrankaNazivFormated>
  <DomainObject.Predmet.StrankaNazivFormatedOIB>
    <izvorni_sadrzaj>Darinka Bezik, OIB 25505360613,Tatjana Brlobuš, OIB 93832602635,Ivan Cvetko,Dubravka Curi, OIB 79441531885,Vladimir Fijačko,Željko Grgić,Antonija Jagečić,Marija Josipović,Antonija Klanjičić,Mirjana Mrzljak,Gordana Pavičić,Marija Piljek,Nada Stepančec, OIB 15651775606,Trpimir Gotal, OIB 37400963389,Zdenko Poštek, OIB 92434505953</izvorni_sadrzaj>
    <derivirana_varijabla naziv="DomainObject.Predmet.StrankaNazivFormatedOIB_1">Darinka Bezik, OIB 25505360613,Tatjana Brlobuš, OIB 93832602635,Ivan Cvetko,Dubravka Curi, OIB 79441531885,Vladimir Fijačko,Željko Grgić,Antonija Jagečić,Marija Josipović,Antonija Klanjičić,Mirjana Mrzljak,Gordana Pavičić,Marija Piljek,Nada Stepančec, OIB 15651775606,Trpimir Gotal, OIB 37400963389,Zdenko Poštek, OIB 92434505953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31.St - N. Kraljić</izvorni_sadrzaj>
    <derivirana_varijabla naziv="DomainObject.Predmet.TrenutnaLokacijaSpisa.Naziv_1">31.St - N. Kraljić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Darinka Bezik zastupanog po punomoćniku Zlatko Ostroški</item>
      <item>Tatjana Brlobuš zastupanog po punomoćniku Zlatko Ostroški</item>
      <item>Ivan Cvetko zastupanog po punomoćniku Zlatko Ostroški</item>
      <item>Dubravka Curi zastupanog po punomoćniku Zlatko Ostroški</item>
      <item>Vladimir Fijačko zastupanog po punomoćniku Zlatko Ostroški</item>
      <item>Željko Grgić zastupanog po punomoćniku Zlatko Ostroški</item>
      <item>Antonija Jagečić zastupanog po punomoćniku Zlatko Ostroški</item>
      <item>Marija Josipović zastupanog po punomoćniku Zlatko Ostroški</item>
      <item>Antonija Klanjičić zastupanog po punomoćniku Zlatko Ostroški</item>
      <item>Mirjana Mrzljak zastupanog po punomoćniku Zlatko Ostroški</item>
      <item>Gordana Pavičić zastupanog po punomoćniku Zlatko Ostroški</item>
      <item>Marija Piljek zastupanog po punomoćniku Zlatko Ostroški</item>
      <item>Nada Stepančec zastupanog po punomoćniku Zlatko Ostroški</item>
      <item>Trpimir Gotal zastupanog po punomoćniku Zlatko Ostroški</item>
      <item>Zdenko Poštek</item>
    </izvorni_sadrzaj>
    <derivirana_varijabla naziv="DomainObject.Predmet.StrankaListFormated_1">
      <item>Darinka Bezik zastupanog po punomoćniku Zlatko Ostroški</item>
      <item>Tatjana Brlobuš zastupanog po punomoćniku Zlatko Ostroški</item>
      <item>Ivan Cvetko zastupanog po punomoćniku Zlatko Ostroški</item>
      <item>Dubravka Curi zastupanog po punomoćniku Zlatko Ostroški</item>
      <item>Vladimir Fijačko zastupanog po punomoćniku Zlatko Ostroški</item>
      <item>Željko Grgić zastupanog po punomoćniku Zlatko Ostroški</item>
      <item>Antonija Jagečić zastupanog po punomoćniku Zlatko Ostroški</item>
      <item>Marija Josipović zastupanog po punomoćniku Zlatko Ostroški</item>
      <item>Antonija Klanjičić zastupanog po punomoćniku Zlatko Ostroški</item>
      <item>Mirjana Mrzljak zastupanog po punomoćniku Zlatko Ostroški</item>
      <item>Gordana Pavičić zastupanog po punomoćniku Zlatko Ostroški</item>
      <item>Marija Piljek zastupanog po punomoćniku Zlatko Ostroški</item>
      <item>Nada Stepančec zastupanog po punomoćniku Zlatko Ostroški</item>
      <item>Trpimir Gotal zastupanog po punomoćniku Zlatko Ostroški</item>
      <item>Zdenko Poštek</item>
    </derivirana_varijabla>
  </DomainObject.Predmet.StrankaListFormated>
  <DomainObject.Predmet.StrankaListFormatedOIB>
    <izvorni_sadrzaj>
      <item>Darinka Bezik, OIB 25505360613 zastupanog po punomoćniku Zlatko Ostroški</item>
      <item>Tatjana Brlobuš, OIB 93832602635 zastupanog po punomoćniku Zlatko Ostroški</item>
      <item>Ivan Cvetko zastupanog po punomoćniku Zlatko Ostroški</item>
      <item>Dubravka Curi, OIB 79441531885 zastupanog po punomoćniku Zlatko Ostroški</item>
      <item>Vladimir Fijačko zastupanog po punomoćniku Zlatko Ostroški</item>
      <item>Željko Grgić zastupanog po punomoćniku Zlatko Ostroški</item>
      <item>Antonija Jagečić zastupanog po punomoćniku Zlatko Ostroški</item>
      <item>Marija Josipović zastupanog po punomoćniku Zlatko Ostroški</item>
      <item>Antonija Klanjičić zastupanog po punomoćniku Zlatko Ostroški</item>
      <item>Mirjana Mrzljak zastupanog po punomoćniku Zlatko Ostroški</item>
      <item>Gordana Pavičić zastupanog po punomoćniku Zlatko Ostroški</item>
      <item>Marija Piljek zastupanog po punomoćniku Zlatko Ostroški</item>
      <item>Nada Stepančec, OIB 15651775606 zastupanog po punomoćniku Zlatko Ostroški</item>
      <item>Trpimir Gotal, OIB 37400963389 zastupanog po punomoćniku Zlatko Ostroški</item>
      <item>Zdenko Poštek, OIB 92434505953</item>
    </izvorni_sadrzaj>
    <derivirana_varijabla naziv="DomainObject.Predmet.StrankaListFormatedOIB_1">
      <item>Darinka Bezik, OIB 25505360613 zastupanog po punomoćniku Zlatko Ostroški</item>
      <item>Tatjana Brlobuš, OIB 93832602635 zastupanog po punomoćniku Zlatko Ostroški</item>
      <item>Ivan Cvetko zastupanog po punomoćniku Zlatko Ostroški</item>
      <item>Dubravka Curi, OIB 79441531885 zastupanog po punomoćniku Zlatko Ostroški</item>
      <item>Vladimir Fijačko zastupanog po punomoćniku Zlatko Ostroški</item>
      <item>Željko Grgić zastupanog po punomoćniku Zlatko Ostroški</item>
      <item>Antonija Jagečić zastupanog po punomoćniku Zlatko Ostroški</item>
      <item>Marija Josipović zastupanog po punomoćniku Zlatko Ostroški</item>
      <item>Antonija Klanjičić zastupanog po punomoćniku Zlatko Ostroški</item>
      <item>Mirjana Mrzljak zastupanog po punomoćniku Zlatko Ostroški</item>
      <item>Gordana Pavičić zastupanog po punomoćniku Zlatko Ostroški</item>
      <item>Marija Piljek zastupanog po punomoćniku Zlatko Ostroški</item>
      <item>Nada Stepančec, OIB 15651775606 zastupanog po punomoćniku Zlatko Ostroški</item>
      <item>Trpimir Gotal, OIB 37400963389 zastupanog po punomoćniku Zlatko Ostroški</item>
      <item>Zdenko Poštek, OIB 92434505953</item>
    </derivirana_varijabla>
  </DomainObject.Predmet.StrankaListFormatedOIB>
  <DomainObject.Predmet.StrankaListFormatedWithAdress>
    <izvorni_sadrzaj>
      <item>Darinka Bezik, Donja Podgora 73, 49240 Donja Podgora zastupanog po punomoćniku Zlatko Ostroški</item>
      <item>Tatjana Brlobuš, Podgorska 50, 49240 Donja Stubica zastupanog po punomoćniku Zlatko Ostroški</item>
      <item>Ivan Cvetko, Šemnica Donja 81, 49000 Lepajci zastupanog po punomoćniku Zlatko Ostroški</item>
      <item>Dubravka Curi, Vinogorska Ulica 16, 49243 Andraševec zastupanog po punomoćniku Zlatko Ostroški</item>
      <item>Vladimir Fijačko, Sljemenska 46, 10297 Jakovlje zastupanog po punomoćniku Zlatko Ostroški</item>
      <item>Željko Grgić, Selnica 159, 49246 Marija Bistrica zastupanog po punomoćniku Zlatko Ostroški</item>
      <item>Antonija Jagečić, Stjepana Ptičeka 13 A, 49243 Oroslavje zastupanog po punomoćniku Zlatko Ostroški</item>
      <item>Marija Josipović, Sljemenski put 2, 49240 Stubičke Toplice zastupanog po punomoćniku Zlatko Ostroški</item>
      <item>Antonija Klanjičić, Samci 40, 49240 Gornja Stubica zastupanog po punomoćniku Zlatko Ostroški</item>
      <item>Mirjana Mrzljak, V. Nazora 9, 49240 Stubičke Toplice zastupanog po punomoćniku Zlatko Ostroški</item>
      <item>Gordana Pavičić, V. Šipeka 26, 49240 Stubičke Toplice zastupanog po punomoćniku Zlatko Ostroški</item>
      <item>Marija Piljek, Štrucljevo 85, 49223 Sveti Križ Začretje zastupanog po punomoćniku Zlatko Ostroški</item>
      <item>Nada Stepančec, Lj.babića 48, 49243 Oroslavje zastupanog po punomoćniku Zlatko Ostroški</item>
      <item>Trpimir Gotal, Ulica Mirka Ožegovića 14, 10290 Zaprešić zastupanog po punomoćniku Zlatko Ostroški</item>
      <item>Zdenko Poštek, Lj.b.đalskog 52, 49240 Stubičke Toplice</item>
    </izvorni_sadrzaj>
    <derivirana_varijabla naziv="DomainObject.Predmet.StrankaListFormatedWithAdress_1">
      <item>Darinka Bezik, Donja Podgora 73, 49240 Donja Podgora zastupanog po punomoćniku Zlatko Ostroški</item>
      <item>Tatjana Brlobuš, Podgorska 50, 49240 Donja Stubica zastupanog po punomoćniku Zlatko Ostroški</item>
      <item>Ivan Cvetko, Šemnica Donja 81, 49000 Lepajci zastupanog po punomoćniku Zlatko Ostroški</item>
      <item>Dubravka Curi, Vinogorska Ulica 16, 49243 Andraševec zastupanog po punomoćniku Zlatko Ostroški</item>
      <item>Vladimir Fijačko, Sljemenska 46, 10297 Jakovlje zastupanog po punomoćniku Zlatko Ostroški</item>
      <item>Željko Grgić, Selnica 159, 49246 Marija Bistrica zastupanog po punomoćniku Zlatko Ostroški</item>
      <item>Antonija Jagečić, Stjepana Ptičeka 13 A, 49243 Oroslavje zastupanog po punomoćniku Zlatko Ostroški</item>
      <item>Marija Josipović, Sljemenski put 2, 49240 Stubičke Toplice zastupanog po punomoćniku Zlatko Ostroški</item>
      <item>Antonija Klanjičić, Samci 40, 49240 Gornja Stubica zastupanog po punomoćniku Zlatko Ostroški</item>
      <item>Mirjana Mrzljak, V. Nazora 9, 49240 Stubičke Toplice zastupanog po punomoćniku Zlatko Ostroški</item>
      <item>Gordana Pavičić, V. Šipeka 26, 49240 Stubičke Toplice zastupanog po punomoćniku Zlatko Ostroški</item>
      <item>Marija Piljek, Štrucljevo 85, 49223 Sveti Križ Začretje zastupanog po punomoćniku Zlatko Ostroški</item>
      <item>Nada Stepančec, Lj.babića 48, 49243 Oroslavje zastupanog po punomoćniku Zlatko Ostroški</item>
      <item>Trpimir Gotal, Ulica Mirka Ožegovića 14, 10290 Zaprešić zastupanog po punomoćniku Zlatko Ostroški</item>
      <item>Zdenko Poštek, Lj.b.đalskog 52, 49240 Stubičke Toplice</item>
    </derivirana_varijabla>
  </DomainObject.Predmet.StrankaListFormatedWithAdress>
  <DomainObject.Predmet.StrankaListFormatedWithAdressOIB>
    <izvorni_sadrzaj>
      <item>Darinka Bezik, OIB 25505360613, Donja Podgora 73, 49240 Donja Podgora zastupanog po punomoćniku Zlatko Ostroški</item>
      <item>Tatjana Brlobuš, OIB 93832602635, Podgorska 50, 49240 Donja Stubica zastupanog po punomoćniku Zlatko Ostroški</item>
      <item>Ivan Cvetko, Šemnica Donja 81, 49000 Lepajci zastupanog po punomoćniku Zlatko Ostroški</item>
      <item>Dubravka Curi, OIB 79441531885, Vinogorska Ulica 16, 49243 Andraševec zastupanog po punomoćniku Zlatko Ostroški</item>
      <item>Vladimir Fijačko, Sljemenska 46, 10297 Jakovlje zastupanog po punomoćniku Zlatko Ostroški</item>
      <item>Željko Grgić, Selnica 159, 49246 Marija Bistrica zastupanog po punomoćniku Zlatko Ostroški</item>
      <item>Antonija Jagečić, Stjepana Ptičeka 13 A, 49243 Oroslavje zastupanog po punomoćniku Zlatko Ostroški</item>
      <item>Marija Josipović, Sljemenski put 2, 49240 Stubičke Toplice zastupanog po punomoćniku Zlatko Ostroški</item>
      <item>Antonija Klanjičić, Samci 40, 49240 Gornja Stubica zastupanog po punomoćniku Zlatko Ostroški</item>
      <item>Mirjana Mrzljak, V. Nazora 9, 49240 Stubičke Toplice zastupanog po punomoćniku Zlatko Ostroški</item>
      <item>Gordana Pavičić, V. Šipeka 26, 49240 Stubičke Toplice zastupanog po punomoćniku Zlatko Ostroški</item>
      <item>Marija Piljek, Štrucljevo 85, 49223 Sveti Križ Začretje zastupanog po punomoćniku Zlatko Ostroški</item>
      <item>Nada Stepančec, OIB 15651775606, Lj.babića 48, 49243 Oroslavje zastupanog po punomoćniku Zlatko Ostroški</item>
      <item>Trpimir Gotal, OIB 37400963389, Ulica Mirka Ožegovića 14, 10290 Zaprešić zastupanog po punomoćniku Zlatko Ostroški</item>
      <item>Zdenko Poštek, OIB 92434505953, Lj.b.đalskog 52, 49240 Stubičke Toplice</item>
    </izvorni_sadrzaj>
    <derivirana_varijabla naziv="DomainObject.Predmet.StrankaListFormatedWithAdressOIB_1">
      <item>Darinka Bezik, OIB 25505360613, Donja Podgora 73, 49240 Donja Podgora zastupanog po punomoćniku Zlatko Ostroški</item>
      <item>Tatjana Brlobuš, OIB 93832602635, Podgorska 50, 49240 Donja Stubica zastupanog po punomoćniku Zlatko Ostroški</item>
      <item>Ivan Cvetko, Šemnica Donja 81, 49000 Lepajci zastupanog po punomoćniku Zlatko Ostroški</item>
      <item>Dubravka Curi, OIB 79441531885, Vinogorska Ulica 16, 49243 Andraševec zastupanog po punomoćniku Zlatko Ostroški</item>
      <item>Vladimir Fijačko, Sljemenska 46, 10297 Jakovlje zastupanog po punomoćniku Zlatko Ostroški</item>
      <item>Željko Grgić, Selnica 159, 49246 Marija Bistrica zastupanog po punomoćniku Zlatko Ostroški</item>
      <item>Antonija Jagečić, Stjepana Ptičeka 13 A, 49243 Oroslavje zastupanog po punomoćniku Zlatko Ostroški</item>
      <item>Marija Josipović, Sljemenski put 2, 49240 Stubičke Toplice zastupanog po punomoćniku Zlatko Ostroški</item>
      <item>Antonija Klanjičić, Samci 40, 49240 Gornja Stubica zastupanog po punomoćniku Zlatko Ostroški</item>
      <item>Mirjana Mrzljak, V. Nazora 9, 49240 Stubičke Toplice zastupanog po punomoćniku Zlatko Ostroški</item>
      <item>Gordana Pavičić, V. Šipeka 26, 49240 Stubičke Toplice zastupanog po punomoćniku Zlatko Ostroški</item>
      <item>Marija Piljek, Štrucljevo 85, 49223 Sveti Križ Začretje zastupanog po punomoćniku Zlatko Ostroški</item>
      <item>Nada Stepančec, OIB 15651775606, Lj.babića 48, 49243 Oroslavje zastupanog po punomoćniku Zlatko Ostroški</item>
      <item>Trpimir Gotal, OIB 37400963389, Ulica Mirka Ožegovića 14, 10290 Zaprešić zastupanog po punomoćniku Zlatko Ostroški</item>
      <item>Zdenko Poštek, OIB 92434505953, Lj.b.đalskog 52, 49240 Stubičke Toplice</item>
    </derivirana_varijabla>
  </DomainObject.Predmet.StrankaListFormatedWithAdressOIB>
  <DomainObject.Predmet.StrankaListNazivFormated>
    <izvorni_sadrzaj>
      <item>Darinka Bezik</item>
      <item>Tatjana Brlobuš</item>
      <item>Ivan Cvetko</item>
      <item>Dubravka Curi</item>
      <item>Vladimir Fijačko</item>
      <item>Željko Grgić</item>
      <item>Antonija Jagečić</item>
      <item>Marija Josipović</item>
      <item>Antonija Klanjičić</item>
      <item>Mirjana Mrzljak</item>
      <item>Gordana Pavičić</item>
      <item>Marija Piljek</item>
      <item>Nada Stepančec</item>
      <item>Trpimir Gotal</item>
      <item>Zdenko Poštek</item>
    </izvorni_sadrzaj>
    <derivirana_varijabla naziv="DomainObject.Predmet.StrankaListNazivFormated_1">
      <item>Darinka Bezik</item>
      <item>Tatjana Brlobuš</item>
      <item>Ivan Cvetko</item>
      <item>Dubravka Curi</item>
      <item>Vladimir Fijačko</item>
      <item>Željko Grgić</item>
      <item>Antonija Jagečić</item>
      <item>Marija Josipović</item>
      <item>Antonija Klanjičić</item>
      <item>Mirjana Mrzljak</item>
      <item>Gordana Pavičić</item>
      <item>Marija Piljek</item>
      <item>Nada Stepančec</item>
      <item>Trpimir Gotal</item>
      <item>Zdenko Poštek</item>
    </derivirana_varijabla>
  </DomainObject.Predmet.StrankaListNazivFormated>
  <DomainObject.Predmet.StrankaListNazivFormatedOIB>
    <izvorni_sadrzaj>
      <item>Darinka Bezik, OIB 25505360613</item>
      <item>Tatjana Brlobuš, OIB 93832602635</item>
      <item>Ivan Cvetko</item>
      <item>Dubravka Curi, OIB 79441531885</item>
      <item>Vladimir Fijačko</item>
      <item>Željko Grgić</item>
      <item>Antonija Jagečić</item>
      <item>Marija Josipović</item>
      <item>Antonija Klanjičić</item>
      <item>Mirjana Mrzljak</item>
      <item>Gordana Pavičić</item>
      <item>Marija Piljek</item>
      <item>Nada Stepančec, OIB 15651775606</item>
      <item>Trpimir Gotal, OIB 37400963389</item>
      <item>Zdenko Poštek, OIB 92434505953</item>
    </izvorni_sadrzaj>
    <derivirana_varijabla naziv="DomainObject.Predmet.StrankaListNazivFormatedOIB_1">
      <item>Darinka Bezik, OIB 25505360613</item>
      <item>Tatjana Brlobuš, OIB 93832602635</item>
      <item>Ivan Cvetko</item>
      <item>Dubravka Curi, OIB 79441531885</item>
      <item>Vladimir Fijačko</item>
      <item>Željko Grgić</item>
      <item>Antonija Jagečić</item>
      <item>Marija Josipović</item>
      <item>Antonija Klanjičić</item>
      <item>Mirjana Mrzljak</item>
      <item>Gordana Pavičić</item>
      <item>Marija Piljek</item>
      <item>Nada Stepančec, OIB 15651775606</item>
      <item>Trpimir Gotal, OIB 37400963389</item>
      <item>Zdenko Poštek, OIB 92434505953</item>
    </derivirana_varijabla>
  </DomainObject.Predmet.StrankaListNazivFormatedOIB>
  <DomainObject.Predmet.ProtuStrankaListFormated>
    <izvorni_sadrzaj>
      <item>HOTELSKO TURISTIČKO DRUŠTVO MATIJA GUBEC D.D. u stečaju zastupanog po punomoćniku Ivan Hudoletnjak</item>
    </izvorni_sadrzaj>
    <derivirana_varijabla naziv="DomainObject.Predmet.ProtuStrankaListFormated_1">
      <item>HOTELSKO TURISTIČKO DRUŠTVO MATIJA GUBEC D.D. u stečaju zastupanog po punomoćniku Ivan Hudoletnjak</item>
    </derivirana_varijabla>
  </DomainObject.Predmet.ProtuStrankaListFormated>
  <DomainObject.Predmet.ProtuStrankaListFormatedOIB>
    <izvorni_sadrzaj>
      <item>HOTELSKO TURISTIČKO DRUŠTVO MATIJA GUBEC D.D. u stečaju, OIB 63048129745 zastupanog po punomoćniku Ivan Hudoletnjak</item>
    </izvorni_sadrzaj>
    <derivirana_varijabla naziv="DomainObject.Predmet.ProtuStrankaListFormatedOIB_1">
      <item>HOTELSKO TURISTIČKO DRUŠTVO MATIJA GUBEC D.D. u stečaju, OIB 63048129745 zastupanog po punomoćniku Ivan Hudoletnjak</item>
    </derivirana_varijabla>
  </DomainObject.Predmet.ProtuStrankaListFormatedOIB>
  <DomainObject.Predmet.ProtuStrankaListFormatedWithAdress>
    <izvorni_sadrzaj>
      <item>HOTELSKO TURISTIČKO DRUŠTVO MATIJA GUBEC D.D. u stečaju, Viktora Šipeka 31, 49240 Stubičke Toplice zastupanog po punomoćniku Ivan Hudoletnjak</item>
    </izvorni_sadrzaj>
    <derivirana_varijabla naziv="DomainObject.Predmet.ProtuStrankaListFormatedWithAdress_1">
      <item>HOTELSKO TURISTIČKO DRUŠTVO MATIJA GUBEC D.D. u stečaju, Viktora Šipeka 31, 49240 Stubičke Toplice zastupanog po punomoćniku Ivan Hudoletnjak</item>
    </derivirana_varijabla>
  </DomainObject.Predmet.ProtuStrankaListFormatedWithAdress>
  <DomainObject.Predmet.ProtuStrankaListFormatedWithAdressOIB>
    <izvorni_sadrzaj>
      <item>HOTELSKO TURISTIČKO DRUŠTVO MATIJA GUBEC D.D. u stečaju, OIB 63048129745, Viktora Šipeka 31, 49240 Stubičke Toplice zastupanog po punomoćniku Ivan Hudoletnjak</item>
    </izvorni_sadrzaj>
    <derivirana_varijabla naziv="DomainObject.Predmet.ProtuStrankaListFormatedWithAdressOIB_1">
      <item>HOTELSKO TURISTIČKO DRUŠTVO MATIJA GUBEC D.D. u stečaju, OIB 63048129745, Viktora Šipeka 31, 49240 Stubičke Toplice zastupanog po punomoćniku Ivan Hudoletnjak</item>
    </derivirana_varijabla>
  </DomainObject.Predmet.ProtuStrankaListFormatedWithAdressOIB>
  <DomainObject.Predmet.ProtuStrankaListNazivFormated>
    <izvorni_sadrzaj>
      <item>HOTELSKO TURISTIČKO DRUŠTVO MATIJA GUBEC D.D. u stečaju</item>
    </izvorni_sadrzaj>
    <derivirana_varijabla naziv="DomainObject.Predmet.ProtuStrankaListNazivFormated_1">
      <item>HOTELSKO TURISTIČKO DRUŠTVO MATIJA GUBEC D.D. u stečaju</item>
    </derivirana_varijabla>
  </DomainObject.Predmet.ProtuStrankaListNazivFormated>
  <DomainObject.Predmet.ProtuStrankaListNazivFormatedOIB>
    <izvorni_sadrzaj>
      <item>HOTELSKO TURISTIČKO DRUŠTVO MATIJA GUBEC D.D. u stečaju, OIB 63048129745</item>
    </izvorni_sadrzaj>
    <derivirana_varijabla naziv="DomainObject.Predmet.ProtuStrankaListNazivFormatedOIB_1">
      <item>HOTELSKO TURISTIČKO DRUŠTVO MATIJA GUBEC D.D. u stečaju, OIB 63048129745</item>
    </derivirana_varijabla>
  </DomainObject.Predmet.ProtuStrankaListNazivFormatedOIB>
  <DomainObject.Predmet.OstaliListFormated>
    <izvorni_sadrzaj>
      <item>Zlatko Ostroški punomoćnik sudionika u postupku Marija Piljek; Trpimir Gotal; Antonija Klanjičić; Nada Stepančec; Ivan Cvetko; Tatjana Brlobuš; Antonija Jagečić; Darinka Bezik; Marija Josipović; Dubravka Curi; Vladimir Fijačko; Gordana Pavičić; Željko Grgić; Mirjana Mrzljak</item>
      <item>Ivan Hudoletnjak punomoćnik sudionika u postupku HOTELSKO TURISTIČKO DRUŠTVO MATIJA GUBEC D.D. u stečaju</item>
      <item>Mirjana Sajko</item>
      <item>Branko Ivić</item>
      <item>RH, MF, Porezna uprava</item>
      <item>Jasminka Houška</item>
      <item>Zdenko Poštek</item>
      <item>Boženko Lozo</item>
      <item>Marinko Paić</item>
    </izvorni_sadrzaj>
    <derivirana_varijabla naziv="DomainObject.Predmet.OstaliListFormated_1">
      <item>Zlatko Ostroški punomoćnik sudionika u postupku Marija Piljek; Trpimir Gotal; Antonija Klanjičić; Nada Stepančec; Ivan Cvetko; Tatjana Brlobuš; Antonija Jagečić; Darinka Bezik; Marija Josipović; Dubravka Curi; Vladimir Fijačko; Gordana Pavičić; Željko Grgić; Mirjana Mrzljak</item>
      <item>Ivan Hudoletnjak punomoćnik sudionika u postupku HOTELSKO TURISTIČKO DRUŠTVO MATIJA GUBEC D.D. u stečaju</item>
      <item>Mirjana Sajko</item>
      <item>Branko Ivić</item>
      <item>RH, MF, Porezna uprava</item>
      <item>Jasminka Houška</item>
      <item>Zdenko Poštek</item>
      <item>Boženko Lozo</item>
      <item>Marinko Paić</item>
    </derivirana_varijabla>
  </DomainObject.Predmet.OstaliListFormated>
  <DomainObject.Predmet.OstaliListFormatedOIB>
    <izvorni_sadrzaj>
      <item>Zlatko Ostroški punomoćnik sudionika u postupku Marija Piljek; Trpimir Gotal; Antonija Klanjičić; Nada Stepančec; Ivan Cvetko; Tatjana Brlobuš; Antonija Jagečić; Darinka Bezik; Marija Josipović; Dubravka Curi; Vladimir Fijačko; Gordana Pavičić; Željko Grgić; Mirjana Mrzljak</item>
      <item>Ivan Hudoletnjak punomoćnik sudionika u postupku HOTELSKO TURISTIČKO DRUŠTVO MATIJA GUBEC D.D. u stečaju</item>
      <item>Mirjana Sajko, OIB 81279096708</item>
      <item>Branko Ivić</item>
      <item>RH, MF, Porezna uprava</item>
      <item>Jasminka Houška, OIB </item>
      <item>Zdenko Poštek, OIB 92434505953</item>
      <item>Boženko Lozo, OIB 09240352402</item>
      <item>Marinko Paić, OIB 55654806007</item>
    </izvorni_sadrzaj>
    <derivirana_varijabla naziv="DomainObject.Predmet.OstaliListFormatedOIB_1">
      <item>Zlatko Ostroški punomoćnik sudionika u postupku Marija Piljek; Trpimir Gotal; Antonija Klanjičić; Nada Stepančec; Ivan Cvetko; Tatjana Brlobuš; Antonija Jagečić; Darinka Bezik; Marija Josipović; Dubravka Curi; Vladimir Fijačko; Gordana Pavičić; Željko Grgić; Mirjana Mrzljak</item>
      <item>Ivan Hudoletnjak punomoćnik sudionika u postupku HOTELSKO TURISTIČKO DRUŠTVO MATIJA GUBEC D.D. u stečaju</item>
      <item>Mirjana Sajko, OIB 81279096708</item>
      <item>Branko Ivić</item>
      <item>RH, MF, Porezna uprava</item>
      <item>Jasminka Houška, OIB </item>
      <item>Zdenko Poštek, OIB 92434505953</item>
      <item>Boženko Lozo, OIB 09240352402</item>
      <item>Marinko Paić, OIB 55654806007</item>
    </derivirana_varijabla>
  </DomainObject.Predmet.OstaliListFormatedOIB>
  <DomainObject.Predmet.OstaliListFormatedWithAdress>
    <izvorni_sadrzaj>
      <item>Zlatko Ostroški, Đorđićeva 23/II, 10000 Zagreb punomoćnik sudionika u postupku Marija Piljek; Trpimir Gotal; Antonija Klanjičić; Nada Stepančec; Ivan Cvetko; Tatjana Brlobuš; Antonija Jagečić; Darinka Bezik; Marija Josipović; Dubravka Curi; Vladimir Fijačko; Gordana Pavičić; Željko Grgić; Mirjana Mrzljak</item>
      <item>Ivan Hudoletnjak punomoćnik sudionika u postupku HOTELSKO TURISTIČKO DRUŠTVO MATIJA GUBEC D.D. u stečaju</item>
      <item>Mirjana Sajko, Gupčeva Zvijezda 3, 10000 Zagreb</item>
      <item>Branko Ivić</item>
      <item>RH, MF, Porezna uprava</item>
      <item>Jasminka Houška, Pavla Hatza 21, 10000 Zagreb</item>
      <item>Zdenko Poštek, Lj.b.đalskog 52, 49240 Stubičke Toplice</item>
      <item>Boženko Lozo, Varšavska 16, 10000 Zagreb</item>
      <item>Marinko Paić, Vi.požarinje 6, 10000 Zagreb</item>
    </izvorni_sadrzaj>
    <derivirana_varijabla naziv="DomainObject.Predmet.OstaliListFormatedWithAdress_1">
      <item>Zlatko Ostroški, Đorđićeva 23/II, 10000 Zagreb punomoćnik sudionika u postupku Marija Piljek; Trpimir Gotal; Antonija Klanjičić; Nada Stepančec; Ivan Cvetko; Tatjana Brlobuš; Antonija Jagečić; Darinka Bezik; Marija Josipović; Dubravka Curi; Vladimir Fijačko; Gordana Pavičić; Željko Grgić; Mirjana Mrzljak</item>
      <item>Ivan Hudoletnjak punomoćnik sudionika u postupku HOTELSKO TURISTIČKO DRUŠTVO MATIJA GUBEC D.D. u stečaju</item>
      <item>Mirjana Sajko, Gupčeva Zvijezda 3, 10000 Zagreb</item>
      <item>Branko Ivić</item>
      <item>RH, MF, Porezna uprava</item>
      <item>Jasminka Houška, Pavla Hatza 21, 10000 Zagreb</item>
      <item>Zdenko Poštek, Lj.b.đalskog 52, 49240 Stubičke Toplice</item>
      <item>Boženko Lozo, Varšavska 16, 10000 Zagreb</item>
      <item>Marinko Paić, Vi.požarinje 6, 10000 Zagreb</item>
    </derivirana_varijabla>
  </DomainObject.Predmet.OstaliListFormatedWithAdress>
  <DomainObject.Predmet.OstaliListFormatedWithAdressOIB>
    <izvorni_sadrzaj>
      <item>Zlatko Ostroški, Đorđićeva 23/II, 10000 Zagreb punomoćnik sudionika u postupku Marija Piljek; Trpimir Gotal; Antonija Klanjičić; Nada Stepančec; Ivan Cvetko; Tatjana Brlobuš; Antonija Jagečić; Darinka Bezik; Marija Josipović; Dubravka Curi; Vladimir Fijačko; Gordana Pavičić; Željko Grgić; Mirjana Mrzljak</item>
      <item>Ivan Hudoletnjak punomoćnik sudionika u postupku HOTELSKO TURISTIČKO DRUŠTVO MATIJA GUBEC D.D. u stečaju</item>
      <item>Mirjana Sajko, OIB 81279096708, Gupčeva Zvijezda 3, 10000 Zagreb</item>
      <item>Branko Ivić</item>
      <item>RH, MF, Porezna uprava</item>
      <item>Jasminka Houška, OIB , Pavla Hatza 21, 10000 Zagreb</item>
      <item>Zdenko Poštek, OIB 92434505953, Lj.b.đalskog 52, 49240 Stubičke Toplice</item>
      <item>Boženko Lozo, OIB 09240352402, Varšavska 16, 10000 Zagreb</item>
      <item>Marinko Paić, OIB 55654806007, Vi.požarinje 6, 10000 Zagreb</item>
    </izvorni_sadrzaj>
    <derivirana_varijabla naziv="DomainObject.Predmet.OstaliListFormatedWithAdressOIB_1">
      <item>Zlatko Ostroški, Đorđićeva 23/II, 10000 Zagreb punomoćnik sudionika u postupku Marija Piljek; Trpimir Gotal; Antonija Klanjičić; Nada Stepančec; Ivan Cvetko; Tatjana Brlobuš; Antonija Jagečić; Darinka Bezik; Marija Josipović; Dubravka Curi; Vladimir Fijačko; Gordana Pavičić; Željko Grgić; Mirjana Mrzljak</item>
      <item>Ivan Hudoletnjak punomoćnik sudionika u postupku HOTELSKO TURISTIČKO DRUŠTVO MATIJA GUBEC D.D. u stečaju</item>
      <item>Mirjana Sajko, OIB 81279096708, Gupčeva Zvijezda 3, 10000 Zagreb</item>
      <item>Branko Ivić</item>
      <item>RH, MF, Porezna uprava</item>
      <item>Jasminka Houška, OIB , Pavla Hatza 21, 10000 Zagreb</item>
      <item>Zdenko Poštek, OIB 92434505953, Lj.b.đalskog 52, 49240 Stubičke Toplice</item>
      <item>Boženko Lozo, OIB 09240352402, Varšavska 16, 10000 Zagreb</item>
      <item>Marinko Paić, OIB 55654806007, Vi.požarinje 6, 10000 Zagreb</item>
    </derivirana_varijabla>
  </DomainObject.Predmet.OstaliListFormatedWithAdressOIB>
  <DomainObject.Predmet.OstaliListNazivFormated>
    <izvorni_sadrzaj>
      <item>Zlatko Ostroški</item>
      <item>Ivan Hudoletnjak</item>
      <item>Mirjana Sajko</item>
      <item>Branko Ivić</item>
      <item>RH, MF, Porezna uprava</item>
      <item>Jasminka Houška</item>
      <item>Zdenko Poštek</item>
      <item>Boženko Lozo</item>
      <item>Marinko Paić</item>
    </izvorni_sadrzaj>
    <derivirana_varijabla naziv="DomainObject.Predmet.OstaliListNazivFormated_1">
      <item>Zlatko Ostroški</item>
      <item>Ivan Hudoletnjak</item>
      <item>Mirjana Sajko</item>
      <item>Branko Ivić</item>
      <item>RH, MF, Porezna uprava</item>
      <item>Jasminka Houška</item>
      <item>Zdenko Poštek</item>
      <item>Boženko Lozo</item>
      <item>Marinko Paić</item>
    </derivirana_varijabla>
  </DomainObject.Predmet.OstaliListNazivFormated>
  <DomainObject.Predmet.OstaliListNazivFormatedOIB>
    <izvorni_sadrzaj>
      <item>Zlatko Ostroški</item>
      <item>Ivan Hudoletnjak</item>
      <item>Mirjana Sajko, OIB 81279096708</item>
      <item>Branko Ivić</item>
      <item>RH, MF, Porezna uprava</item>
      <item>Jasminka Houška, OIB </item>
      <item>Zdenko Poštek, OIB 92434505953</item>
      <item>Boženko Lozo, OIB 09240352402</item>
      <item>Marinko Paić, OIB 55654806007</item>
    </izvorni_sadrzaj>
    <derivirana_varijabla naziv="DomainObject.Predmet.OstaliListNazivFormatedOIB_1">
      <item>Zlatko Ostroški</item>
      <item>Ivan Hudoletnjak</item>
      <item>Mirjana Sajko, OIB 81279096708</item>
      <item>Branko Ivić</item>
      <item>RH, MF, Porezna uprava</item>
      <item>Jasminka Houška, OIB </item>
      <item>Zdenko Poštek, OIB 92434505953</item>
      <item>Boženko Lozo, OIB 09240352402</item>
      <item>Marinko Paić, OIB 55654806007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veljače 2016.</izvorni_sadrzaj>
    <derivirana_varijabla naziv="DomainObject.Datum_1">15. veljače 2016.</derivirana_varijabla>
  </DomainObject.Datum>
  <DomainObject.PoslovniBrojDokumenta>
    <izvorni_sadrzaj>St-276/2014-272</izvorni_sadrzaj>
    <derivirana_varijabla naziv="DomainObject.PoslovniBrojDokumenta_1">St-276/2014-272</derivirana_varijabla>
  </DomainObject.PoslovniBrojDokumenta>
  <DomainObject.Predmet.StrankaIDrugi>
    <izvorni_sadrzaj>Darinka Bezik i dr.</izvorni_sadrzaj>
    <derivirana_varijabla naziv="DomainObject.Predmet.StrankaIDrugi_1">Darinka Bezik i dr.</derivirana_varijabla>
  </DomainObject.Predmet.StrankaIDrugi>
  <DomainObject.Predmet.ProtustrankaIDrugi>
    <izvorni_sadrzaj>HOTELSKO TURISTIČKO DRUŠTVO MATIJA GUBEC D.D. u stečaju</izvorni_sadrzaj>
    <derivirana_varijabla naziv="DomainObject.Predmet.ProtustrankaIDrugi_1">HOTELSKO TURISTIČKO DRUŠTVO MATIJA GUBEC D.D. u stečaju</derivirana_varijabla>
  </DomainObject.Predmet.ProtustrankaIDrugi>
  <DomainObject.Predmet.StrankaIDrugiAdressOIB>
    <izvorni_sadrzaj>Darinka Bezik, OIB 25505360613, Donja Podgora 73, 49240 Donja Podgora i dr.</izvorni_sadrzaj>
    <derivirana_varijabla naziv="DomainObject.Predmet.StrankaIDrugiAdressOIB_1">Darinka Bezik, OIB 25505360613, Donja Podgora 73, 49240 Donja Podgora i dr.</derivirana_varijabla>
  </DomainObject.Predmet.StrankaIDrugiAdressOIB>
  <DomainObject.Predmet.ProtustrankaIDrugiAdressOIB>
    <izvorni_sadrzaj>HOTELSKO TURISTIČKO DRUŠTVO MATIJA GUBEC D.D. u stečaju, OIB 63048129745, Viktora Šipeka 31, 49240 Stubičke Toplice</izvorni_sadrzaj>
    <derivirana_varijabla naziv="DomainObject.Predmet.ProtustrankaIDrugiAdressOIB_1">HOTELSKO TURISTIČKO DRUŠTVO MATIJA GUBEC D.D. u stečaju, OIB 63048129745, Viktora Šipeka 31, 49240 Stubičke Toplice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Darinka Bezik</item>
      <item>Tatjana Brlobuš</item>
      <item>Ivan Cvetko</item>
      <item>Dubravka Curi</item>
      <item>Vladimir Fijačko</item>
      <item>Željko Grgić</item>
      <item>Antonija Jagečić</item>
      <item>Marija Josipović</item>
      <item>Antonija Klanjičić</item>
      <item>Mirjana Mrzljak</item>
      <item>Gordana Pavičić</item>
      <item>Marija Piljek</item>
      <item>Nada Stepančec</item>
      <item>Trpimir Gotal</item>
      <item>HOTELSKO TURISTIČKO DRUŠTVO MATIJA GUBEC D.D. u stečaju</item>
      <item>Zlatko Ostroški</item>
      <item>Ivan Hudoletnjak</item>
      <item>Mirjana Sajko</item>
      <item>Branko Ivić</item>
      <item>RH, MF, Porezna uprava</item>
      <item>Jasminka Houška</item>
      <item>Zdenko Poštek</item>
      <item>Boženko Lozo</item>
      <item>Zdenko Poštek</item>
      <item>Marinko Paić</item>
    </izvorni_sadrzaj>
    <derivirana_varijabla naziv="DomainObject.Predmet.SudioniciListNaziv_1">
      <item>Darinka Bezik</item>
      <item>Tatjana Brlobuš</item>
      <item>Ivan Cvetko</item>
      <item>Dubravka Curi</item>
      <item>Vladimir Fijačko</item>
      <item>Željko Grgić</item>
      <item>Antonija Jagečić</item>
      <item>Marija Josipović</item>
      <item>Antonija Klanjičić</item>
      <item>Mirjana Mrzljak</item>
      <item>Gordana Pavičić</item>
      <item>Marija Piljek</item>
      <item>Nada Stepančec</item>
      <item>Trpimir Gotal</item>
      <item>HOTELSKO TURISTIČKO DRUŠTVO MATIJA GUBEC D.D. u stečaju</item>
      <item>Zlatko Ostroški</item>
      <item>Ivan Hudoletnjak</item>
      <item>Mirjana Sajko</item>
      <item>Branko Ivić</item>
      <item>RH, MF, Porezna uprava</item>
      <item>Jasminka Houška</item>
      <item>Zdenko Poštek</item>
      <item>Boženko Lozo</item>
      <item>Zdenko Poštek</item>
      <item>Marinko Paić</item>
    </derivirana_varijabla>
  </DomainObject.Predmet.SudioniciListNaziv>
  <DomainObject.Predmet.SudioniciListAdressOIB>
    <izvorni_sadrzaj>
      <item>Darinka Bezik, OIB 25505360613, Donja Podgora 73,49240 Donja Podgora</item>
      <item>Tatjana Brlobuš, OIB 93832602635, Podgorska 50,49240 Donja Stubica</item>
      <item>Ivan Cvetko, Šemnica Donja 81,49000 Lepajci</item>
      <item>Dubravka Curi, OIB 79441531885, Vinogorska Ulica 16,49243 Andraševec</item>
      <item>Vladimir Fijačko, Sljemenska 46,10297 Jakovlje</item>
      <item>Željko Grgić, Selnica 159,49246 Marija Bistrica</item>
      <item>Antonija Jagečić, Stjepana Ptičeka 13 A,49243 Oroslavje</item>
      <item>Marija Josipović, Sljemenski put 2,49240 Stubičke Toplice</item>
      <item>Antonija Klanjičić, Samci 40,49240 Gornja Stubica</item>
      <item>Mirjana Mrzljak, V. Nazora 9,49240 Stubičke Toplice</item>
      <item>Gordana Pavičić, V. Šipeka 26,49240 Stubičke Toplice</item>
      <item>Marija Piljek, Štrucljevo 85,49223 Sveti Križ Začretje</item>
      <item>Nada Stepančec, OIB 15651775606, Lj.babića 48,49243 Oroslavje</item>
      <item>Trpimir Gotal, OIB 37400963389, Ulica Mirka Ožegovića 14,10290 Zaprešić</item>
      <item>HOTELSKO TURISTIČKO DRUŠTVO MATIJA GUBEC D.D. u stečaju, OIB 63048129745, Viktora Šipeka 31,49240 Stubičke Toplice</item>
      <item>Zlatko Ostroški, Đorđićeva 23/II,10000 Zagreb</item>
      <item>Ivan Hudoletnjak</item>
      <item>Mirjana Sajko, OIB 81279096708, Gupčeva Zvijezda 3,10000 Zagreb</item>
      <item>Branko Ivić</item>
      <item>RH, MF, Porezna uprava</item>
      <item>Jasminka Houška, OIB , Pavla Hatza 21,10000 Zagreb</item>
      <item>Zdenko Poštek, OIB 92434505953, Lj.b.đalskog 52,49240 Stubičke Toplice</item>
      <item>Boženko Lozo, OIB 09240352402, Varšavska 16,10000 Zagreb</item>
      <item>Zdenko Poštek, OIB 92434505953, Lj.b.đalskog 52,49240 Stubičke Toplice</item>
      <item>Marinko Paić, OIB 55654806007, Vi.požarinje 6,10000 Zagreb</item>
    </izvorni_sadrzaj>
    <derivirana_varijabla naziv="DomainObject.Predmet.SudioniciListAdressOIB_1">
      <item>Darinka Bezik, OIB 25505360613, Donja Podgora 73,49240 Donja Podgora</item>
      <item>Tatjana Brlobuš, OIB 93832602635, Podgorska 50,49240 Donja Stubica</item>
      <item>Ivan Cvetko, Šemnica Donja 81,49000 Lepajci</item>
      <item>Dubravka Curi, OIB 79441531885, Vinogorska Ulica 16,49243 Andraševec</item>
      <item>Vladimir Fijačko, Sljemenska 46,10297 Jakovlje</item>
      <item>Željko Grgić, Selnica 159,49246 Marija Bistrica</item>
      <item>Antonija Jagečić, Stjepana Ptičeka 13 A,49243 Oroslavje</item>
      <item>Marija Josipović, Sljemenski put 2,49240 Stubičke Toplice</item>
      <item>Antonija Klanjičić, Samci 40,49240 Gornja Stubica</item>
      <item>Mirjana Mrzljak, V. Nazora 9,49240 Stubičke Toplice</item>
      <item>Gordana Pavičić, V. Šipeka 26,49240 Stubičke Toplice</item>
      <item>Marija Piljek, Štrucljevo 85,49223 Sveti Križ Začretje</item>
      <item>Nada Stepančec, OIB 15651775606, Lj.babića 48,49243 Oroslavje</item>
      <item>Trpimir Gotal, OIB 37400963389, Ulica Mirka Ožegovića 14,10290 Zaprešić</item>
      <item>HOTELSKO TURISTIČKO DRUŠTVO MATIJA GUBEC D.D. u stečaju, OIB 63048129745, Viktora Šipeka 31,49240 Stubičke Toplice</item>
      <item>Zlatko Ostroški, Đorđićeva 23/II,10000 Zagreb</item>
      <item>Ivan Hudoletnjak</item>
      <item>Mirjana Sajko, OIB 81279096708, Gupčeva Zvijezda 3,10000 Zagreb</item>
      <item>Branko Ivić</item>
      <item>RH, MF, Porezna uprava</item>
      <item>Jasminka Houška, OIB , Pavla Hatza 21,10000 Zagreb</item>
      <item>Zdenko Poštek, OIB 92434505953, Lj.b.đalskog 52,49240 Stubičke Toplice</item>
      <item>Boženko Lozo, OIB 09240352402, Varšavska 16,10000 Zagreb</item>
      <item>Zdenko Poštek, OIB 92434505953, Lj.b.đalskog 52,49240 Stubičke Toplice</item>
      <item>Marinko Paić, OIB 55654806007, Vi.požarinje 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25505360613</item>
      <item>, OIB 93832602635</item>
      <item>, OIB null</item>
      <item>, OIB 79441531885</item>
      <item>, OIB null</item>
      <item>, OIB null</item>
      <item>, OIB null</item>
      <item>, OIB null</item>
      <item>, OIB null</item>
      <item>, OIB null</item>
      <item>, OIB null</item>
      <item>, OIB null</item>
      <item>, OIB 15651775606</item>
      <item>, OIB 37400963389</item>
      <item>, OIB 63048129745</item>
      <item>, OIB null</item>
      <item>, OIB null</item>
      <item>, OIB 81279096708</item>
      <item>, OIB null</item>
      <item>, OIB null</item>
      <item>, OIB </item>
      <item>, OIB 92434505953</item>
      <item>, OIB 09240352402</item>
      <item>, OIB 92434505953</item>
      <item>, OIB 55654806007</item>
    </izvorni_sadrzaj>
    <derivirana_varijabla naziv="DomainObject.Predmet.SudioniciListNazivOIB_1">
      <item>, OIB 25505360613</item>
      <item>, OIB 93832602635</item>
      <item>, OIB null</item>
      <item>, OIB 79441531885</item>
      <item>, OIB null</item>
      <item>, OIB null</item>
      <item>, OIB null</item>
      <item>, OIB null</item>
      <item>, OIB null</item>
      <item>, OIB null</item>
      <item>, OIB null</item>
      <item>, OIB null</item>
      <item>, OIB 15651775606</item>
      <item>, OIB 37400963389</item>
      <item>, OIB 63048129745</item>
      <item>, OIB null</item>
      <item>, OIB null</item>
      <item>, OIB 81279096708</item>
      <item>, OIB null</item>
      <item>, OIB null</item>
      <item>, OIB </item>
      <item>, OIB 92434505953</item>
      <item>, OIB 09240352402</item>
      <item>, OIB 92434505953</item>
      <item>, OIB 55654806007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Marija Vujčić Turkulin, OIB 22593287559, Vrtlarska 3 Zagreb</item>
    </izvorni_sadrzaj>
    <derivirana_varijabla naziv="DomainObject.Predmet.StecajniUpraviteljiListAddressOIB_1">
      <item>Marija Vujčić Turkulin, OIB 22593287559, Vrtlarska 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32A3FCA-EEB0-4E78-8966-6340E302D30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729</properties:Words>
  <properties:Characters>4978</properties:Characters>
  <properties:Lines>141</properties:Lines>
  <properties:Paragraphs>90</properties:Paragraphs>
  <properties:TotalTime>29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5952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2016-02-12T11:03:00Z</dcterms:created>
  <dc:creator>Vinka Mihalinčić</dc:creator>
  <cp:lastModifiedBy>Vinka Mihalinčić</cp:lastModifiedBy>
  <cp:lastPrinted>2015-07-03T10:39:00Z</cp:lastPrinted>
  <dcterms:modified xmlns:xsi="http://www.w3.org/2001/XMLSchema-instance" xsi:type="dcterms:W3CDTF">2016-02-15T12:55:00Z</dcterms:modified>
  <cp:revision>10</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St-276/2014-272 / Odluka - Rješenje - utvrđene i osporene tražbine</vt:lpwstr>
  </prop:property>
  <prop:property name="CC_coloring" pid="4" fmtid="{D5CDD505-2E9C-101B-9397-08002B2CF9AE}">
    <vt:bool>false</vt:bool>
  </prop:property>
  <prop:property name="BrojStranica" pid="5" fmtid="{D5CDD505-2E9C-101B-9397-08002B2CF9AE}">
    <vt:i4>3</vt:i4>
  </prop:property>
</prop:Properties>
</file>