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700f2" w14:paraId="6a700f2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DC39B9">
        <w:t xml:space="preserve">    </w:t>
      </w:r>
      <w:r>
        <w:t xml:space="preserve"> </w:t>
      </w:r>
      <w:r w:rsidR="006634BC">
        <w:t>Poslovni broj 3</w:t>
      </w:r>
      <w:r w:rsidR="00AA5237" w:rsidRPr="008C3132">
        <w:t>St-</w:t>
      </w:r>
      <w:r w:rsidR="00F263D6">
        <w:t>912</w:t>
      </w:r>
      <w:r w:rsidR="00E3022A">
        <w:t>/1</w:t>
      </w:r>
      <w:r w:rsidR="00DC39B9">
        <w:t>5</w:t>
      </w:r>
      <w:r w:rsidR="00E3022A">
        <w:t>-10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DC39B9">
        <w:t>4. studenoga</w:t>
      </w:r>
      <w:r w:rsidR="00C572D2">
        <w:t xml:space="preserve"> </w:t>
      </w:r>
      <w:r w:rsidR="00DC39B9">
        <w:t>2015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D433C1">
        <w:t>POLJOPRIVREDNO TURISTIČKA ZADRUGA SUHOZID KOLAN</w:t>
      </w:r>
      <w:r w:rsidR="00311993">
        <w:t xml:space="preserve"> </w:t>
      </w:r>
      <w:r w:rsidR="006634BC">
        <w:t xml:space="preserve">sa sjedištem u </w:t>
      </w:r>
      <w:r w:rsidR="00D433C1">
        <w:t>Kolanu</w:t>
      </w:r>
      <w:r w:rsidR="00C81F50">
        <w:t xml:space="preserve">, </w:t>
      </w:r>
      <w:r w:rsidR="00D433C1">
        <w:t>Rudina bb</w:t>
      </w:r>
      <w:r w:rsidR="00597EAD">
        <w:t>,</w:t>
      </w:r>
      <w:r w:rsidR="00A01095">
        <w:t xml:space="preserve"> OIB</w:t>
      </w:r>
      <w:r w:rsidR="0079567A">
        <w:t xml:space="preserve">: </w:t>
      </w:r>
      <w:r w:rsidR="00D433C1">
        <w:t>72519456737</w:t>
      </w:r>
      <w:r w:rsidR="00CD694A">
        <w:t xml:space="preserve">, 12. rujna </w:t>
      </w:r>
      <w:r w:rsidR="00912002">
        <w:t xml:space="preserve">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C95E7C" w:rsidR="00AA5237" w:rsidRPr="008C3132">
      <w:pPr>
        <w:jc w:val="both"/>
      </w:pPr>
    </w:p>
    <w:p w:rsidRDefault="00386298" w:rsidP="00C95E7C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D433C1">
        <w:t>POLJOPRIVREDNO TURISTIČKA ZADRUGA SUHOZID KOLAN sa sjedištem u Kolanu, Rudina bb, OIB: 72519456737</w:t>
      </w:r>
      <w:r w:rsidR="005F7577">
        <w:t xml:space="preserve"> </w:t>
      </w:r>
      <w:r w:rsidR="00CD694A">
        <w:t xml:space="preserve">s danom 12. rujna </w:t>
      </w:r>
      <w:r w:rsidR="003825AE">
        <w:t xml:space="preserve">2016. </w:t>
      </w:r>
      <w:r>
        <w:t>u</w:t>
      </w:r>
      <w:r w:rsidR="00CD694A">
        <w:t xml:space="preserve"> </w:t>
      </w:r>
      <w:r w:rsidR="008063FB">
        <w:t>13,30</w:t>
      </w:r>
      <w:r w:rsidR="00CD694A">
        <w:t xml:space="preserve"> </w:t>
      </w:r>
      <w:r w:rsidR="003825AE">
        <w:t>sati</w:t>
      </w:r>
      <w:r>
        <w:t xml:space="preserve"> kada će se ovo rješenje objaviti na mrežnoj stranici e-Oglasna ploča sudova. </w:t>
      </w:r>
    </w:p>
    <w:p w:rsidRDefault="00193657" w:rsidP="00C95E7C" w:rsidR="00193657" w:rsidRPr="00570BA5">
      <w:pPr>
        <w:jc w:val="both"/>
      </w:pPr>
    </w:p>
    <w:p w:rsidRDefault="007C62EB" w:rsidP="00C95E7C" w:rsidR="00E41244" w:rsidRPr="008063FB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 xml:space="preserve">imenuje se </w:t>
      </w:r>
      <w:r w:rsidR="008063FB" w:rsidRPr="008063FB">
        <w:t>JELENKO LEHKI</w:t>
      </w:r>
      <w:r w:rsidR="00DD4CBE" w:rsidRPr="008063FB">
        <w:t xml:space="preserve"> </w:t>
      </w:r>
      <w:r w:rsidR="00EE1103" w:rsidRPr="008063FB">
        <w:t xml:space="preserve">iz Zagreba, </w:t>
      </w:r>
      <w:r w:rsidR="008063FB" w:rsidRPr="008063FB">
        <w:t>Pavla Hatza 10</w:t>
      </w:r>
      <w:r w:rsidR="00EE1103" w:rsidRPr="008063FB">
        <w:t xml:space="preserve">, OIB: </w:t>
      </w:r>
      <w:r w:rsidR="008063FB" w:rsidRPr="008063FB">
        <w:t>96068307857</w:t>
      </w:r>
      <w:r w:rsidR="00EE1103" w:rsidRPr="008063FB">
        <w:t>.</w:t>
      </w:r>
    </w:p>
    <w:p w:rsidRDefault="00193657" w:rsidP="00CD694A" w:rsidR="00CD694A">
      <w:pPr>
        <w:ind w:left="705"/>
        <w:jc w:val="both"/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D433C1">
        <w:t xml:space="preserve">POLJOPRIVREDNO </w:t>
      </w:r>
    </w:p>
    <w:p w:rsidRDefault="00D433C1" w:rsidP="00CD694A" w:rsidR="00193657" w:rsidRPr="002B5AAE">
      <w:pPr>
        <w:jc w:val="both"/>
        <w:rPr>
          <w:b/>
        </w:rPr>
      </w:pPr>
      <w:r>
        <w:t>TURISTIČKA ZADRUGA SUHOZID KOLAN sa sjedištem u Kolanu, Rudina bb, OIB: 72519456737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="00B93B5F">
        <w:t>registru ovog suda</w:t>
      </w:r>
      <w:r>
        <w:t xml:space="preserve">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941D7D" w:rsidR="00C81F50" w:rsidRPr="002B5AAE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 w:rsidR="00941D7D">
        <w:t xml:space="preserve"> iz čl. 111. Stečajnog zakona.</w:t>
      </w: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D433C1">
        <w:t>11</w:t>
      </w:r>
      <w:r w:rsidR="002D062E">
        <w:t xml:space="preserve">. </w:t>
      </w:r>
      <w:r w:rsidR="00D433C1">
        <w:t>prosinca</w:t>
      </w:r>
      <w:r w:rsidR="00C572D2">
        <w:t xml:space="preserve"> </w:t>
      </w:r>
      <w:r w:rsidR="00C95E7C">
        <w:t>2015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79567A">
        <w:t>1. rujna 2015</w:t>
      </w:r>
      <w:r w:rsidR="00193657" w:rsidRPr="00D75141">
        <w:t>.</w:t>
      </w:r>
      <w:r w:rsidR="00193657" w:rsidRPr="002B5AAE">
        <w:t xml:space="preserve"> u Očevidniku redoslijeda osnova za plaćanje ima evidentirane neizvršene osnove za plaćanje u neprekinutom razdoblju od </w:t>
      </w:r>
      <w:r w:rsidR="00D433C1">
        <w:t>992</w:t>
      </w:r>
      <w:r w:rsidR="00D41763">
        <w:t xml:space="preserve"> </w:t>
      </w:r>
      <w:r w:rsidR="00193657" w:rsidRPr="002B5AAE">
        <w:t>dan</w:t>
      </w:r>
      <w:r w:rsidR="00D75141">
        <w:t>a</w:t>
      </w:r>
      <w:r w:rsidR="00193657" w:rsidRPr="002B5AAE">
        <w:t xml:space="preserve"> u ukupnom iznosu od </w:t>
      </w:r>
      <w:r w:rsidR="00D433C1">
        <w:t>124.838,37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B84B6D">
        <w:t>ne</w:t>
      </w:r>
      <w:r w:rsidR="007E65A6">
        <w:t>ma</w:t>
      </w:r>
      <w:r w:rsidR="001E74F1" w:rsidRPr="00CF7AC9">
        <w:t xml:space="preserve"> otvoren</w:t>
      </w:r>
      <w:r w:rsidR="00B84B6D">
        <w:t>ih</w:t>
      </w:r>
      <w:r w:rsidR="001E74F1" w:rsidRPr="00CF7AC9">
        <w:t xml:space="preserve"> račun</w:t>
      </w:r>
      <w:r w:rsidR="00B84B6D">
        <w:t xml:space="preserve">a, kao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</w:t>
      </w:r>
      <w:r w:rsidR="00CD694A">
        <w:t>sudski registar</w:t>
      </w:r>
      <w:r>
        <w:t xml:space="preserve">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D433C1">
        <w:t>29.</w:t>
      </w:r>
      <w:r w:rsidR="002D062E">
        <w:t xml:space="preserve"> 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941D7D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</w:t>
      </w:r>
      <w:r w:rsidR="00CD694A">
        <w:t>u naprijed određenom roku</w:t>
      </w:r>
      <w:r w:rsidR="00941D7D">
        <w:t>,</w:t>
      </w:r>
      <w:r w:rsidRPr="00131DF8">
        <w:t xml:space="preserve"> da iz potvrde Financijske agencije od </w:t>
      </w:r>
      <w:r w:rsidR="00D433C1">
        <w:t>5</w:t>
      </w:r>
      <w:r w:rsidR="00DD4CBE">
        <w:t xml:space="preserve">. </w:t>
      </w:r>
      <w:r w:rsidR="00D433C1">
        <w:t>rujna</w:t>
      </w:r>
      <w:r w:rsidRPr="00131DF8">
        <w:t xml:space="preserve"> 2016. proizlazi</w:t>
      </w:r>
      <w:r w:rsidR="00AD06C2">
        <w:t xml:space="preserve"> </w:t>
      </w:r>
      <w:r w:rsidR="00941D7D">
        <w:t xml:space="preserve">da su </w:t>
      </w:r>
      <w:r w:rsidR="00DD4CBE" w:rsidRPr="0031606D">
        <w:t xml:space="preserve">neizvršene osnove </w:t>
      </w:r>
      <w:r w:rsidR="00941D7D">
        <w:t xml:space="preserve">dužnika </w:t>
      </w:r>
      <w:r w:rsidR="00DD4CBE" w:rsidRPr="0031606D">
        <w:t>evid</w:t>
      </w:r>
      <w:r w:rsidR="00941D7D">
        <w:t xml:space="preserve">entirane na dan 1. rujna 2015. </w:t>
      </w:r>
      <w:r w:rsidR="00DD4CBE" w:rsidRPr="0031606D">
        <w:t xml:space="preserve"> isknjižene </w:t>
      </w:r>
      <w:r w:rsidR="00941D7D">
        <w:t xml:space="preserve">iz </w:t>
      </w:r>
      <w:r w:rsidR="00DD4CBE" w:rsidRPr="0031606D">
        <w:t xml:space="preserve">Očevidnika redoslijeda plaćanja zbog gašenja svih računa </w:t>
      </w:r>
      <w:r w:rsidR="00941D7D">
        <w:t xml:space="preserve">dužnika na dan </w:t>
      </w:r>
      <w:r w:rsidR="005406B9">
        <w:t>22. prosinca</w:t>
      </w:r>
      <w:r w:rsidR="00941D7D">
        <w:t xml:space="preserve"> </w:t>
      </w:r>
      <w:r w:rsidR="005406B9">
        <w:t>2014</w:t>
      </w:r>
      <w:r w:rsidR="00941D7D">
        <w:t>., te da je u</w:t>
      </w:r>
      <w:r w:rsidR="00DD4CBE" w:rsidRPr="0031606D">
        <w:t xml:space="preserve"> trenutku zatvaranja posljednjeg računa</w:t>
      </w:r>
      <w:r w:rsidR="00941D7D">
        <w:t xml:space="preserve"> dužnika isti </w:t>
      </w:r>
      <w:r w:rsidR="00DD4CBE" w:rsidRPr="0031606D">
        <w:t xml:space="preserve">bio blokiran u </w:t>
      </w:r>
      <w:r w:rsidR="00CD694A">
        <w:t xml:space="preserve">neprekidnom </w:t>
      </w:r>
      <w:r w:rsidR="00DD4CBE" w:rsidRPr="0031606D">
        <w:t xml:space="preserve">trajanju </w:t>
      </w:r>
      <w:r w:rsidR="00941D7D">
        <w:t xml:space="preserve">od </w:t>
      </w:r>
      <w:r w:rsidR="005406B9">
        <w:t>992</w:t>
      </w:r>
      <w:r w:rsidR="00DD4CBE" w:rsidRPr="0031606D">
        <w:t xml:space="preserve"> dana radi neizvršenih osnova za plaćanje u iznosu od </w:t>
      </w:r>
      <w:r w:rsidR="005406B9">
        <w:t>124.838,37</w:t>
      </w:r>
      <w:r w:rsidR="00DD4CBE" w:rsidRPr="0031606D">
        <w:t xml:space="preserve"> kuna</w:t>
      </w:r>
      <w:r>
        <w:t xml:space="preserve">, 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C81F50" w:rsidP="00C81F50" w:rsidR="00C81F50">
      <w:pPr>
        <w:jc w:val="center"/>
      </w:pPr>
    </w:p>
    <w:p w:rsidRDefault="00CD694A" w:rsidP="00CD694A" w:rsidR="00CD694A">
      <w:pPr>
        <w:jc w:val="center"/>
      </w:pPr>
      <w:r>
        <w:t xml:space="preserve">U Zadru 12. rujna 2016. </w:t>
      </w:r>
    </w:p>
    <w:p w:rsidRDefault="00C81F50" w:rsidP="00C95E7C" w:rsidR="00C81F50">
      <w:pPr>
        <w:jc w:val="center"/>
      </w:pPr>
      <w:r>
        <w:t xml:space="preserve">  </w:t>
      </w:r>
    </w:p>
    <w:p w:rsidRDefault="00AA756A" w:rsidP="00C95E7C" w:rsidR="00C95E7C">
      <w:r>
        <w:t xml:space="preserve">                                              </w:t>
      </w:r>
      <w:r w:rsidR="00C95E7C">
        <w:t xml:space="preserve">                                                                                       </w:t>
      </w:r>
      <w:r>
        <w:t xml:space="preserve">Sutkinja:               </w:t>
      </w:r>
    </w:p>
    <w:p w:rsidRDefault="00C95E7C" w:rsidP="00C95E7C" w:rsidR="00941D7D">
      <w:pPr>
        <w:jc w:val="right"/>
      </w:pPr>
      <w:r>
        <w:t xml:space="preserve">                                                             </w:t>
      </w:r>
      <w:r w:rsidR="00941D7D">
        <w:t>Tina Grgas</w:t>
      </w:r>
    </w:p>
    <w:p w:rsidRDefault="00CD694A" w:rsidP="00941D7D" w:rsidR="00CD694A">
      <w:pPr>
        <w:ind w:firstLine="708"/>
        <w:jc w:val="both"/>
      </w:pPr>
    </w:p>
    <w:p w:rsidRDefault="00C81F50" w:rsidP="00941D7D" w:rsidR="00C81F50" w:rsidRPr="00240F6B">
      <w:pPr>
        <w:ind w:firstLine="708"/>
        <w:jc w:val="both"/>
      </w:pPr>
      <w:r>
        <w:lastRenderedPageBreak/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C81F50" w:rsidP="00193657" w:rsidR="00C81F50">
      <w:pPr>
        <w:ind w:firstLine="708"/>
        <w:jc w:val="both"/>
      </w:pPr>
    </w:p>
    <w:p w:rsidRDefault="005934C8" w:rsidP="005934C8" w:rsidR="005934C8">
      <w:pPr>
        <w:ind w:firstLine="360"/>
        <w:jc w:val="both"/>
      </w:pPr>
      <w:r>
        <w:t>DNA:</w:t>
      </w:r>
    </w:p>
    <w:p w:rsidRDefault="005934C8" w:rsidP="005934C8" w:rsidR="005934C8">
      <w:pPr>
        <w:numPr>
          <w:ilvl w:val="0"/>
          <w:numId w:val="4"/>
        </w:numPr>
      </w:pPr>
      <w:r>
        <w:t>Stečajnom upravitelju dužnika uz potvrdu o imenovanju</w:t>
      </w:r>
    </w:p>
    <w:p w:rsidRDefault="005934C8" w:rsidP="005934C8" w:rsidR="005934C8">
      <w:pPr>
        <w:numPr>
          <w:ilvl w:val="0"/>
          <w:numId w:val="4"/>
        </w:numPr>
      </w:pPr>
      <w:r>
        <w:t xml:space="preserve">Stečajnom dužniku </w:t>
      </w:r>
    </w:p>
    <w:p w:rsidRDefault="005934C8" w:rsidP="005934C8" w:rsidR="005934C8">
      <w:pPr>
        <w:numPr>
          <w:ilvl w:val="0"/>
          <w:numId w:val="4"/>
        </w:numPr>
      </w:pPr>
      <w:r>
        <w:t>FINA, Regionalni centar Split, Podružnica Zadar</w:t>
      </w:r>
    </w:p>
    <w:p w:rsidRDefault="005934C8" w:rsidP="005934C8" w:rsidR="005934C8">
      <w:pPr>
        <w:numPr>
          <w:ilvl w:val="0"/>
          <w:numId w:val="4"/>
        </w:numPr>
      </w:pPr>
      <w:r>
        <w:t xml:space="preserve">ŽDO u Zadru, Građansko-upravnom odjelu </w:t>
      </w:r>
    </w:p>
    <w:p w:rsidRDefault="005934C8" w:rsidP="005934C8" w:rsidR="005934C8">
      <w:pPr>
        <w:numPr>
          <w:ilvl w:val="0"/>
          <w:numId w:val="4"/>
        </w:numPr>
      </w:pPr>
      <w:r>
        <w:t>RH, Ministarstvo financija, Porezna uprava Zadar</w:t>
      </w:r>
    </w:p>
    <w:p w:rsidRDefault="005934C8" w:rsidP="005934C8" w:rsidR="005934C8">
      <w:pPr>
        <w:numPr>
          <w:ilvl w:val="0"/>
          <w:numId w:val="4"/>
        </w:numPr>
      </w:pPr>
      <w:r>
        <w:t>Općinskom sudu u Zadru</w:t>
      </w:r>
    </w:p>
    <w:p w:rsidRDefault="005934C8" w:rsidP="005934C8" w:rsidR="005934C8">
      <w:pPr>
        <w:numPr>
          <w:ilvl w:val="0"/>
          <w:numId w:val="4"/>
        </w:numPr>
      </w:pPr>
      <w:r>
        <w:t>Općinskom sudu u Zadru, zemljišno-knjižnom odjelu</w:t>
      </w:r>
    </w:p>
    <w:p w:rsidRDefault="005934C8" w:rsidP="005934C8" w:rsidR="005934C8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CD694A" w:rsidP="005934C8" w:rsidR="005934C8">
      <w:pPr>
        <w:numPr>
          <w:ilvl w:val="0"/>
          <w:numId w:val="4"/>
        </w:numPr>
      </w:pPr>
      <w:r>
        <w:t>Registru ovog suda</w:t>
      </w:r>
      <w:r w:rsidR="005934C8">
        <w:t xml:space="preserve"> odmah radi upisa činjenice otvaranja skraćenoga stečajnog post.</w:t>
      </w:r>
    </w:p>
    <w:p w:rsidRDefault="00CD694A" w:rsidP="005934C8" w:rsidR="005934C8">
      <w:pPr>
        <w:numPr>
          <w:ilvl w:val="0"/>
          <w:numId w:val="4"/>
        </w:numPr>
      </w:pPr>
      <w:r>
        <w:t>Registru ovog suda</w:t>
      </w:r>
      <w:r w:rsidR="005934C8">
        <w:t xml:space="preserve"> nakon pravomoćnosti radi brisanja dužnika</w:t>
      </w:r>
    </w:p>
    <w:p w:rsidRDefault="005934C8" w:rsidP="005934C8" w:rsidR="005934C8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CD694A" w:rsidP="005934C8" w:rsidR="005934C8">
      <w:pPr>
        <w:numPr>
          <w:ilvl w:val="0"/>
          <w:numId w:val="4"/>
        </w:numPr>
      </w:pPr>
      <w:r>
        <w:t>e-Oglasna ploča sudova</w:t>
      </w:r>
    </w:p>
    <w:p w:rsidRDefault="005934C8" w:rsidP="005934C8" w:rsidR="005934C8">
      <w:pPr>
        <w:numPr>
          <w:ilvl w:val="0"/>
          <w:numId w:val="4"/>
        </w:numPr>
      </w:pPr>
      <w:r>
        <w:t>Pisarnici ovog suda</w:t>
      </w:r>
    </w:p>
    <w:p w:rsidRDefault="005934C8" w:rsidP="005934C8" w:rsidR="005934C8"/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33C1" w:rsidR="00D433C1">
      <w:r>
        <w:separator/>
      </w:r>
    </w:p>
  </w:endnote>
  <w:endnote w:id="0" w:type="continuationSeparator">
    <w:p w:rsidRDefault="00D433C1" w:rsidR="00D433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33C1" w:rsidR="00D433C1">
      <w:r>
        <w:separator/>
      </w:r>
    </w:p>
  </w:footnote>
  <w:footnote w:id="0" w:type="continuationSeparator">
    <w:p w:rsidRDefault="00D433C1" w:rsidR="00D433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3C1" w:rsidP="00E37B9D" w:rsidR="00D433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433C1" w:rsidR="00D433C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33C1" w:rsidP="00E37B9D" w:rsidR="00D433C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EE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433C1" w:rsidP="008C3132" w:rsidR="00D433C1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5406B9">
      <w:t>912</w:t>
    </w:r>
    <w:r>
      <w:t>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3FF3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21B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3058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D062E"/>
    <w:rsid w:val="002E7187"/>
    <w:rsid w:val="002F4BE9"/>
    <w:rsid w:val="00303683"/>
    <w:rsid w:val="0031086B"/>
    <w:rsid w:val="00311993"/>
    <w:rsid w:val="0031580E"/>
    <w:rsid w:val="0031606D"/>
    <w:rsid w:val="0031644E"/>
    <w:rsid w:val="00316882"/>
    <w:rsid w:val="003216B4"/>
    <w:rsid w:val="00323425"/>
    <w:rsid w:val="00331E00"/>
    <w:rsid w:val="00343EE4"/>
    <w:rsid w:val="0035343E"/>
    <w:rsid w:val="003573F1"/>
    <w:rsid w:val="003825AE"/>
    <w:rsid w:val="0038575A"/>
    <w:rsid w:val="00386298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325D"/>
    <w:rsid w:val="00486C2C"/>
    <w:rsid w:val="004A5D4D"/>
    <w:rsid w:val="004B703D"/>
    <w:rsid w:val="004C2509"/>
    <w:rsid w:val="004C4B52"/>
    <w:rsid w:val="004C7182"/>
    <w:rsid w:val="004E498B"/>
    <w:rsid w:val="00513D2B"/>
    <w:rsid w:val="00531A9C"/>
    <w:rsid w:val="005406B9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34C8"/>
    <w:rsid w:val="00597EAD"/>
    <w:rsid w:val="005B55EC"/>
    <w:rsid w:val="005D1971"/>
    <w:rsid w:val="005E68BB"/>
    <w:rsid w:val="005F46A2"/>
    <w:rsid w:val="005F4DFB"/>
    <w:rsid w:val="005F7577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65C48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65CA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063FB"/>
    <w:rsid w:val="00814233"/>
    <w:rsid w:val="00821286"/>
    <w:rsid w:val="00833F33"/>
    <w:rsid w:val="008455B6"/>
    <w:rsid w:val="008503D7"/>
    <w:rsid w:val="00861573"/>
    <w:rsid w:val="00862CC5"/>
    <w:rsid w:val="00894966"/>
    <w:rsid w:val="008B5890"/>
    <w:rsid w:val="008C078D"/>
    <w:rsid w:val="008C3132"/>
    <w:rsid w:val="008D4452"/>
    <w:rsid w:val="008E2D70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1D7D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A756A"/>
    <w:rsid w:val="00AC3E5E"/>
    <w:rsid w:val="00AC6312"/>
    <w:rsid w:val="00AC7F62"/>
    <w:rsid w:val="00AD06C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3B5F"/>
    <w:rsid w:val="00B96E05"/>
    <w:rsid w:val="00BC00EA"/>
    <w:rsid w:val="00BC53A0"/>
    <w:rsid w:val="00BC5DCC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2AFA"/>
    <w:rsid w:val="00C84E20"/>
    <w:rsid w:val="00C95E7C"/>
    <w:rsid w:val="00CA0565"/>
    <w:rsid w:val="00CA3E6B"/>
    <w:rsid w:val="00CA5F49"/>
    <w:rsid w:val="00CA6E9D"/>
    <w:rsid w:val="00CB0F6A"/>
    <w:rsid w:val="00CD694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433C1"/>
    <w:rsid w:val="00D50226"/>
    <w:rsid w:val="00D51E7B"/>
    <w:rsid w:val="00D7124E"/>
    <w:rsid w:val="00D75141"/>
    <w:rsid w:val="00D82465"/>
    <w:rsid w:val="00D92DF0"/>
    <w:rsid w:val="00D94D07"/>
    <w:rsid w:val="00D96FA0"/>
    <w:rsid w:val="00DA6554"/>
    <w:rsid w:val="00DC39B9"/>
    <w:rsid w:val="00DD0823"/>
    <w:rsid w:val="00DD118B"/>
    <w:rsid w:val="00DD4CBE"/>
    <w:rsid w:val="00DD5088"/>
    <w:rsid w:val="00DD5973"/>
    <w:rsid w:val="00DE40FE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1103"/>
    <w:rsid w:val="00EE6A90"/>
    <w:rsid w:val="00EF6F21"/>
    <w:rsid w:val="00F263D6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0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0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0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0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0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30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0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0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0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0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St-912/2015-8</izvorni_sadrzaj>
    <derivirana_varijabla naziv="DomainObject.Oznaka_1">St-912/2015-8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St-912/2015</izvorni_sadrzaj>
    <derivirana_varijabla naziv="DomainObject.Predmet.OznakaBroj_1">St-912/2015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TURISTIČKA ZADRUGA  SUHOZID KOLAN</izvorni_sadrzaj>
    <derivirana_varijabla naziv="DomainObject.Predmet.ProtustrankaFormated_1">  POLJOPRIVREDNO TURISTIČKA ZADRUGA  SUHOZID KOLAN</derivirana_varijabla>
  </DomainObject.Predmet.ProtustrankaFormated>
  <DomainObject.Predmet.ProtustrankaFormatedOIB>
    <izvorni_sadrzaj>  POLJOPRIVREDNO TURISTIČKA ZADRUGA  SUHOZID KOLAN, OIB 72519456737</izvorni_sadrzaj>
    <derivirana_varijabla naziv="DomainObject.Predmet.ProtustrankaFormatedOIB_1">  POLJOPRIVREDNO TURISTIČKA ZADRUGA  SUHOZID KOLAN, OIB 72519456737</derivirana_varijabla>
  </DomainObject.Predmet.ProtustrankaFormatedOIB>
  <DomainObject.Predmet.ProtustrankaFormatedWithAdress>
    <izvorni_sadrzaj> POLJOPRIVREDNO TURISTIČKA ZADRUGA  SUHOZID KOLAN, Rudina bb, 23250 Kolan</izvorni_sadrzaj>
    <derivirana_varijabla naziv="DomainObject.Predmet.ProtustrankaFormatedWithAdress_1"> POLJOPRIVREDNO TURISTIČKA ZADRUGA  SUHOZID KOLAN, Rudina bb, 23250 Kolan</derivirana_varijabla>
  </DomainObject.Predmet.ProtustrankaFormatedWithAdress>
  <DomainObject.Predmet.ProtustrankaFormatedWithAdressOIB>
    <izvorni_sadrzaj> POLJOPRIVREDNO TURISTIČKA ZADRUGA  SUHOZID KOLAN, OIB 72519456737, Rudina bb, 23250 Kolan</izvorni_sadrzaj>
    <derivirana_varijabla naziv="DomainObject.Predmet.ProtustrankaFormatedWithAdressOIB_1"> POLJOPRIVREDNO TURISTIČKA ZADRUGA  SUHOZID KOLAN, OIB 72519456737, Rudina bb, 23250 Kolan</derivirana_varijabla>
  </DomainObject.Predmet.ProtustrankaFormatedWithAdressOIB>
  <DomainObject.Predmet.ProtustrankaWithAdress>
    <izvorni_sadrzaj>POLJOPRIVREDNO TURISTIČKA ZADRUGA  SUHOZID KOLAN Rudina bb, 23250 Kolan</izvorni_sadrzaj>
    <derivirana_varijabla naziv="DomainObject.Predmet.ProtustrankaWithAdress_1">POLJOPRIVREDNO TURISTIČKA ZADRUGA  SUHOZID KOLAN Rudina bb, 23250 Kolan</derivirana_varijabla>
  </DomainObject.Predmet.ProtustrankaWithAdress>
  <DomainObject.Predmet.ProtustrankaWithAdressOIB>
    <izvorni_sadrzaj>POLJOPRIVREDNO TURISTIČKA ZADRUGA  SUHOZID KOLAN, OIB 72519456737, Rudina bb, 23250 Kolan</izvorni_sadrzaj>
    <derivirana_varijabla naziv="DomainObject.Predmet.ProtustrankaWithAdressOIB_1">POLJOPRIVREDNO TURISTIČKA ZADRUGA  SUHOZID KOLAN, OIB 72519456737, Rudina bb, 23250 Kolan</derivirana_varijabla>
  </DomainObject.Predmet.ProtustrankaWithAdressOIB>
  <DomainObject.Predmet.ProtustrankaNazivFormated>
    <izvorni_sadrzaj>POLJOPRIVREDNO TURISTIČKA ZADRUGA  SUHOZID KOLAN</izvorni_sadrzaj>
    <derivirana_varijabla naziv="DomainObject.Predmet.ProtustrankaNazivFormated_1">POLJOPRIVREDNO TURISTIČKA ZADRUGA  SUHOZID KOLAN</derivirana_varijabla>
  </DomainObject.Predmet.ProtustrankaNazivFormated>
  <DomainObject.Predmet.ProtustrankaNazivFormatedOIB>
    <izvorni_sadrzaj>POLJOPRIVREDNO TURISTIČKA ZADRUGA  SUHOZID KOLAN, OIB 72519456737</izvorni_sadrzaj>
    <derivirana_varijabla naziv="DomainObject.Predmet.ProtustrankaNazivFormatedOIB_1">POLJOPRIVREDNO TURISTIČKA ZADRUGA  SUHOZID KOLAN, OIB 72519456737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124838.37</izvorni_sadrzaj>
    <derivirana_varijabla naziv="DomainObject.Predmet.TrenutnaVrijednost_1">124838.37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POLJOPRIVREDNO TURISTIČKA ZADRUGA  SUHOZID KOLAN</item>
    </izvorni_sadrzaj>
    <derivirana_varijabla naziv="DomainObject.Predmet.ProtuStrankaListFormated_1">
      <item>POLJOPRIVREDNO TURISTIČKA ZADRUGA  SUHOZID KOLAN</item>
    </derivirana_varijabla>
  </DomainObject.Predmet.ProtuStrankaListFormated>
  <DomainObject.Predmet.ProtuStrankaListFormatedOIB>
    <izvorni_sadrzaj>
      <item>POLJOPRIVREDNO TURISTIČKA ZADRUGA  SUHOZID KOLAN, OIB 72519456737</item>
    </izvorni_sadrzaj>
    <derivirana_varijabla naziv="DomainObject.Predmet.ProtuStrankaListFormatedOIB_1">
      <item>POLJOPRIVREDNO TURISTIČKA ZADRUGA  SUHOZID KOLAN, OIB 72519456737</item>
    </derivirana_varijabla>
  </DomainObject.Predmet.ProtuStrankaListFormatedOIB>
  <DomainObject.Predmet.ProtuStrankaListFormatedWithAdress>
    <izvorni_sadrzaj>
      <item>POLJOPRIVREDNO TURISTIČKA ZADRUGA  SUHOZID KOLAN, Rudina bb, 23250 Kolan</item>
    </izvorni_sadrzaj>
    <derivirana_varijabla naziv="DomainObject.Predmet.ProtuStrankaListFormatedWithAdress_1">
      <item>POLJOPRIVREDNO TURISTIČKA ZADRUGA  SUHOZID KOLAN, Rudina bb, 23250 Kolan</item>
    </derivirana_varijabla>
  </DomainObject.Predmet.ProtuStrankaListFormatedWithAdress>
  <DomainObject.Predmet.ProtuStrankaListFormatedWithAdressOIB>
    <izvorni_sadrzaj>
      <item>POLJOPRIVREDNO TURISTIČKA ZADRUGA  SUHOZID KOLAN, OIB 72519456737, Rudina bb, 23250 Kolan</item>
    </izvorni_sadrzaj>
    <derivirana_varijabla naziv="DomainObject.Predmet.ProtuStrankaListFormatedWithAdressOIB_1">
      <item>POLJOPRIVREDNO TURISTIČKA ZADRUGA  SUHOZID KOLAN, OIB 72519456737, Rudina bb, 23250 Kolan</item>
    </derivirana_varijabla>
  </DomainObject.Predmet.ProtuStrankaListFormatedWithAdressOIB>
  <DomainObject.Predmet.ProtuStrankaListNazivFormated>
    <izvorni_sadrzaj>
      <item>POLJOPRIVREDNO TURISTIČKA ZADRUGA  SUHOZID KOLAN</item>
    </izvorni_sadrzaj>
    <derivirana_varijabla naziv="DomainObject.Predmet.ProtuStrankaListNazivFormated_1">
      <item>POLJOPRIVREDNO TURISTIČKA ZADRUGA  SUHOZID KOLAN</item>
    </derivirana_varijabla>
  </DomainObject.Predmet.ProtuStrankaListNazivFormated>
  <DomainObject.Predmet.ProtuStrankaListNazivFormatedOIB>
    <izvorni_sadrzaj>
      <item>POLJOPRIVREDNO TURISTIČKA ZADRUGA  SUHOZID KOLAN, OIB 72519456737</item>
    </izvorni_sadrzaj>
    <derivirana_varijabla naziv="DomainObject.Predmet.ProtuStrankaListNazivFormatedOIB_1">
      <item>POLJOPRIVREDNO TURISTIČKA ZADRUGA  SUHOZID KOLAN, OIB 72519456737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>St-912/2015-8</izvorni_sadrzaj>
    <derivirana_varijabla naziv="DomainObject.PoslovniBrojDokumenta_1">St-912/2015-8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POLJOPRIVREDNO TURISTIČKA ZADRUGA  SUHOZID KOLAN</izvorni_sadrzaj>
    <derivirana_varijabla naziv="DomainObject.Predmet.ProtustrankaIDrugi_1">POLJOPRIVREDNO TURISTIČKA ZADRUGA  SUHOZID KOLAN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POLJOPRIVREDNO TURISTIČKA ZADRUGA  SUHOZID KOLAN, OIB 72519456737, Rudina bb, 23250 Kolan</izvorni_sadrzaj>
    <derivirana_varijabla naziv="DomainObject.Predmet.ProtustrankaIDrugiAdressOIB_1">POLJOPRIVREDNO TURISTIČKA ZADRUGA  SUHOZID KOLAN, OIB 72519456737, Rudina bb, 23250 Kolan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POLJOPRIVREDNO TURISTIČKA ZADRUGA  SUHOZID KOLAN</item>
    </izvorni_sadrzaj>
    <derivirana_varijabla naziv="DomainObject.Predmet.SudioniciListNaziv_1">
      <item>FINA</item>
      <item>POLJOPRIVREDNO TURISTIČKA ZADRUGA  SUHOZID KOLAN</item>
    </derivirana_varijabla>
  </DomainObject.Predmet.SudioniciListNaziv>
  <DomainObject.Predmet.SudioniciListAdressOIB>
    <izvorni_sadrzaj>
      <item>FINA, OIB 85821130368</item>
      <item>POLJOPRIVREDNO TURISTIČKA ZADRUGA  SUHOZID KOLAN, OIB 72519456737, Rudina bb,23250 Kolan</item>
    </izvorni_sadrzaj>
    <derivirana_varijabla naziv="DomainObject.Predmet.SudioniciListAdressOIB_1">
      <item>FINA, OIB 85821130368</item>
      <item>POLJOPRIVREDNO TURISTIČKA ZADRUGA  SUHOZID KOLAN, OIB 72519456737, Rudina bb,23250 Kolan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72519456737</item>
    </izvorni_sadrzaj>
    <derivirana_varijabla naziv="DomainObject.Predmet.SudioniciListNazivOIB_1">
      <item>, OIB 85821130368</item>
      <item>, OIB 72519456737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1071</properties:Words>
  <properties:Characters>5875</properties:Characters>
  <properties:Lines>125</properties:Lines>
  <properties:Paragraphs>43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2016-09-09T05:18:00Z</dcterms:created>
  <dc:creator>Administrator</dc:creator>
  <cp:lastModifiedBy>Josipa Dorkin</cp:lastModifiedBy>
  <cp:lastPrinted>2016-09-12T11:14:00Z</cp:lastPrinted>
  <dcterms:modified xmlns:xsi="http://www.w3.org/2001/XMLSchema-instance" xsi:type="dcterms:W3CDTF">2016-09-12T11:15:00Z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St-912/2015-8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