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C05E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03B02">
                    <w:rPr>
                      <w:sz w:val="22"/>
                      <w:szCs w:val="22"/>
                    </w:rPr>
                    <w:t>61</w:t>
                  </w:r>
                  <w:r w:rsidR="002F0235">
                    <w:rPr>
                      <w:sz w:val="22"/>
                      <w:szCs w:val="22"/>
                    </w:rPr>
                    <w:t>5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2F0235">
                    <w:rPr>
                      <w:sz w:val="22"/>
                      <w:szCs w:val="22"/>
                    </w:rPr>
                    <w:t>-</w:t>
                  </w:r>
                  <w:r w:rsidR="004C05EF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953c85" w14:paraId="c953c8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2F0235">
        <w:t>Trgovački sud u Osijeku, po sucu mr. sc. Mirjani Baran u stečajnom predmetu predlagatelja FINA RC Zagreb Podružnica Zagreb, Trg svibanjskih žrtava 1995. br. 1 povodom prijedloga za otvaranje stečajnog postupka nad dužnikom ONLINE MODERN TECHNOLOGY d.o.o. OIB: 33374114901, MBS: 080918522, Zagreb, Ivana Šibla 17</w:t>
      </w:r>
      <w:r w:rsidR="00B03B02">
        <w:t>, 19. listopada 2018</w:t>
      </w:r>
      <w:r w:rsidR="005B1C19">
        <w:t>.</w:t>
      </w:r>
    </w:p>
    <w:p w:rsidRDefault="005B1C19" w:rsidP="005B1C19" w:rsidR="005B1C19">
      <w:pPr>
        <w:jc w:val="both"/>
      </w:pP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 w:rsidRP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 w:rsidR="002F0235">
        <w:t>ONLINE MODERN TECHNOLOGY d.o.o. OIB: 33374114901, MBS: 080918522, Zagreb, Ivana Šibla 17</w:t>
      </w:r>
      <w:r w:rsidR="00A33B9B" w:rsidRPr="00A33B9B">
        <w:t>,  za</w:t>
      </w:r>
      <w:r>
        <w:t>kaza</w:t>
      </w:r>
      <w:r w:rsidR="002F0235">
        <w:t xml:space="preserve">no za </w:t>
      </w:r>
      <w:r w:rsidR="002F0235" w:rsidRPr="002F0235">
        <w:rPr>
          <w:b/>
        </w:rPr>
        <w:t>25. listopada 2018. u 10,15</w:t>
      </w:r>
      <w:r>
        <w:t xml:space="preserve"> sati, odgađa se te će se isto održati</w:t>
      </w:r>
    </w:p>
    <w:p w:rsidRDefault="00A33B9B" w:rsidP="00A33B9B" w:rsidR="00A33B9B" w:rsidRPr="00A33B9B">
      <w:pPr>
        <w:ind w:left="360"/>
        <w:jc w:val="both"/>
      </w:pPr>
    </w:p>
    <w:p w:rsidRDefault="00B03B02" w:rsidP="00A33B9B" w:rsidR="00A33B9B" w:rsidRPr="00B03B02">
      <w:pPr>
        <w:ind w:left="360"/>
        <w:jc w:val="center"/>
        <w:rPr>
          <w:b/>
          <w:bCs/>
        </w:rPr>
      </w:pPr>
      <w:r w:rsidRPr="00B03B02">
        <w:rPr>
          <w:b/>
          <w:bCs/>
        </w:rPr>
        <w:t>15. studenog</w:t>
      </w:r>
      <w:r w:rsidR="00A33B9B" w:rsidRPr="00B03B02">
        <w:rPr>
          <w:b/>
          <w:bCs/>
        </w:rPr>
        <w:t xml:space="preserve"> 2018. godine  s početkom u </w:t>
      </w:r>
      <w:r w:rsidR="002F0235">
        <w:rPr>
          <w:b/>
          <w:bCs/>
        </w:rPr>
        <w:t>9,45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 w:rsidRPr="00A33B9B">
      <w:pPr>
        <w:ind w:left="1440"/>
        <w:jc w:val="both"/>
      </w:pPr>
      <w:r w:rsidRPr="00A33B9B">
        <w:t>- Predlagatelj – FINA RC Osijek Podružnica Osijek</w:t>
      </w:r>
    </w:p>
    <w:p w:rsidRDefault="00A33B9B" w:rsidP="00A33B9B" w:rsidR="00A33B9B">
      <w:pPr>
        <w:ind w:left="1440"/>
        <w:jc w:val="both"/>
      </w:pPr>
      <w:r w:rsidRPr="00A33B9B">
        <w:t xml:space="preserve">- zakonski zastupnik dužnika </w:t>
      </w:r>
      <w:r w:rsidR="002F0235">
        <w:t>Alen Kopf, Rijeka, Danijela Godine 6</w:t>
      </w:r>
    </w:p>
    <w:p w:rsidRDefault="00B03B02" w:rsidP="00A33B9B" w:rsidR="00B03B02">
      <w:pPr>
        <w:ind w:left="1440"/>
        <w:jc w:val="both"/>
      </w:pPr>
      <w:r>
        <w:t>- privremeni steč. upravitelj Mirjana Viduka Varenina</w:t>
      </w:r>
    </w:p>
    <w:p w:rsidRDefault="00B03B02" w:rsidP="00A33B9B" w:rsidR="00B03B02" w:rsidRPr="00A33B9B">
      <w:pPr>
        <w:ind w:left="1440"/>
        <w:jc w:val="both"/>
      </w:pPr>
      <w:r>
        <w:t>- ŽDO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B03B02">
        <w:t>19. listopada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 w:rsidRPr="00A33B9B">
        <w:t>- Predlagatelj – FINA RC Osijek Podružnica Osijek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 w:rsidRPr="00A33B9B">
        <w:t xml:space="preserve">- zakonski zastupnik dužnika </w:t>
      </w:r>
      <w:r w:rsidR="002F0235">
        <w:t>Alen Kopf, Rijeka, Danijela Godine 6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>- privremeni steč. upravitelj Mirjana Viduka Varenina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>– ŽDO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roč. </w:t>
      </w:r>
      <w:r w:rsidR="00B03B02">
        <w:t>15/11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5E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2F0235">
      <w:t>615/2018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2F0235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4C05EF"/>
    <w:rsid w:val="005225A9"/>
    <w:rsid w:val="005260B0"/>
    <w:rsid w:val="005334A7"/>
    <w:rsid w:val="00535D40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St-615/2018</izvorni_sadrzaj>
    <derivirana_varijabla naziv="DomainObject.Predmet.OznakaBroj_1">St-615/2018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ONLINE MODERN TECHNOLOGY d.o.o.</izvorni_sadrzaj>
    <derivirana_varijabla naziv="DomainObject.Predmet.ProtustrankaFormated_1">  ONLINE MODERN TECHNOLOGY d.o.o.</derivirana_varijabla>
  </DomainObject.Predmet.ProtustrankaFormated>
  <DomainObject.Predmet.ProtustrankaFormatedOIB>
    <izvorni_sadrzaj>  ONLINE MODERN TECHNOLOGY d.o.o., OIB 33374114901</izvorni_sadrzaj>
    <derivirana_varijabla naziv="DomainObject.Predmet.ProtustrankaFormatedOIB_1">  ONLINE MODERN TECHNOLOGY d.o.o., OIB 33374114901</derivirana_varijabla>
  </DomainObject.Predmet.ProtustrankaFormatedOIB>
  <DomainObject.Predmet.ProtustrankaFormatedWithAdress>
    <izvorni_sadrzaj> ONLINE MODERN TECHNOLOGY d.o.o., Ivana Šibla 17, 10000 Zagreb</izvorni_sadrzaj>
    <derivirana_varijabla naziv="DomainObject.Predmet.ProtustrankaFormatedWithAdress_1"> ONLINE MODERN TECHNOLOGY d.o.o., Ivana Šibla 17, 10000 Zagreb</derivirana_varijabla>
  </DomainObject.Predmet.ProtustrankaFormatedWithAdress>
  <DomainObject.Predmet.ProtustrankaFormatedWithAdressOIB>
    <izvorni_sadrzaj> ONLINE MODERN TECHNOLOGY d.o.o., OIB 33374114901, Ivana Šibla 17, 10000 Zagreb</izvorni_sadrzaj>
    <derivirana_varijabla naziv="DomainObject.Predmet.ProtustrankaFormatedWithAdressOIB_1"> ONLINE MODERN TECHNOLOGY d.o.o., OIB 33374114901, Ivana Šibla 17, 10000 Zagreb</derivirana_varijabla>
  </DomainObject.Predmet.ProtustrankaFormatedWithAdressOIB>
  <DomainObject.Predmet.ProtustrankaWithAdress>
    <izvorni_sadrzaj>ONLINE MODERN TECHNOLOGY d.o.o. Ivana Šibla 17, 10000 Zagreb</izvorni_sadrzaj>
    <derivirana_varijabla naziv="DomainObject.Predmet.ProtustrankaWithAdress_1">ONLINE MODERN TECHNOLOGY d.o.o. Ivana Šibla 17, 10000 Zagreb</derivirana_varijabla>
  </DomainObject.Predmet.ProtustrankaWithAdress>
  <DomainObject.Predmet.ProtustrankaWithAdressOIB>
    <izvorni_sadrzaj>ONLINE MODERN TECHNOLOGY d.o.o., OIB 33374114901, Ivana Šibla 17, 10000 Zagreb</izvorni_sadrzaj>
    <derivirana_varijabla naziv="DomainObject.Predmet.ProtustrankaWithAdressOIB_1">ONLINE MODERN TECHNOLOGY d.o.o., OIB 33374114901, Ivana Šibla 17, 10000 Zagreb</derivirana_varijabla>
  </DomainObject.Predmet.ProtustrankaWithAdressOIB>
  <DomainObject.Predmet.ProtustrankaNazivFormated>
    <izvorni_sadrzaj>ONLINE MODERN TECHNOLOGY d.o.o.</izvorni_sadrzaj>
    <derivirana_varijabla naziv="DomainObject.Predmet.ProtustrankaNazivFormated_1">ONLINE MODERN TECHNOLOGY d.o.o.</derivirana_varijabla>
  </DomainObject.Predmet.ProtustrankaNazivFormated>
  <DomainObject.Predmet.ProtustrankaNazivFormatedOIB>
    <izvorni_sadrzaj>ONLINE MODERN TECHNOLOGY d.o.o., OIB 33374114901</izvorni_sadrzaj>
    <derivirana_varijabla naziv="DomainObject.Predmet.ProtustrankaNazivFormatedOIB_1">ONLINE MODERN TECHNOLOGY d.o.o., OIB 33374114901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ONLINE MODERN TECHNOLOGY d.o.o.</item>
    </izvorni_sadrzaj>
    <derivirana_varijabla naziv="DomainObject.Predmet.ProtuStrankaListFormated_1">
      <item>ONLINE MODERN TECHNOLOGY d.o.o.</item>
    </derivirana_varijabla>
  </DomainObject.Predmet.ProtuStrankaListFormated>
  <DomainObject.Predmet.ProtuStrankaListFormatedOIB>
    <izvorni_sadrzaj>
      <item>ONLINE MODERN TECHNOLOGY d.o.o., OIB 33374114901</item>
    </izvorni_sadrzaj>
    <derivirana_varijabla naziv="DomainObject.Predmet.ProtuStrankaListFormatedOIB_1">
      <item>ONLINE MODERN TECHNOLOGY d.o.o., OIB 33374114901</item>
    </derivirana_varijabla>
  </DomainObject.Predmet.ProtuStrankaListFormatedOIB>
  <DomainObject.Predmet.ProtuStrankaListFormatedWithAdress>
    <izvorni_sadrzaj>
      <item>ONLINE MODERN TECHNOLOGY d.o.o., Ivana Šibla 17, 10000 Zagreb</item>
    </izvorni_sadrzaj>
    <derivirana_varijabla naziv="DomainObject.Predmet.ProtuStrankaListFormatedWithAdress_1">
      <item>ONLINE MODERN TECHNOLOGY d.o.o., Ivana Šibla 17, 10000 Zagreb</item>
    </derivirana_varijabla>
  </DomainObject.Predmet.ProtuStrankaListFormatedWithAdress>
  <DomainObject.Predmet.ProtuStrankaListFormatedWithAdressOIB>
    <izvorni_sadrzaj>
      <item>ONLINE MODERN TECHNOLOGY d.o.o., OIB 33374114901, Ivana Šibla 17, 10000 Zagreb</item>
    </izvorni_sadrzaj>
    <derivirana_varijabla naziv="DomainObject.Predmet.ProtuStrankaListFormatedWithAdressOIB_1">
      <item>ONLINE MODERN TECHNOLOGY d.o.o., OIB 33374114901, Ivana Šibla 17, 10000 Zagreb</item>
    </derivirana_varijabla>
  </DomainObject.Predmet.ProtuStrankaListFormatedWithAdressOIB>
  <DomainObject.Predmet.ProtuStrankaListNazivFormated>
    <izvorni_sadrzaj>
      <item>ONLINE MODERN TECHNOLOGY d.o.o.</item>
    </izvorni_sadrzaj>
    <derivirana_varijabla naziv="DomainObject.Predmet.ProtuStrankaListNazivFormated_1">
      <item>ONLINE MODERN TECHNOLOGY d.o.o.</item>
    </derivirana_varijabla>
  </DomainObject.Predmet.ProtuStrankaListNazivFormated>
  <DomainObject.Predmet.ProtuStrankaListNazivFormatedOIB>
    <izvorni_sadrzaj>
      <item>ONLINE MODERN TECHNOLOGY d.o.o., OIB 33374114901</item>
    </izvorni_sadrzaj>
    <derivirana_varijabla naziv="DomainObject.Predmet.ProtuStrankaListNazivFormatedOIB_1">
      <item>ONLINE MODERN TECHNOLOGY d.o.o., OIB 33374114901</item>
    </derivirana_varijabla>
  </DomainObject.Predmet.ProtuStrankaListNazivFormatedOIB>
  <DomainObject.Predmet.OstaliListFormated>
    <izvorni_sadrzaj>
      <item>ŽDO</item>
      <item>Alen Kopf</item>
    </izvorni_sadrzaj>
    <derivirana_varijabla naziv="DomainObject.Predmet.OstaliListFormated_1">
      <item>ŽDO</item>
      <item>Alen Kopf</item>
    </derivirana_varijabla>
  </DomainObject.Predmet.OstaliListFormated>
  <DomainObject.Predmet.OstaliListFormatedOIB>
    <izvorni_sadrzaj>
      <item>ŽDO</item>
      <item>Alen Kopf, OIB 30818438127</item>
    </izvorni_sadrzaj>
    <derivirana_varijabla naziv="DomainObject.Predmet.OstaliListFormatedOIB_1">
      <item>ŽDO</item>
      <item>Alen Kopf, OIB 30818438127</item>
    </derivirana_varijabla>
  </DomainObject.Predmet.OstaliListFormatedOIB>
  <DomainObject.Predmet.OstaliListFormatedWithAdress>
    <izvorni_sadrzaj>
      <item>ŽDO</item>
      <item>Alen Kopf, Danijela Godine 6, 51000 Rijeka</item>
    </izvorni_sadrzaj>
    <derivirana_varijabla naziv="DomainObject.Predmet.OstaliListFormatedWithAdress_1">
      <item>ŽDO</item>
      <item>Alen Kopf, Danijela Godine 6, 51000 Rijeka</item>
    </derivirana_varijabla>
  </DomainObject.Predmet.OstaliListFormatedWithAdress>
  <DomainObject.Predmet.OstaliListFormatedWithAdressOIB>
    <izvorni_sadrzaj>
      <item>ŽDO</item>
      <item>Alen Kopf, OIB 30818438127, Danijela Godine 6, 51000 Rijeka</item>
    </izvorni_sadrzaj>
    <derivirana_varijabla naziv="DomainObject.Predmet.OstaliListFormatedWithAdressOIB_1">
      <item>ŽDO</item>
      <item>Alen Kopf, OIB 30818438127, Danijela Godine 6, 51000 Rijeka</item>
    </derivirana_varijabla>
  </DomainObject.Predmet.OstaliListFormatedWithAdressOIB>
  <DomainObject.Predmet.OstaliListNazivFormated>
    <izvorni_sadrzaj>
      <item>ŽDO</item>
      <item>Alen Kopf</item>
    </izvorni_sadrzaj>
    <derivirana_varijabla naziv="DomainObject.Predmet.OstaliListNazivFormated_1">
      <item>ŽDO</item>
      <item>Alen Kopf</item>
    </derivirana_varijabla>
  </DomainObject.Predmet.OstaliListNazivFormated>
  <DomainObject.Predmet.OstaliListNazivFormatedOIB>
    <izvorni_sadrzaj>
      <item>ŽDO</item>
      <item>Alen Kopf, OIB 30818438127</item>
    </izvorni_sadrzaj>
    <derivirana_varijabla naziv="DomainObject.Predmet.OstaliListNazivFormatedOIB_1">
      <item>ŽDO</item>
      <item>Alen Kopf, OIB 30818438127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ONLINE MODERN TECHNOLOGY d.o.o.</izvorni_sadrzaj>
    <derivirana_varijabla naziv="DomainObject.Predmet.ProtustrankaIDrugi_1">ONLINE MODERN TECHNOLOGY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ONLINE MODERN TECHNOLOGY d.o.o., OIB 33374114901, Ivana Šibla 17, 10000 Zagreb</izvorni_sadrzaj>
    <derivirana_varijabla naziv="DomainObject.Predmet.ProtustrankaIDrugiAdressOIB_1">ONLINE MODERN TECHNOLOGY d.o.o., OIB 33374114901,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MODERN TECHNOLOGY d.o.o.</item>
      <item>FINA Regionalni centar Zagreb</item>
      <item>ŽDO</item>
      <item>Alen Kopf</item>
    </izvorni_sadrzaj>
    <derivirana_varijabla naziv="DomainObject.Predmet.SudioniciListNaziv_1">
      <item>ONLINE MODERN TECHNOLOGY d.o.o.</item>
      <item>FINA Regionalni centar Zagreb</item>
      <item>ŽDO</item>
      <item>Alen Kopf</item>
    </derivirana_varijabla>
  </DomainObject.Predmet.SudioniciListNaziv>
  <DomainObject.Predmet.SudioniciListAdressOIB>
    <izvorni_sadrzaj>
      <item>ONLINE MODERN TECHNOLOGY d.o.o., OIB 33374114901, Ivana Šibla 17,10000 Zagreb</item>
      <item>FINA Regionalni centar Zagreb, OIB 85821130368, Trg svibanjskih žrtava 1995. br. 1,10000 Zagreb</item>
      <item>ŽDO</item>
      <item>Alen Kopf, OIB 30818438127, Danijela Godine 6,51000 Rijeka</item>
    </izvorni_sadrzaj>
    <derivirana_varijabla naziv="DomainObject.Predmet.SudioniciListAdressOIB_1">
      <item>ONLINE MODERN TECHNOLOGY d.o.o., OIB 33374114901, Ivana Šibla 17,10000 Zagreb</item>
      <item>FINA Regionalni centar Zagreb, OIB 85821130368, Trg svibanjskih žrtava 1995. br. 1,10000 Zagreb</item>
      <item>ŽDO</item>
      <item>Alen Kopf, OIB 30818438127,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33374114901</item>
      <item>, OIB 85821130368</item>
      <item>, OIB null</item>
      <item>, OIB 30818438127</item>
    </izvorni_sadrzaj>
    <derivirana_varijabla naziv="DomainObject.Predmet.SudioniciListNazivOIB_1">
      <item>, OIB 33374114901</item>
      <item>, OIB 85821130368</item>
      <item>, OIB null</item>
      <item>, OIB 30818438127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kolovoza 2018.</izvorni_sadrzaj>
    <derivirana_varijabla naziv="DomainObject.PredzadnjaOdlukaIzPredmeta.DatumDonosenjaOdluke_1">7. kolovoza 2018.</derivirana_varijabla>
  </DomainObject.PredzadnjaOdlukaIzPredmeta.DatumDonosenjaOdluke>
  <DomainObject.PredzadnjaOdlukaIzPredmeta.Oznaka>
    <izvorni_sadrzaj>St-615/2018-3</izvorni_sadrzaj>
    <derivirana_varijabla naziv="DomainObject.PredzadnjaOdlukaIzPredmeta.Oznaka_1">St-615/2018-3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1274</properties:Characters>
  <properties:Lines>58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2018-10-19T08:22:00Z</dcterms:created>
  <dc:creator>Snježana Andrijanić</dc:creator>
  <cp:lastModifiedBy>Snježana Andrijanić</cp:lastModifiedBy>
  <cp:lastPrinted>2018-10-19T08:21:00Z</cp:lastPrinted>
  <dcterms:modified xmlns:xsi="http://www.w3.org/2001/XMLSchema-instance" xsi:type="dcterms:W3CDTF">2018-10-22T10:16:00Z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(ročište za ispitivanje uvjeta--- drugo st-615-18 Viduka.docx)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