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4f7f" w14:paraId="c6d4f7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C3349F">
        <w:t>279</w:t>
      </w:r>
      <w:r w:rsidR="00500D95">
        <w:t>/1</w:t>
      </w:r>
      <w:r w:rsidR="00E646B4">
        <w:t>7</w:t>
      </w:r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</w:t>
      </w:r>
      <w:r w:rsidR="00D5694C">
        <w:t>LE MAGANA j.d.o.o. Dugo Selo, Zagrebačka 85, OIB: 09480095865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646B4">
        <w:t>21</w:t>
      </w:r>
      <w:r w:rsidR="00C82343">
        <w:t xml:space="preserve">. </w:t>
      </w:r>
      <w:r w:rsidR="00E646B4">
        <w:t>travnja</w:t>
      </w:r>
      <w:r w:rsidR="00C82343">
        <w:t xml:space="preserve"> 201</w:t>
      </w:r>
      <w:r w:rsidR="00AE15AD">
        <w:t>7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75031A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D5694C">
        <w:t>LE MAGANA j.d.o.o. Dugo Selo, Zagrebačka 85, OIB: 09480095865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D5694C">
        <w:t xml:space="preserve"> </w:t>
      </w:r>
      <w:r w:rsidR="00502758">
        <w:t>Siniša Rajnović, Virovitica, Milanovac, Sv. Trojstva 87, OIB: 86217384445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64528A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502758">
        <w:t>21</w:t>
      </w:r>
      <w:r w:rsidR="00F7152E">
        <w:t xml:space="preserve">. </w:t>
      </w:r>
      <w:r w:rsidR="002D3FFE">
        <w:t>studenog</w:t>
      </w:r>
      <w:r w:rsidR="00DB097D">
        <w:t xml:space="preserve"> 201</w:t>
      </w:r>
      <w:r w:rsidR="00CE2FF8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0A4234">
        <w:t>24</w:t>
      </w:r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r w:rsidR="000A4234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C3349F">
        <w:t>279</w:t>
      </w:r>
      <w:r w:rsidR="00F7152E">
        <w:t>/1</w:t>
      </w:r>
      <w:r w:rsidR="00E646B4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C3349F">
        <w:t>279</w:t>
      </w:r>
      <w:r>
        <w:t>/1</w:t>
      </w:r>
      <w:r w:rsidR="00E646B4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0A4234">
        <w:t>21</w:t>
      </w:r>
      <w:r w:rsidR="00C82343">
        <w:t xml:space="preserve">. </w:t>
      </w:r>
      <w:r w:rsidR="000A4234">
        <w:t>travnja</w:t>
      </w:r>
      <w:r w:rsidR="004547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A4234">
        <w:t>suda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0A4234">
        <w:t>21.5.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2C09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0785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35F0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3BC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29A3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D3FFE"/>
    <w:rsid w:val="002E0208"/>
    <w:rsid w:val="002F6861"/>
    <w:rsid w:val="0031214A"/>
    <w:rsid w:val="00312176"/>
    <w:rsid w:val="00331BCB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2758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4427"/>
    <w:rsid w:val="0064528A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B5813"/>
    <w:rsid w:val="006C1148"/>
    <w:rsid w:val="006C3FCC"/>
    <w:rsid w:val="006C61D1"/>
    <w:rsid w:val="006D2927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031A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C3C0A"/>
    <w:rsid w:val="007D08C5"/>
    <w:rsid w:val="007D4893"/>
    <w:rsid w:val="007D4A12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A2875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1BA2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0362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C4B8D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349F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2FF8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94C"/>
    <w:rsid w:val="00D56BD8"/>
    <w:rsid w:val="00D60544"/>
    <w:rsid w:val="00D62ED6"/>
    <w:rsid w:val="00D915E1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4DDA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2FC1"/>
    <w:rsid w:val="00E5349E"/>
    <w:rsid w:val="00E5370E"/>
    <w:rsid w:val="00E53EA3"/>
    <w:rsid w:val="00E541F1"/>
    <w:rsid w:val="00E63579"/>
    <w:rsid w:val="00E646B4"/>
    <w:rsid w:val="00E65B04"/>
    <w:rsid w:val="00E6703A"/>
    <w:rsid w:val="00E67CDF"/>
    <w:rsid w:val="00E701CA"/>
    <w:rsid w:val="00E72D3D"/>
    <w:rsid w:val="00E7609E"/>
    <w:rsid w:val="00E8179E"/>
    <w:rsid w:val="00E967BC"/>
    <w:rsid w:val="00EA10CC"/>
    <w:rsid w:val="00EB12CD"/>
    <w:rsid w:val="00EB56DB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5DBF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5D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1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otustrankaFormated>
    <izvorni_sadrzaj>  LE MAGANA j.d.o.o.</izvorni_sadrzaj>
    <derivirana_varijabla naziv="DomainObject.Predmet.ProtustrankaFormated_1">  LE MAGANA j.d.o.o.</derivirana_varijabla>
  </DomainObject.Predmet.ProtustrankaFormated>
  <DomainObject.Predmet.ProtustrankaFormatedOIB>
    <izvorni_sadrzaj>  LE MAGANA j.d.o.o., OIB 09480095865</izvorni_sadrzaj>
    <derivirana_varijabla naziv="DomainObject.Predmet.ProtustrankaFormatedOIB_1">  LE MAGANA j.d.o.o., OIB 09480095865</derivirana_varijabla>
  </DomainObject.Predmet.ProtustrankaFormatedOIB>
  <DomainObject.Predmet.ProtustrankaFormatedWithAdress>
    <izvorni_sadrzaj> LE MAGANA j.d.o.o., Zagrebačka 85, 10370 Dugo Selo</izvorni_sadrzaj>
    <derivirana_varijabla naziv="DomainObject.Predmet.ProtustrankaFormatedWithAdress_1"> LE MAGANA j.d.o.o., Zagrebačka 85, 10370 Dugo Selo</derivirana_varijabla>
  </DomainObject.Predmet.ProtustrankaFormatedWithAdress>
  <DomainObject.Predmet.ProtustrankaFormatedWithAdressOIB>
    <izvorni_sadrzaj> LE MAGANA j.d.o.o., OIB 09480095865, Zagrebačka 85, 10370 Dugo Selo</izvorni_sadrzaj>
    <derivirana_varijabla naziv="DomainObject.Predmet.ProtustrankaFormatedWithAdressOIB_1"> LE MAGANA j.d.o.o., OIB 09480095865, Zagrebačka 85, 10370 Dugo Selo</derivirana_varijabla>
  </DomainObject.Predmet.ProtustrankaFormatedWithAdressOIB>
  <DomainObject.Predmet.ProtustrankaWithAdress>
    <izvorni_sadrzaj>LE MAGANA j.d.o.o. Zagrebačka 85, 10370 Dugo Selo</izvorni_sadrzaj>
    <derivirana_varijabla naziv="DomainObject.Predmet.ProtustrankaWithAdress_1">LE MAGANA j.d.o.o. Zagrebačka 85, 10370 Dugo Selo</derivirana_varijabla>
  </DomainObject.Predmet.ProtustrankaWithAdress>
  <DomainObject.Predmet.ProtustrankaWithAdressOIB>
    <izvorni_sadrzaj>LE MAGANA j.d.o.o., OIB 09480095865, Zagrebačka 85, 10370 Dugo Selo</izvorni_sadrzaj>
    <derivirana_varijabla naziv="DomainObject.Predmet.ProtustrankaWithAdressOIB_1">LE MAGANA j.d.o.o., OIB 09480095865, Zagrebačka 85, 10370 Dugo Selo</derivirana_varijabla>
  </DomainObject.Predmet.ProtustrankaWithAdressOIB>
  <DomainObject.Predmet.ProtustrankaNazivFormated>
    <izvorni_sadrzaj>LE MAGANA j.d.o.o.</izvorni_sadrzaj>
    <derivirana_varijabla naziv="DomainObject.Predmet.ProtustrankaNazivFormated_1">LE MAGANA j.d.o.o.</derivirana_varijabla>
  </DomainObject.Predmet.ProtustrankaNazivFormated>
  <DomainObject.Predmet.ProtustrankaNazivFormatedOIB>
    <izvorni_sadrzaj>LE MAGANA j.d.o.o., OIB 09480095865</izvorni_sadrzaj>
    <derivirana_varijabla naziv="DomainObject.Predmet.ProtustrankaNazivFormatedOIB_1">LE MAGANA j.d.o.o., OIB 09480095865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 MAGANA j.d.o.o.</item>
    </izvorni_sadrzaj>
    <derivirana_varijabla naziv="DomainObject.Predmet.ProtuStrankaListFormated_1">
      <item>LE MAGANA j.d.o.o.</item>
    </derivirana_varijabla>
  </DomainObject.Predmet.ProtuStrankaListFormated>
  <DomainObject.Predmet.ProtuStrankaListFormatedOIB>
    <izvorni_sadrzaj>
      <item>LE MAGANA j.d.o.o., OIB 09480095865</item>
    </izvorni_sadrzaj>
    <derivirana_varijabla naziv="DomainObject.Predmet.ProtuStrankaListFormatedOIB_1">
      <item>LE MAGANA j.d.o.o., OIB 09480095865</item>
    </derivirana_varijabla>
  </DomainObject.Predmet.ProtuStrankaListFormatedOIB>
  <DomainObject.Predmet.ProtuStrankaListFormatedWithAdress>
    <izvorni_sadrzaj>
      <item>LE MAGANA j.d.o.o., Zagrebačka 85, 10370 Dugo Selo</item>
    </izvorni_sadrzaj>
    <derivirana_varijabla naziv="DomainObject.Predmet.ProtuStrankaListFormatedWithAdress_1">
      <item>LE MAGANA j.d.o.o., Zagrebačka 85, 10370 Dugo Selo</item>
    </derivirana_varijabla>
  </DomainObject.Predmet.ProtuStrankaListFormatedWithAdress>
  <DomainObject.Predmet.ProtuStrankaListFormatedWithAdressOIB>
    <izvorni_sadrzaj>
      <item>LE MAGANA j.d.o.o., OIB 09480095865, Zagrebačka 85, 10370 Dugo Selo</item>
    </izvorni_sadrzaj>
    <derivirana_varijabla naziv="DomainObject.Predmet.ProtuStrankaListFormatedWithAdressOIB_1">
      <item>LE MAGANA j.d.o.o., OIB 09480095865, Zagrebačka 85, 10370 Dugo Selo</item>
    </derivirana_varijabla>
  </DomainObject.Predmet.ProtuStrankaListFormatedWithAdressOIB>
  <DomainObject.Predmet.ProtuStrankaListNazivFormated>
    <izvorni_sadrzaj>
      <item>LE MAGANA j.d.o.o.</item>
    </izvorni_sadrzaj>
    <derivirana_varijabla naziv="DomainObject.Predmet.ProtuStrankaListNazivFormated_1">
      <item>LE MAGANA j.d.o.o.</item>
    </derivirana_varijabla>
  </DomainObject.Predmet.ProtuStrankaListNazivFormated>
  <DomainObject.Predmet.ProtuStrankaListNazivFormatedOIB>
    <izvorni_sadrzaj>
      <item>LE MAGANA j.d.o.o., OIB 09480095865</item>
    </izvorni_sadrzaj>
    <derivirana_varijabla naziv="DomainObject.Predmet.ProtuStrankaListNazivFormatedOIB_1">
      <item>LE MAGANA j.d.o.o., OIB 09480095865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 MAGANA j.d.o.o.</izvorni_sadrzaj>
    <derivirana_varijabla naziv="DomainObject.Predmet.ProtustrankaIDrugi_1">LE MAGANA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 MAGANA j.d.o.o., OIB 09480095865, Zagrebačka 85, 10370 Dugo Selo</izvorni_sadrzaj>
    <derivirana_varijabla naziv="DomainObject.Predmet.ProtustrankaIDrugiAdressOIB_1">LE MAGANA j.d.o.o., OIB 09480095865, Zagrebačka 85,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 MAGANA j.d.o.o.</item>
      <item>FINA Regionalni centar Zagreb</item>
    </izvorni_sadrzaj>
    <derivirana_varijabla naziv="DomainObject.Predmet.SudioniciListNaziv_1">
      <item>LE MAGANA j.d.o.o.</item>
      <item>FINA Regionalni centar Zagreb</item>
    </derivirana_varijabla>
  </DomainObject.Predmet.SudioniciListNaziv>
  <DomainObject.Predmet.SudioniciListAdressOIB>
    <izvorni_sadrzaj>
      <item>LE MAGANA j.d.o.o., OIB 09480095865, Zagrebačka 85,10370 Dugo Selo</item>
      <item>FINA Regionalni centar Zagreb, OIB 85821130368, Trg svibanjskih žrtava 1995. 1,10000 Zagreb</item>
    </izvorni_sadrzaj>
    <derivirana_varijabla naziv="DomainObject.Predmet.SudioniciListAdressOIB_1">
      <item>LE MAGANA j.d.o.o., OIB 09480095865, Zagrebačka 85,10370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09480095865</item>
      <item>, OIB 85821130368</item>
    </izvorni_sadrzaj>
    <derivirana_varijabla naziv="DomainObject.Predmet.SudioniciListNazivOIB_1">
      <item>, OIB 09480095865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A72A6-4C77-469F-81C9-0E8ECD9C5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1924</properties:Characters>
  <properties:Lines>178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2017-04-21T07:40:00Z</dcterms:created>
  <dc:creator>wsadmin</dc:creator>
  <cp:lastModifiedBy>Sanda Gučić</cp:lastModifiedBy>
  <cp:lastPrinted>2017-04-21T07:45:00Z</cp:lastPrinted>
  <dcterms:modified xmlns:xsi="http://www.w3.org/2001/XMLSchema-instance" xsi:type="dcterms:W3CDTF">2017-04-24T09:28:00Z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