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4156" w14:paraId="fb6415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3A6F21">
        <w:t>786/16-48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3A6F21">
        <w:t>FRANTO d.o.o., Zadar, Put Vukića 1, OIB: 45078505152</w:t>
      </w:r>
      <w:r w:rsidR="00196233">
        <w:t xml:space="preserve"> </w:t>
      </w:r>
      <w:r w:rsidR="00A87A79">
        <w:t>koga zastupa stečajn</w:t>
      </w:r>
      <w:r w:rsidR="006C7F6F">
        <w:t>i</w:t>
      </w:r>
      <w:r w:rsidR="00615D63">
        <w:t xml:space="preserve"> upravitelj </w:t>
      </w:r>
      <w:r w:rsidR="003A6F21">
        <w:t>Nikola Kruljac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582976">
        <w:t>22</w:t>
      </w:r>
      <w:r w:rsidR="00A54C97">
        <w:t xml:space="preserve">. </w:t>
      </w:r>
      <w:r w:rsidR="003A6F21">
        <w:t>veljače</w:t>
      </w:r>
      <w:r w:rsidR="00A54C97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6C7F6F">
        <w:t>om</w:t>
      </w:r>
      <w:r w:rsidR="00B3003A">
        <w:t xml:space="preserve"> </w:t>
      </w:r>
      <w:r w:rsidRPr="003573CC">
        <w:t>stečajn</w:t>
      </w:r>
      <w:r w:rsidR="006C7F6F">
        <w:t>om</w:t>
      </w:r>
      <w:r w:rsidRPr="003573CC">
        <w:t xml:space="preserve"> upravitelj</w:t>
      </w:r>
      <w:r w:rsidR="006C7F6F">
        <w:t>u</w:t>
      </w:r>
      <w:r w:rsidR="00486D35">
        <w:t xml:space="preserve"> </w:t>
      </w:r>
      <w:r w:rsidR="003A6F21">
        <w:t>Nikoli Kruljcu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582976">
        <w:t>5</w:t>
      </w:r>
      <w:r w:rsidR="006C7F6F">
        <w:t>.000,</w:t>
      </w:r>
      <w:r w:rsidR="00A54C97">
        <w:t>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582976" w:rsidP="00582976" w:rsidR="00582976">
      <w:pPr>
        <w:ind w:left="1418"/>
        <w:jc w:val="both"/>
      </w:pPr>
    </w:p>
    <w:p w:rsidRDefault="00582976" w:rsidP="009A60C6" w:rsidR="00582976" w:rsidRPr="007D22D4">
      <w:pPr>
        <w:numPr>
          <w:ilvl w:val="0"/>
          <w:numId w:val="3"/>
        </w:numPr>
        <w:ind w:hanging="713" w:left="1418"/>
        <w:jc w:val="both"/>
      </w:pPr>
      <w:r>
        <w:t>Nagrada će se isplatiti sa računa stečajnog dužnika.</w:t>
      </w:r>
    </w:p>
    <w:p w:rsidRDefault="003513F2" w:rsidP="00486D35" w:rsidR="003513F2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3A6F21">
        <w:t>6. rujna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3A6F21">
        <w:t>7. listopada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C011A4" w:rsidP="00B3003A" w:rsidR="00B3003A" w:rsidRPr="0064286F">
      <w:pPr>
        <w:ind w:firstLine="705"/>
        <w:jc w:val="both"/>
      </w:pPr>
      <w:r w:rsidRPr="00582976">
        <w:t xml:space="preserve">Visina nagrade određena je s obzirom na činjenicu da stečajni dužnik </w:t>
      </w:r>
      <w:r w:rsidR="00582976" w:rsidRPr="00582976">
        <w:t xml:space="preserve">ima određenu imovinu </w:t>
      </w:r>
      <w:r w:rsidRPr="00582976">
        <w:t xml:space="preserve">koju je valjalo popisati, </w:t>
      </w:r>
      <w:r w:rsidR="00582976">
        <w:t>pa je s</w:t>
      </w:r>
      <w:r w:rsidR="00B3003A" w:rsidRPr="0064286F">
        <w:t>toga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582976">
        <w:t>22</w:t>
      </w:r>
      <w:r w:rsidR="00A54C97">
        <w:t xml:space="preserve">. </w:t>
      </w:r>
      <w:r w:rsidR="003A6F21">
        <w:t>veljače</w:t>
      </w:r>
      <w:r w:rsidR="00A54C97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FA3DE5" w:rsidP="003A6F21" w:rsidR="00FA3DE5" w:rsidRPr="00FA3DE5">
      <w:pPr>
        <w:jc w:val="right"/>
      </w:pPr>
      <w:r w:rsidRPr="00FA3DE5">
        <w:t>Sutkinja</w:t>
      </w:r>
    </w:p>
    <w:p w:rsidRDefault="00FA3DE5" w:rsidP="003A6F21" w:rsidR="00FA3DE5" w:rsidRPr="00FA3DE5">
      <w:pPr>
        <w:jc w:val="right"/>
      </w:pPr>
      <w:r w:rsidRPr="00FA3DE5">
        <w:t>Ardena Bajlo</w:t>
      </w:r>
    </w:p>
    <w:p w:rsidRDefault="00FA3DE5" w:rsidP="00FA3DE5" w:rsidR="00FA3DE5" w:rsidRPr="00FA3DE5"/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011A4" w:rsidP="00C011A4" w:rsidR="00C011A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807491">
      <w:pPr>
        <w:numPr>
          <w:ilvl w:val="0"/>
          <w:numId w:val="2"/>
        </w:numPr>
      </w:pPr>
      <w:r w:rsidRPr="003573CC">
        <w:t>u spis</w:t>
      </w:r>
      <w:r>
        <w:t xml:space="preserve">       </w:t>
      </w:r>
    </w:p>
    <w:sectPr w:rsidSect="00C011A4" w:rsidR="00807491">
      <w:pgSz w:code="9" w:h="16838" w:w="11906"/>
      <w:pgMar w:gutter="0" w:footer="709" w:header="709" w:left="1418" w:bottom="1418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A6F21"/>
    <w:rsid w:val="003E0805"/>
    <w:rsid w:val="00422062"/>
    <w:rsid w:val="00445B82"/>
    <w:rsid w:val="004630AA"/>
    <w:rsid w:val="00486D35"/>
    <w:rsid w:val="00582976"/>
    <w:rsid w:val="005A216F"/>
    <w:rsid w:val="005E425A"/>
    <w:rsid w:val="00615D63"/>
    <w:rsid w:val="00630EA3"/>
    <w:rsid w:val="00633783"/>
    <w:rsid w:val="00634CED"/>
    <w:rsid w:val="00640DD5"/>
    <w:rsid w:val="006B6E1C"/>
    <w:rsid w:val="006C7F6F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07491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54C97"/>
    <w:rsid w:val="00A87A79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011A4"/>
    <w:rsid w:val="00C64EB0"/>
    <w:rsid w:val="00CA2AA9"/>
    <w:rsid w:val="00CE069C"/>
    <w:rsid w:val="00CF2E75"/>
    <w:rsid w:val="00CF7517"/>
    <w:rsid w:val="00D27BB2"/>
    <w:rsid w:val="00D375C3"/>
    <w:rsid w:val="00E032CC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B0E"/>
    <w:rsid w:val="00F91EAA"/>
    <w:rsid w:val="00FA3DE5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29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06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062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062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062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29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0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062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062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062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CA912-141B-487A-A342-963F0AD3D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215</properties:Words>
  <properties:Characters>1006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2017-02-15T13:56:00Z</dcterms:created>
  <dc:creator>abajlo</dc:creator>
  <cp:lastModifiedBy>wsadmin</cp:lastModifiedBy>
  <cp:lastPrinted>2017-01-16T12:22:00Z</cp:lastPrinted>
  <dcterms:modified xmlns:xsi="http://www.w3.org/2001/XMLSchema-instance" xsi:type="dcterms:W3CDTF">2017-02-22T08:33:00Z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