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9554" w14:paraId="2779554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74047C" w:rsidP="001358AC" w:rsidR="00871D16">
      <w:pPr>
        <w:ind w:left="6480"/>
        <w:jc w:val="right"/>
      </w:pPr>
      <w:r>
        <w:t>8. St- 176/14-9</w:t>
      </w:r>
      <w:r w:rsidR="001358AC">
        <w:t>9</w:t>
      </w:r>
    </w:p>
    <w:p w:rsidRDefault="00384899" w:rsidP="00384899" w:rsidR="00384899">
      <w:pPr>
        <w:ind w:firstLine="720" w:left="6480"/>
      </w:pPr>
    </w:p>
    <w:p w:rsidRDefault="00384899" w:rsidP="001358AC" w:rsidR="00384899" w:rsidRPr="00010048">
      <w:pPr>
        <w:jc w:val="center"/>
      </w:pPr>
      <w:r w:rsidRPr="00010048">
        <w:t>R E P U B L I K A   H R V A T S K A</w:t>
      </w:r>
    </w:p>
    <w:p w:rsidRDefault="00871D16" w:rsidP="001358AC" w:rsidR="00871D16" w:rsidRPr="00010048">
      <w:pPr>
        <w:jc w:val="center"/>
      </w:pPr>
    </w:p>
    <w:p w:rsidRDefault="00871D16" w:rsidP="001358AC" w:rsidR="00871D16" w:rsidRPr="00010048">
      <w:pPr>
        <w:jc w:val="center"/>
      </w:pPr>
      <w:r w:rsidRPr="00010048">
        <w:t>Z A K LJ U Č A K</w:t>
      </w:r>
    </w:p>
    <w:p w:rsidRDefault="00871D16" w:rsidP="001358AC" w:rsidR="00871D16" w:rsidRPr="00903C04">
      <w:pPr>
        <w:jc w:val="center"/>
      </w:pPr>
      <w:r w:rsidRPr="00903C04">
        <w:t xml:space="preserve"> </w:t>
      </w:r>
    </w:p>
    <w:p w:rsidRDefault="001547B4" w:rsidP="001358AC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2A2AEB">
        <w:t>e, Koparska 37, 7. trav</w:t>
      </w:r>
      <w:r w:rsidR="0074047C">
        <w:t>nja 2017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1358AC" w:rsidR="00F86943">
      <w:pPr>
        <w:jc w:val="center"/>
      </w:pPr>
      <w:r w:rsidRPr="00010048">
        <w:t>z a k  l j u č i o  j e</w:t>
      </w:r>
    </w:p>
    <w:p w:rsidRDefault="001358AC" w:rsidP="001358AC" w:rsidR="001358AC" w:rsidRPr="00010048">
      <w:pPr>
        <w:jc w:val="center"/>
      </w:pPr>
    </w:p>
    <w:p w:rsidRDefault="008E2CCE" w:rsidP="008E2CCE" w:rsidR="001547B4">
      <w:pPr>
        <w:jc w:val="both"/>
      </w:pPr>
      <w:r>
        <w:t xml:space="preserve">I. </w:t>
      </w:r>
      <w:r w:rsidR="001358AC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2A2AEB">
        <w:rPr>
          <w:b/>
        </w:rPr>
        <w:t xml:space="preserve">1.590.421,88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2A2AEB">
        <w:rPr>
          <w:b/>
        </w:rPr>
        <w:t>1.872.048,11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2A2AEB" w:rsidP="001358AC" w:rsidR="008E2CCE" w:rsidRPr="00716CA2">
      <w:pPr>
        <w:jc w:val="center"/>
        <w:rPr>
          <w:b/>
        </w:rPr>
      </w:pPr>
      <w:r>
        <w:rPr>
          <w:b/>
        </w:rPr>
        <w:t>31. svibnj</w:t>
      </w:r>
      <w:r w:rsidR="0074047C">
        <w:rPr>
          <w:b/>
        </w:rPr>
        <w:t>a</w:t>
      </w:r>
      <w:r w:rsidR="00CB322D">
        <w:rPr>
          <w:b/>
        </w:rPr>
        <w:t xml:space="preserve"> 2017</w:t>
      </w:r>
      <w:r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1358AC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1358AC" w:rsidP="008E2CCE" w:rsidR="001358AC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2A2AEB">
        <w:t>ke, koje su najkasnije na dan 30. svibnja</w:t>
      </w:r>
      <w:r w:rsidR="00CB322D">
        <w:t xml:space="preserve">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1358AC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1358AC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2A2AEB">
        <w:t>desetom</w:t>
      </w:r>
      <w:r w:rsidR="0074047C">
        <w:t xml:space="preserve">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2A2AEB">
        <w:t>14. ožujka 2017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2A2AEB">
        <w:t>176.713,54</w:t>
      </w:r>
      <w:r w:rsidR="0074047C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2A2AEB">
        <w:t>208.005,34</w:t>
      </w:r>
      <w:r w:rsidR="0074047C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2A2AEB">
        <w:t>Rijeci 7</w:t>
      </w:r>
      <w:r w:rsidR="00F73D76">
        <w:t xml:space="preserve">. </w:t>
      </w:r>
      <w:r w:rsidR="002A2AEB">
        <w:t>trav</w:t>
      </w:r>
      <w:r w:rsidR="0074047C">
        <w:t>nja</w:t>
      </w:r>
      <w:r w:rsidR="0080681C">
        <w:t xml:space="preserve"> </w:t>
      </w:r>
      <w:r w:rsidR="0074047C">
        <w:t>2017</w:t>
      </w:r>
      <w:r>
        <w:t>.</w:t>
      </w:r>
    </w:p>
    <w:p w:rsidRDefault="001358AC" w:rsidP="00F86943" w:rsidR="00F86943">
      <w:pPr>
        <w:jc w:val="both"/>
      </w:pPr>
      <w:r>
        <w:tab/>
      </w: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D47252">
        <w:tab/>
      </w:r>
      <w:r w:rsidR="00384899">
        <w:t>S</w:t>
      </w:r>
      <w:r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 w:rsidR="001358AC">
        <w:tab/>
      </w:r>
      <w:r w:rsidR="001358AC">
        <w:tab/>
      </w:r>
      <w:r w:rsidR="001358AC">
        <w:tab/>
        <w:t xml:space="preserve">   </w:t>
      </w:r>
      <w:r>
        <w:tab/>
      </w:r>
      <w:r>
        <w:tab/>
      </w:r>
      <w:r w:rsidR="001358AC">
        <w:t xml:space="preserve">       </w:t>
      </w:r>
      <w:r>
        <w:t>E</w:t>
      </w:r>
      <w:r w:rsidR="001358AC">
        <w:t>ma</w:t>
      </w:r>
      <w:r>
        <w:t xml:space="preserve"> B</w:t>
      </w:r>
      <w:r w:rsidR="001358AC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1358AC" w:rsidP="00F86943" w:rsidR="001358AC">
      <w:pPr>
        <w:jc w:val="both"/>
      </w:pPr>
    </w:p>
    <w:p w:rsidRDefault="001358AC" w:rsidP="00F86943" w:rsidR="001358AC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1358AC" w:rsidR="00F86943">
      <w:pPr>
        <w:ind w:firstLine="720"/>
        <w:jc w:val="both"/>
      </w:pPr>
      <w:r>
        <w:t>Protiv ovog zaključka nije dopuštena žalba (čl.11.st.9. SZ).</w:t>
      </w:r>
    </w:p>
    <w:sectPr w:rsidSect="001358AC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100" w:rsidR="007C2100">
      <w:r>
        <w:separator/>
      </w:r>
    </w:p>
  </w:endnote>
  <w:endnote w:id="0" w:type="continuationSeparator">
    <w:p w:rsidRDefault="007C2100" w:rsidR="007C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F8C" w:rsidR="00721F8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804D6">
      <w:rPr>
        <w:noProof/>
      </w:rPr>
      <w:t>2</w:t>
    </w:r>
    <w:r>
      <w:fldChar w:fldCharType="end"/>
    </w:r>
  </w:p>
  <w:p w:rsidRDefault="00721F8C" w:rsidR="00721F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100" w:rsidR="007C2100">
      <w:r>
        <w:separator/>
      </w:r>
    </w:p>
  </w:footnote>
  <w:footnote w:id="0" w:type="continuationSeparator">
    <w:p w:rsidRDefault="007C2100" w:rsidR="007C21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F8C" w:rsidP="00721F8C" w:rsidR="00721F8C">
    <w:pPr>
      <w:framePr w:y="1" w:xAlign="right" w:vAnchor="text" w:hAnchor="margin" w:wrap="around"/>
      <w:ind w:left="6480"/>
      <w:jc w:val="right"/>
    </w:pPr>
    <w:r>
      <w:t>8. St- 176/14-99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F56" w:rsidP="00A45EAD" w:rsidR="00880F56" w:rsidRPr="00880F56">
    <w:pPr>
      <w:ind w:firstLine="708"/>
      <w:rPr>
        <w:sz w:val="20"/>
        <w:szCs w:val="20"/>
      </w:rPr>
    </w:pPr>
    <w:r w:rsidRPr="00880F5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80F56" w:rsidP="00210E4E" w:rsidR="00880F56" w:rsidRPr="00880F56">
    <w:pPr>
      <w:rPr>
        <w:sz w:val="20"/>
        <w:szCs w:val="20"/>
      </w:rPr>
    </w:pPr>
    <w:r w:rsidRPr="00880F56">
      <w:rPr>
        <w:rFonts w:eastAsia="MS Mincho"/>
        <w:sz w:val="20"/>
        <w:szCs w:val="20"/>
      </w:rPr>
      <w:t>REPUBLIKA HRVATSKA</w:t>
    </w:r>
  </w:p>
  <w:p w:rsidRDefault="00880F56" w:rsidP="00210E4E" w:rsidR="00880F56" w:rsidRPr="00880F56">
    <w:pPr>
      <w:rPr>
        <w:sz w:val="20"/>
        <w:szCs w:val="20"/>
      </w:rPr>
    </w:pPr>
    <w:r w:rsidRPr="00880F56">
      <w:rPr>
        <w:rFonts w:eastAsia="MS Mincho"/>
        <w:sz w:val="20"/>
        <w:szCs w:val="20"/>
      </w:rPr>
      <w:t>TRGOVAČKI SUD U RIJECI</w:t>
    </w:r>
  </w:p>
  <w:p w:rsidRDefault="00880F56" w:rsidP="00A45EAD" w:rsidR="00880F56" w:rsidRPr="00880F56">
    <w:pPr>
      <w:rPr>
        <w:rFonts w:eastAsia="MS Mincho"/>
        <w:sz w:val="20"/>
        <w:szCs w:val="20"/>
      </w:rPr>
    </w:pPr>
    <w:r w:rsidRPr="00880F5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10048"/>
    <w:rsid w:val="00116635"/>
    <w:rsid w:val="0012686C"/>
    <w:rsid w:val="001358AC"/>
    <w:rsid w:val="001547B4"/>
    <w:rsid w:val="0017176E"/>
    <w:rsid w:val="001722BC"/>
    <w:rsid w:val="00255C20"/>
    <w:rsid w:val="002A2AEB"/>
    <w:rsid w:val="00384899"/>
    <w:rsid w:val="00410A48"/>
    <w:rsid w:val="004A3918"/>
    <w:rsid w:val="004B27BB"/>
    <w:rsid w:val="004B7F3F"/>
    <w:rsid w:val="004E5469"/>
    <w:rsid w:val="004F022B"/>
    <w:rsid w:val="00523719"/>
    <w:rsid w:val="00553646"/>
    <w:rsid w:val="005C7F65"/>
    <w:rsid w:val="006167FF"/>
    <w:rsid w:val="00672B61"/>
    <w:rsid w:val="00673B32"/>
    <w:rsid w:val="00716CA2"/>
    <w:rsid w:val="00721F8C"/>
    <w:rsid w:val="0074047C"/>
    <w:rsid w:val="007A6843"/>
    <w:rsid w:val="007B3F07"/>
    <w:rsid w:val="007C2100"/>
    <w:rsid w:val="0080681C"/>
    <w:rsid w:val="00871D16"/>
    <w:rsid w:val="00880F56"/>
    <w:rsid w:val="008877E3"/>
    <w:rsid w:val="008B05F8"/>
    <w:rsid w:val="008D33D3"/>
    <w:rsid w:val="008E2CCE"/>
    <w:rsid w:val="00924EE7"/>
    <w:rsid w:val="0093197C"/>
    <w:rsid w:val="00935E81"/>
    <w:rsid w:val="00972670"/>
    <w:rsid w:val="009804D6"/>
    <w:rsid w:val="009A6B8C"/>
    <w:rsid w:val="00A23768"/>
    <w:rsid w:val="00A70122"/>
    <w:rsid w:val="00B639DE"/>
    <w:rsid w:val="00BD2E98"/>
    <w:rsid w:val="00BD4D2C"/>
    <w:rsid w:val="00CB322D"/>
    <w:rsid w:val="00D47252"/>
    <w:rsid w:val="00D73F8F"/>
    <w:rsid w:val="00DB06B8"/>
    <w:rsid w:val="00E041BA"/>
    <w:rsid w:val="00E639BE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1358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358AC"/>
    <w:rPr>
      <w:sz w:val="24"/>
      <w:szCs w:val="24"/>
    </w:rPr>
  </w:style>
  <w:style w:styleId="Tekstbalonia" w:type="paragraph">
    <w:name w:val="Balloon Text"/>
    <w:basedOn w:val="Normal"/>
    <w:link w:val="TekstbaloniaChar"/>
    <w:rsid w:val="00880F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0F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4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4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4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4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1358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358AC"/>
    <w:rPr>
      <w:sz w:val="24"/>
      <w:szCs w:val="24"/>
    </w:rPr>
  </w:style>
  <w:style w:styleId="Tekstbalonia" w:type="paragraph">
    <w:name w:val="Balloon Text"/>
    <w:basedOn w:val="Normal"/>
    <w:link w:val="TekstbaloniaChar"/>
    <w:rsid w:val="00880F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0F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4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4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4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4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4127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2017-04-07T09:12:00Z</dcterms:created>
  <dc:creator>nmarkovic</dc:creator>
  <cp:lastModifiedBy>Renata Valić</cp:lastModifiedBy>
  <cp:lastPrinted>2017-04-07T09:11:00Z</cp:lastPrinted>
  <dcterms:modified xmlns:xsi="http://www.w3.org/2001/XMLSchema-instance" xsi:type="dcterms:W3CDTF">2017-04-07T09:13:00Z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