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11ff" w14:paraId="86c11ff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5403E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St-2987</w:t>
      </w:r>
      <w:r w:rsidR="00146043">
        <w:rPr>
          <w:rFonts w:hAnsi="Times New Roman" w:ascii="Times New Roman"/>
          <w:lang w:val="hr-HR"/>
        </w:rPr>
        <w:t>/15-</w:t>
      </w:r>
      <w:r w:rsidR="00E67E25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403E6" w:rsidRPr="005403E6">
        <w:rPr>
          <w:rFonts w:hAnsi="Times New Roman" w:ascii="Times New Roman"/>
          <w:szCs w:val="24"/>
        </w:rPr>
        <w:t>ROMI ZA ROME HRVATSKE, Zagreb, Otona Župančića 6, OIB: 68147222212</w:t>
      </w:r>
      <w:r w:rsidR="005403E6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27F16">
        <w:rPr>
          <w:rFonts w:hAnsi="Times New Roman" w:ascii="Times New Roman"/>
          <w:szCs w:val="24"/>
          <w:lang w:val="hr-HR"/>
        </w:rPr>
        <w:t xml:space="preserve">25.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5403E6" w:rsidRPr="005403E6">
        <w:rPr>
          <w:rFonts w:hAnsi="Times New Roman" w:ascii="Times New Roman"/>
          <w:szCs w:val="24"/>
        </w:rPr>
        <w:t>ROMI ZA ROME HRVATSKE, Zagreb, Otona Župančića 6, OIB: 68147222212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27F16">
        <w:rPr>
          <w:rFonts w:hAnsi="Times New Roman" w:ascii="Times New Roman"/>
          <w:szCs w:val="24"/>
        </w:rPr>
        <w:t>25. veljače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692A90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78456E">
        <w:rPr>
          <w:rFonts w:hAnsi="Times New Roman" w:ascii="Times New Roman"/>
          <w:szCs w:val="24"/>
        </w:rPr>
        <w:t xml:space="preserve">Jasna Hromadko, Zagreb, Zelengorska br. 1, OIB: 22088644509. </w:t>
      </w:r>
    </w:p>
    <w:p w:rsidRDefault="005403E6" w:rsidP="00C3758E" w:rsidR="005403E6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5403E6" w:rsidRPr="005403E6">
        <w:rPr>
          <w:rFonts w:hAnsi="Times New Roman" w:ascii="Times New Roman"/>
          <w:szCs w:val="24"/>
        </w:rPr>
        <w:t>ROMI ZA ROME HRVATSKE, Zagreb, Otona Župančića 6, OIB: 68147222212</w:t>
      </w:r>
      <w:r w:rsidR="005403E6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E0C91">
        <w:rPr>
          <w:rFonts w:hAnsi="Times New Roman" w:ascii="Times New Roman"/>
          <w:lang w:val="hr-HR"/>
        </w:rPr>
        <w:t xml:space="preserve">25.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</w:t>
      </w:r>
      <w:r w:rsidR="00BA23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A6189" w:rsidP="00887D4D" w:rsidR="002A6189" w:rsidRPr="002A6189">
      <w:pPr>
        <w:rPr>
          <w:rFonts w:hAnsi="Times New Roman" w:ascii="Times New Roman"/>
        </w:rPr>
      </w:pP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DNA: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 Dužnik i zakonski zastupnik dužnika- preporučeno poštom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1E4C90" w:rsidP="001E4C90" w:rsidR="001E4C90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679463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1516AB" w:rsidRPr="001516AB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5403E6">
          <w:rPr>
            <w:rFonts w:hAnsi="Times New Roman" w:ascii="Times New Roman"/>
          </w:rPr>
          <w:t>75. St-2987</w:t>
        </w:r>
        <w:r>
          <w:rPr>
            <w:rFonts w:hAnsi="Times New Roman" w:ascii="Times New Roman"/>
          </w:rPr>
          <w:t>/15-</w:t>
        </w:r>
        <w:r w:rsidR="00E67E25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40B"/>
    <w:rsid w:val="00052D93"/>
    <w:rsid w:val="00083AAA"/>
    <w:rsid w:val="000B609B"/>
    <w:rsid w:val="000C47B3"/>
    <w:rsid w:val="000F23D9"/>
    <w:rsid w:val="0010153D"/>
    <w:rsid w:val="00102AC1"/>
    <w:rsid w:val="00102EF2"/>
    <w:rsid w:val="00110F1B"/>
    <w:rsid w:val="00112B50"/>
    <w:rsid w:val="00112D9A"/>
    <w:rsid w:val="0012189B"/>
    <w:rsid w:val="00146043"/>
    <w:rsid w:val="001516AB"/>
    <w:rsid w:val="00160C5A"/>
    <w:rsid w:val="00182088"/>
    <w:rsid w:val="00192F79"/>
    <w:rsid w:val="001963C9"/>
    <w:rsid w:val="001C360D"/>
    <w:rsid w:val="001E4C90"/>
    <w:rsid w:val="002138EE"/>
    <w:rsid w:val="002A6189"/>
    <w:rsid w:val="00382B7B"/>
    <w:rsid w:val="00385410"/>
    <w:rsid w:val="003E3A62"/>
    <w:rsid w:val="00400F21"/>
    <w:rsid w:val="0042162E"/>
    <w:rsid w:val="0044662D"/>
    <w:rsid w:val="004B57A8"/>
    <w:rsid w:val="004C69B9"/>
    <w:rsid w:val="00532B71"/>
    <w:rsid w:val="005403E6"/>
    <w:rsid w:val="005940E9"/>
    <w:rsid w:val="005B7659"/>
    <w:rsid w:val="005D1563"/>
    <w:rsid w:val="005D55AF"/>
    <w:rsid w:val="005F3FE7"/>
    <w:rsid w:val="006356C5"/>
    <w:rsid w:val="006866A9"/>
    <w:rsid w:val="00692A90"/>
    <w:rsid w:val="006D13C5"/>
    <w:rsid w:val="006F3197"/>
    <w:rsid w:val="0071050D"/>
    <w:rsid w:val="00730EAB"/>
    <w:rsid w:val="0078456E"/>
    <w:rsid w:val="007A29F9"/>
    <w:rsid w:val="00813326"/>
    <w:rsid w:val="0081718B"/>
    <w:rsid w:val="00840E3D"/>
    <w:rsid w:val="00867F16"/>
    <w:rsid w:val="0088293F"/>
    <w:rsid w:val="008D649B"/>
    <w:rsid w:val="00961D9E"/>
    <w:rsid w:val="00997BA9"/>
    <w:rsid w:val="009C278A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27F16"/>
    <w:rsid w:val="00B36ABC"/>
    <w:rsid w:val="00B8494A"/>
    <w:rsid w:val="00BA232E"/>
    <w:rsid w:val="00BE0C91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67E25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7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6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7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6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6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6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St-2987/2015-8</izvorni_sadrzaj>
    <derivirana_varijabla naziv="DomainObject.Oznaka_1">St-2987/2015-8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2987</izvorni_sadrzaj>
    <derivirana_varijabla naziv="DomainObject.Predmet.Broj_1">2987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St-2987/2015</izvorni_sadrzaj>
    <derivirana_varijabla naziv="DomainObject.Predmet.OznakaBroj_1">St-2987/2015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Romi za Rome Hrvatske zastupanog po punomoćniku Bajro Bajrić</izvorni_sadrzaj>
    <derivirana_varijabla naziv="DomainObject.Predmet.ProtustrankaFormated_1">  Romi za Rome Hrvatske zastupanog po punomoćniku Bajro Bajrić</derivirana_varijabla>
  </DomainObject.Predmet.ProtustrankaFormated>
  <DomainObject.Predmet.ProtustrankaFormatedOIB>
    <izvorni_sadrzaj>  Romi za Rome Hrvatske, OIB 68147222212 zastupanog po punomoćniku Bajro Bajrić</izvorni_sadrzaj>
    <derivirana_varijabla naziv="DomainObject.Predmet.ProtustrankaFormatedOIB_1">  Romi za Rome Hrvatske, OIB 68147222212 zastupanog po punomoćniku Bajro Bajrić</derivirana_varijabla>
  </DomainObject.Predmet.ProtustrankaFormatedOIB>
  <DomainObject.Predmet.ProtustrankaFormatedWithAdress>
    <izvorni_sadrzaj> Romi za Rome Hrvatske, Otona Župančića 6, 10000 Zagreb zastupanog po punomoćniku Bajro Bajrić</izvorni_sadrzaj>
    <derivirana_varijabla naziv="DomainObject.Predmet.ProtustrankaFormatedWithAdress_1"> Romi za Rome Hrvatske, Otona Župančića 6, 10000 Zagreb zastupanog po punomoćniku Bajro Bajrić</derivirana_varijabla>
  </DomainObject.Predmet.ProtustrankaFormatedWithAdress>
  <DomainObject.Predmet.ProtustrankaFormatedWithAdressOIB>
    <izvorni_sadrzaj> Romi za Rome Hrvatske, OIB 68147222212, Otona Župančića 6, 10000 Zagreb zastupanog po punomoćniku Bajro Bajrić</izvorni_sadrzaj>
    <derivirana_varijabla naziv="DomainObject.Predmet.ProtustrankaFormatedWithAdressOIB_1"> Romi za Rome Hrvatske, OIB 68147222212, Otona Župančića 6, 10000 Zagreb zastupanog po punomoćniku Bajro Bajrić</derivirana_varijabla>
  </DomainObject.Predmet.ProtustrankaFormatedWithAdressOIB>
  <DomainObject.Predmet.ProtustrankaWithAdress>
    <izvorni_sadrzaj>Romi za Rome Hrvatske Otona Župančića 6, 10000 Zagreb</izvorni_sadrzaj>
    <derivirana_varijabla naziv="DomainObject.Predmet.ProtustrankaWithAdress_1">Romi za Rome Hrvatske Otona Župančića 6, 10000 Zagreb</derivirana_varijabla>
  </DomainObject.Predmet.ProtustrankaWithAdress>
  <DomainObject.Predmet.ProtustrankaWithAdressOIB>
    <izvorni_sadrzaj>Romi za Rome Hrvatske, OIB 68147222212, Otona Župančića 6, 10000 Zagreb</izvorni_sadrzaj>
    <derivirana_varijabla naziv="DomainObject.Predmet.ProtustrankaWithAdressOIB_1">Romi za Rome Hrvatske, OIB 68147222212, Otona Župančića 6, 10000 Zagreb</derivirana_varijabla>
  </DomainObject.Predmet.ProtustrankaWithAdressOIB>
  <DomainObject.Predmet.ProtustrankaNazivFormated>
    <izvorni_sadrzaj>Romi za Rome Hrvatske</izvorni_sadrzaj>
    <derivirana_varijabla naziv="DomainObject.Predmet.ProtustrankaNazivFormated_1">Romi za Rome Hrvatske</derivirana_varijabla>
  </DomainObject.Predmet.ProtustrankaNazivFormated>
  <DomainObject.Predmet.ProtustrankaNazivFormatedOIB>
    <izvorni_sadrzaj>Romi za Rome Hrvatske, OIB 68147222212</izvorni_sadrzaj>
    <derivirana_varijabla naziv="DomainObject.Predmet.ProtustrankaNazivFormatedOIB_1">Romi za Rome Hrvatske, OIB 68147222212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Romi za Rome Hrvatske zastupanog po punomoćniku Bajro Bajrić</item>
    </izvorni_sadrzaj>
    <derivirana_varijabla naziv="DomainObject.Predmet.ProtuStrankaListFormated_1">
      <item>Romi za Rome Hrvatske zastupanog po punomoćniku Bajro Bajrić</item>
    </derivirana_varijabla>
  </DomainObject.Predmet.ProtuStrankaListFormated>
  <DomainObject.Predmet.ProtuStrankaListFormatedOIB>
    <izvorni_sadrzaj>
      <item>Romi za Rome Hrvatske, OIB 68147222212 zastupanog po punomoćniku Bajro Bajrić</item>
    </izvorni_sadrzaj>
    <derivirana_varijabla naziv="DomainObject.Predmet.ProtuStrankaListFormatedOIB_1">
      <item>Romi za Rome Hrvatske, OIB 68147222212 zastupanog po punomoćniku Bajro Bajrić</item>
    </derivirana_varijabla>
  </DomainObject.Predmet.ProtuStrankaListFormatedOIB>
  <DomainObject.Predmet.ProtuStrankaListFormatedWithAdress>
    <izvorni_sadrzaj>
      <item>Romi za Rome Hrvatske, Otona Župančića 6, 10000 Zagreb zastupanog po punomoćniku Bajro Bajrić</item>
    </izvorni_sadrzaj>
    <derivirana_varijabla naziv="DomainObject.Predmet.ProtuStrankaListFormatedWithAdress_1">
      <item>Romi za Rome Hrvatske, Otona Župančića 6, 10000 Zagreb zastupanog po punomoćniku Bajro Bajrić</item>
    </derivirana_varijabla>
  </DomainObject.Predmet.ProtuStrankaListFormatedWithAdress>
  <DomainObject.Predmet.ProtuStrankaListFormatedWithAdressOIB>
    <izvorni_sadrzaj>
      <item>Romi za Rome Hrvatske, OIB 68147222212, Otona Župančića 6, 10000 Zagreb zastupanog po punomoćniku Bajro Bajrić</item>
    </izvorni_sadrzaj>
    <derivirana_varijabla naziv="DomainObject.Predmet.ProtuStrankaListFormatedWithAdressOIB_1">
      <item>Romi za Rome Hrvatske, OIB 68147222212, Otona Župančića 6, 10000 Zagreb zastupanog po punomoćniku Bajro Bajrić</item>
    </derivirana_varijabla>
  </DomainObject.Predmet.ProtuStrankaListFormatedWithAdressOIB>
  <DomainObject.Predmet.ProtuStrankaListNazivFormated>
    <izvorni_sadrzaj>
      <item>Romi za Rome Hrvatske</item>
    </izvorni_sadrzaj>
    <derivirana_varijabla naziv="DomainObject.Predmet.ProtuStrankaListNazivFormated_1">
      <item>Romi za Rome Hrvatske</item>
    </derivirana_varijabla>
  </DomainObject.Predmet.ProtuStrankaListNazivFormated>
  <DomainObject.Predmet.ProtuStrankaListNazivFormatedOIB>
    <izvorni_sadrzaj>
      <item>Romi za Rome Hrvatske, OIB 68147222212</item>
    </izvorni_sadrzaj>
    <derivirana_varijabla naziv="DomainObject.Predmet.ProtuStrankaListNazivFormatedOIB_1">
      <item>Romi za Rome Hrvatske, OIB 68147222212</item>
    </derivirana_varijabla>
  </DomainObject.Predmet.ProtuStrankaListNazivFormatedOIB>
  <DomainObject.Predmet.OstaliListFormated>
    <izvorni_sadrzaj>
      <item>Bajro Bajrić punomoćnik sudionika u postupku Romi za Rome Hrvatske</item>
    </izvorni_sadrzaj>
    <derivirana_varijabla naziv="DomainObject.Predmet.OstaliListFormated_1">
      <item>Bajro Bajrić punomoćnik sudionika u postupku Romi za Rome Hrvatske</item>
    </derivirana_varijabla>
  </DomainObject.Predmet.OstaliListFormated>
  <DomainObject.Predmet.OstaliListFormatedOIB>
    <izvorni_sadrzaj>
      <item>Bajro Bajrić punomoćnik sudionika u postupku Romi za Rome Hrvatske</item>
    </izvorni_sadrzaj>
    <derivirana_varijabla naziv="DomainObject.Predmet.OstaliListFormatedOIB_1">
      <item>Bajro Bajrić punomoćnik sudionika u postupku Romi za Rome Hrvatske</item>
    </derivirana_varijabla>
  </DomainObject.Predmet.OstaliListFormatedOIB>
  <DomainObject.Predmet.OstaliListFormatedWithAdress>
    <izvorni_sadrzaj>
      <item>Bajro Bajrić, Otona Župančića 6, 10000 Zagreb punomoćnik sudionika u postupku Romi za Rome Hrvatske</item>
    </izvorni_sadrzaj>
    <derivirana_varijabla naziv="DomainObject.Predmet.OstaliListFormatedWithAdress_1">
      <item>Bajro Bajrić, Otona Župančića 6, 10000 Zagreb punomoćnik sudionika u postupku Romi za Rome Hrvatske</item>
    </derivirana_varijabla>
  </DomainObject.Predmet.OstaliListFormatedWithAdress>
  <DomainObject.Predmet.OstaliListFormatedWithAdressOIB>
    <izvorni_sadrzaj>
      <item>Bajro Bajrić, Otona Župančića 6, 10000 Zagreb punomoćnik sudionika u postupku Romi za Rome Hrvatske</item>
    </izvorni_sadrzaj>
    <derivirana_varijabla naziv="DomainObject.Predmet.OstaliListFormatedWithAdressOIB_1">
      <item>Bajro Bajrić, Otona Župančića 6, 10000 Zagreb punomoćnik sudionika u postupku Romi za Rome Hrvatske</item>
    </derivirana_varijabla>
  </DomainObject.Predmet.OstaliListFormatedWithAdressOIB>
  <DomainObject.Predmet.OstaliListNazivFormated>
    <izvorni_sadrzaj>
      <item>Bajro Bajrić</item>
    </izvorni_sadrzaj>
    <derivirana_varijabla naziv="DomainObject.Predmet.OstaliListNazivFormated_1">
      <item>Bajro Bajrić</item>
    </derivirana_varijabla>
  </DomainObject.Predmet.OstaliListNazivFormated>
  <DomainObject.Predmet.OstaliListNazivFormatedOIB>
    <izvorni_sadrzaj>
      <item>Bajro Bajrić</item>
    </izvorni_sadrzaj>
    <derivirana_varijabla naziv="DomainObject.Predmet.OstaliListNazivFormatedOIB_1">
      <item>Bajro Bajrić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St-2987/2015-8</izvorni_sadrzaj>
    <derivirana_varijabla naziv="DomainObject.PoslovniBrojDokumenta_1">St-2987/2015-8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Romi za Rome Hrvatske</izvorni_sadrzaj>
    <derivirana_varijabla naziv="DomainObject.Predmet.ProtustrankaIDrugi_1">Romi za Rome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Romi za Rome Hrvatske, OIB 68147222212, Otona Župančića 6, 10000 Zagreb</izvorni_sadrzaj>
    <derivirana_varijabla naziv="DomainObject.Predmet.ProtustrankaIDrugiAdressOIB_1">Romi za Rome Hrvatske, OIB 68147222212, Otona Župančića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Romi za Rome Hrvatske</item>
      <item>Bajro Bajrić</item>
    </izvorni_sadrzaj>
    <derivirana_varijabla naziv="DomainObject.Predmet.SudioniciListNaziv_1">
      <item>FINA Regionalni centar Zagreb</item>
      <item>Romi za Rome Hrvatske</item>
      <item>Bajro Bajrić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Romi za Rome Hrvatske, OIB 68147222212, Otona Župančića 6,10000 Zagreb</item>
      <item>Bajro Bajrić, Otona Župančića 6,10000 Zagreb</item>
    </izvorni_sadrzaj>
    <derivirana_varijabla naziv="DomainObject.Predmet.SudioniciListAdressOIB_1">
      <item>FINA Regionalni centar Zagreb, OIB 85821130368, Trg svibanjskih žrtava 1995. 1,10000 Zagreb</item>
      <item>Romi za Rome Hrvatske, OIB 68147222212, Otona Župančića 6,10000 Zagreb</item>
      <item>Bajro Bajrić, Otona Župančića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68147222212</item>
      <item>, OIB null</item>
    </izvorni_sadrzaj>
    <derivirana_varijabla naziv="DomainObject.Predmet.SudioniciListNazivOIB_1">
      <item>, OIB 85821130368</item>
      <item>, OIB 68147222212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E2763D-7B68-40D1-AA14-A57BC64D4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2243</properties:Characters>
  <properties:Lines>73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2016-02-25T10:04:00Z</dcterms:created>
  <dc:creator>Sudsko vijeæe</dc:creator>
  <cp:lastModifiedBy>Anita Ban</cp:lastModifiedBy>
  <cp:lastPrinted>2016-02-25T10:02:00Z</cp:lastPrinted>
  <dcterms:modified xmlns:xsi="http://www.w3.org/2001/XMLSchema-instance" xsi:type="dcterms:W3CDTF">2016-02-25T10:08:00Z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St-2987/2015-8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