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cb90" w14:paraId="28bcb90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C93226">
        <w:t>55</w:t>
      </w:r>
      <w:r w:rsidR="000C75D7">
        <w:t>/18</w:t>
      </w:r>
      <w:r w:rsidR="00E33418">
        <w:t>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 xml:space="preserve">, </w:t>
      </w:r>
      <w:proofErr w:type="spellStart"/>
      <w:r w:rsidR="00D528F8">
        <w:t>L.Jagera</w:t>
      </w:r>
      <w:proofErr w:type="spellEnd"/>
      <w:r w:rsidR="00D528F8">
        <w:t xml:space="preserve"> 3</w:t>
      </w:r>
      <w:r>
        <w:t>, za pokretan</w:t>
      </w:r>
      <w:r w:rsidR="0036599C">
        <w:t>je skraćenog stečajnog postupka</w:t>
      </w:r>
      <w:r>
        <w:t xml:space="preserve"> nad dužnikom </w:t>
      </w:r>
      <w:r w:rsidR="00C93226">
        <w:t>PICCOLO MONDO j.d.o.o. za ugostiteljstvo i usluge, Beli Manastir, K. P. Svačića 82/a, MBS: 030168614, OIB: 36922984117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C93226">
        <w:t>18</w:t>
      </w:r>
      <w:r w:rsidR="007A751A">
        <w:t>. siječnja 2018</w:t>
      </w:r>
      <w:r>
        <w:t>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93226">
        <w:t>PICCOLO MONDO j.d.o.o. za ugostiteljstvo i usluge, Beli Manastir, K. P. Svačića 82/a, MBS: 030168614, OIB: 36922984117</w:t>
      </w:r>
      <w:r w:rsidR="00D43EFC">
        <w:t xml:space="preserve">, </w:t>
      </w:r>
      <w:r>
        <w:t xml:space="preserve">iznosi </w:t>
      </w:r>
      <w:r w:rsidR="00C93226">
        <w:t>34.011,91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C93226">
        <w:t xml:space="preserve">Ivana Lovrić, OIB: 49284183851, Beli Manastir, </w:t>
      </w:r>
      <w:proofErr w:type="spellStart"/>
      <w:r w:rsidR="00C93226">
        <w:t>K.P</w:t>
      </w:r>
      <w:proofErr w:type="spellEnd"/>
      <w:r w:rsidR="00C93226">
        <w:t>. Svačića 82/a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C93226">
        <w:t>55</w:t>
      </w:r>
      <w:r w:rsidR="000C75D7">
        <w:t>-18</w:t>
      </w:r>
      <w:r>
        <w:t xml:space="preserve">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C93226">
        <w:t>18</w:t>
      </w:r>
      <w:r w:rsidR="007A751A">
        <w:t>. siječnja 2018</w:t>
      </w:r>
      <w:r>
        <w:t>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C93226">
        <w:t>5</w:t>
      </w:r>
      <w:r w:rsidR="0036599C">
        <w:t>/3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5D7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0EEF"/>
    <w:rsid w:val="00342079"/>
    <w:rsid w:val="003445D8"/>
    <w:rsid w:val="00356E94"/>
    <w:rsid w:val="003612A7"/>
    <w:rsid w:val="0036590F"/>
    <w:rsid w:val="0036599C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2DFE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A751A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AF1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3BEF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5095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93226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15356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E75E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40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A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A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A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A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40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A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A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A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A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St-55/2018</izvorni_sadrzaj>
    <derivirana_varijabla naziv="DomainObject.Predmet.OznakaBroj_1">St-55/2018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PICCOLO MONDO jednostavno društvo s ograničenom odgovornošću za ugostiteljstvo i usluge</izvorni_sadrzaj>
    <derivirana_varijabla naziv="DomainObject.Predmet.ProtustrankaFormated_1">  PICCOLO MONDO jednostavno društvo s ograničenom odgovornošću za ugostiteljstvo i usluge</derivirana_varijabla>
  </DomainObject.Predmet.ProtustrankaFormated>
  <DomainObject.Predmet.ProtustrankaFormatedOIB>
    <izvorni_sadrzaj>  PICCOLO MONDO jednostavno društvo s ograničenom odgovornošću za ugostiteljstvo i usluge, OIB 36922984117</izvorni_sadrzaj>
    <derivirana_varijabla naziv="DomainObject.Predmet.ProtustrankaFormatedOIB_1">  PICCOLO MONDO jednostavno društvo s ograničenom odgovornošću za ugostiteljstvo i usluge, OIB 36922984117</derivirana_varijabla>
  </DomainObject.Predmet.ProtustrankaFormatedOIB>
  <DomainObject.Predmet.ProtustrankaFormatedWithAdress>
    <izvorni_sadrzaj> PICCOLO MONDO jednostavno društvo s ograničenom odgovornošću za ugostiteljstvo i usluge, Kralja Petra Svačića 82/A, 31300 Beli Manastir</izvorni_sadrzaj>
    <derivirana_varijabla naziv="DomainObject.Predmet.ProtustrankaFormatedWithAdress_1"> PICCOLO MONDO jednostavno društvo s ograničenom odgovornošću za ugostiteljstvo i usluge, Kralja Petra Svačića 82/A, 31300 Beli Manastir</derivirana_varijabla>
  </DomainObject.Predmet.ProtustrankaFormatedWithAdress>
  <DomainObject.Predmet.ProtustrankaFormatedWithAdressOIB>
    <izvorni_sadrzaj> PICCOLO MONDO jednostavno društvo s ograničenom odgovornošću za ugostiteljstvo i usluge, OIB 36922984117, Kralja Petra Svačića 82/A, 31300 Beli Manastir</izvorni_sadrzaj>
    <derivirana_varijabla naziv="DomainObject.Predmet.ProtustrankaFormatedWithAdressOIB_1"> PICCOLO MONDO jednostavno društvo s ograničenom odgovornošću za ugostiteljstvo i usluge, OIB 36922984117, Kralja Petra Svačića 82/A, 31300 Beli Manastir</derivirana_varijabla>
  </DomainObject.Predmet.ProtustrankaFormatedWithAdressOIB>
  <DomainObject.Predmet.ProtustrankaWithAdress>
    <izvorni_sadrzaj>PICCOLO MONDO jednostavno društvo s ograničenom odgovornošću za ugostiteljstvo i usluge Kralja Petra Svačića 82/A, 31300 Beli Manastir</izvorni_sadrzaj>
    <derivirana_varijabla naziv="DomainObject.Predmet.ProtustrankaWithAdress_1">PICCOLO MONDO jednostavno društvo s ograničenom odgovornošću za ugostiteljstvo i usluge Kralja Petra Svačića 82/A, 31300 Beli Manastir</derivirana_varijabla>
  </DomainObject.Predmet.ProtustrankaWithAdress>
  <DomainObject.Predmet.ProtustrankaWithAdressOIB>
    <izvorni_sadrzaj>PICCOLO MONDO jednostavno društvo s ograničenom odgovornošću za ugostiteljstvo i usluge, OIB 36922984117, Kralja Petra Svačića 82/A, 31300 Beli Manastir</izvorni_sadrzaj>
    <derivirana_varijabla naziv="DomainObject.Predmet.ProtustrankaWithAdressOIB_1">PICCOLO MONDO jednostavno društvo s ograničenom odgovornošću za ugostiteljstvo i usluge, OIB 36922984117, Kralja Petra Svačića 82/A, 31300 Beli Manastir</derivirana_varijabla>
  </DomainObject.Predmet.ProtustrankaWithAdressOIB>
  <DomainObject.Predmet.ProtustrankaNazivFormated>
    <izvorni_sadrzaj>PICCOLO MONDO jednostavno društvo s ograničenom odgovornošću za ugostiteljstvo i usluge</izvorni_sadrzaj>
    <derivirana_varijabla naziv="DomainObject.Predmet.ProtustrankaNazivFormated_1">PICCOLO MONDO jednostavno društvo s ograničenom odgovornošću za ugostiteljstvo i usluge</derivirana_varijabla>
  </DomainObject.Predmet.ProtustrankaNazivFormated>
  <DomainObject.Predmet.ProtustrankaNazivFormatedOIB>
    <izvorni_sadrzaj>PICCOLO MONDO jednostavno društvo s ograničenom odgovornošću za ugostiteljstvo i usluge, OIB 36922984117</izvorni_sadrzaj>
    <derivirana_varijabla naziv="DomainObject.Predmet.ProtustrankaNazivFormatedOIB_1">PICCOLO MONDO jednostavno društvo s ograničenom odgovornošću za ugostiteljstvo i usluge, OIB 36922984117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PICCOLO MONDO jednostavno društvo s ograničenom odgovornošću za ugostiteljstvo i usluge</item>
    </izvorni_sadrzaj>
    <derivirana_varijabla naziv="DomainObject.Predmet.ProtuStrankaListFormated_1">
      <item>PICCOLO MONDO jednostavno društvo s ograničenom odgovornošću za ugostiteljstvo i usluge</item>
    </derivirana_varijabla>
  </DomainObject.Predmet.ProtuStrankaListFormated>
  <DomainObject.Predmet.ProtuStrankaListFormatedOIB>
    <izvorni_sadrzaj>
      <item>PICCOLO MONDO jednostavno društvo s ograničenom odgovornošću za ugostiteljstvo i usluge, OIB 36922984117</item>
    </izvorni_sadrzaj>
    <derivirana_varijabla naziv="DomainObject.Predmet.ProtuStrankaListFormatedOIB_1">
      <item>PICCOLO MONDO jednostavno društvo s ograničenom odgovornošću za ugostiteljstvo i usluge, OIB 36922984117</item>
    </derivirana_varijabla>
  </DomainObject.Predmet.ProtuStrankaListFormatedOIB>
  <DomainObject.Predmet.ProtuStrankaListFormatedWithAdress>
    <izvorni_sadrzaj>
      <item>PICCOLO MONDO jednostavno društvo s ograničenom odgovornošću za ugostiteljstvo i usluge, Kralja Petra Svačića 82/A, 31300 Beli Manastir</item>
    </izvorni_sadrzaj>
    <derivirana_varijabla naziv="DomainObject.Predmet.ProtuStrankaListFormatedWithAdress_1">
      <item>PICCOLO MONDO jednostavno društvo s ograničenom odgovornošću za ugostiteljstvo i usluge, Kralja Petra Svačića 82/A, 31300 Beli Manastir</item>
    </derivirana_varijabla>
  </DomainObject.Predmet.ProtuStrankaListFormatedWithAdress>
  <DomainObject.Predmet.ProtuStrankaListFormatedWithAdressOIB>
    <izvorni_sadrzaj>
      <item>PICCOLO MONDO jednostavno društvo s ograničenom odgovornošću za ugostiteljstvo i usluge, OIB 36922984117, Kralja Petra Svačića 82/A, 31300 Beli Manastir</item>
    </izvorni_sadrzaj>
    <derivirana_varijabla naziv="DomainObject.Predmet.ProtuStrankaListFormatedWithAdressOIB_1">
      <item>PICCOLO MONDO jednostavno društvo s ograničenom odgovornošću za ugostiteljstvo i usluge, OIB 36922984117, Kralja Petra Svačića 82/A, 31300 Beli Manastir</item>
    </derivirana_varijabla>
  </DomainObject.Predmet.ProtuStrankaListFormatedWithAdressOIB>
  <DomainObject.Predmet.ProtuStrankaListNazivFormated>
    <izvorni_sadrzaj>
      <item>PICCOLO MONDO jednostavno društvo s ograničenom odgovornošću za ugostiteljstvo i usluge</item>
    </izvorni_sadrzaj>
    <derivirana_varijabla naziv="DomainObject.Predmet.ProtuStrankaListNazivFormated_1">
      <item>PICCOLO MONDO jednostavno društvo s ograničenom odgovornošću za ugostiteljstvo i usluge</item>
    </derivirana_varijabla>
  </DomainObject.Predmet.ProtuStrankaListNazivFormated>
  <DomainObject.Predmet.ProtuStrankaListNazivFormatedOIB>
    <izvorni_sadrzaj>
      <item>PICCOLO MONDO jednostavno društvo s ograničenom odgovornošću za ugostiteljstvo i usluge, OIB 36922984117</item>
    </izvorni_sadrzaj>
    <derivirana_varijabla naziv="DomainObject.Predmet.ProtuStrankaListNazivFormatedOIB_1">
      <item>PICCOLO MONDO jednostavno društvo s ograničenom odgovornošću za ugostiteljstvo i usluge, OIB 36922984117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PICCOLO MONDO jednostavno društvo s ograničenom odgovornošću za ugostiteljstvo i usluge</izvorni_sadrzaj>
    <derivirana_varijabla naziv="DomainObject.Predmet.ProtustrankaIDrugi_1">PICCOLO MONDO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PICCOLO MONDO jednostavno društvo s ograničenom odgovornošću za ugostiteljstvo i usluge, OIB 36922984117, Kralja Petra Svačića 82/A, 31300 Beli Manastir</izvorni_sadrzaj>
    <derivirana_varijabla naziv="DomainObject.Predmet.ProtustrankaIDrugiAdressOIB_1">PICCOLO MONDO jednostavno društvo s ograničenom odgovornošću za ugostiteljstvo i usluge, OIB 36922984117, Kralja Petra Svačića 82/A,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PICCOLO MONDO jednostavno društvo s ograničenom odgovornošću za ugostiteljstvo i usluge</item>
    </izvorni_sadrzaj>
    <derivirana_varijabla naziv="DomainObject.Predmet.SudioniciListNaziv_1">
      <item>FINA RC OSIJEK</item>
      <item>PICCOLO MONDO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PICCOLO MONDO jednostavno društvo s ograničenom odgovornošću za ugostiteljstvo i usluge, OIB 36922984117, Kralja Petra Svačića 82/A,31300 Beli Manastir</item>
    </izvorni_sadrzaj>
    <derivirana_varijabla naziv="DomainObject.Predmet.SudioniciListAdressOIB_1">
      <item>FINA RC OSIJEK, OIB 85821130368</item>
      <item>PICCOLO MONDO jednostavno društvo s ograničenom odgovornošću za ugostiteljstvo i usluge, OIB 36922984117, Kralja Petra Svačića 82/A,31300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36922984117</item>
    </izvorni_sadrzaj>
    <derivirana_varijabla naziv="DomainObject.Predmet.SudioniciListNazivOIB_1">
      <item>, OIB 85821130368</item>
      <item>, OIB 36922984117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1998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2018-01-18T13:04:00Z</dcterms:created>
  <dc:creator>Korisnik</dc:creator>
  <cp:lastModifiedBy>Žana Bem</cp:lastModifiedBy>
  <cp:lastPrinted>2018-01-08T07:03:00Z</cp:lastPrinted>
  <dcterms:modified xmlns:xsi="http://www.w3.org/2001/XMLSchema-instance" xsi:type="dcterms:W3CDTF">2018-01-18T13:05:00Z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