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e177" w14:paraId="b5de177" w:rsidRDefault="001F4487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9St-312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F4082F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1F4487">
        <w:rPr>
          <w:rFonts w:cs="Times New Roman" w:hAnsi="Times New Roman" w:ascii="Times New Roman"/>
          <w:sz w:val="24"/>
          <w:szCs w:val="24"/>
        </w:rPr>
        <w:t>AGROMASLINARSTVO d.o.o. , Drniš</w:t>
      </w:r>
      <w:r w:rsidR="009A05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1F4487">
        <w:rPr>
          <w:rFonts w:cs="Times New Roman" w:hAnsi="Times New Roman" w:ascii="Times New Roman"/>
          <w:sz w:val="24"/>
          <w:szCs w:val="24"/>
        </w:rPr>
        <w:t>11.45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1F4487">
        <w:rPr>
          <w:rFonts w:cs="Times New Roman" w:hAnsi="Times New Roman" w:ascii="Times New Roman"/>
          <w:b/>
          <w:sz w:val="24"/>
          <w:szCs w:val="24"/>
        </w:rPr>
        <w:t>11.1</w:t>
      </w:r>
      <w:r w:rsidR="003D63D3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1F4487"/>
    <w:rsid w:val="00263AB6"/>
    <w:rsid w:val="003D63D3"/>
    <w:rsid w:val="0045230F"/>
    <w:rsid w:val="004956F2"/>
    <w:rsid w:val="0053334B"/>
    <w:rsid w:val="00722DFF"/>
    <w:rsid w:val="009A055F"/>
    <w:rsid w:val="009E0A49"/>
    <w:rsid w:val="00BB6280"/>
    <w:rsid w:val="00BE16AE"/>
    <w:rsid w:val="00E254D4"/>
    <w:rsid w:val="00E32462"/>
    <w:rsid w:val="00F4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22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D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D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D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D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22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D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D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D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D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08.03.16.</izvorni_sadrzaj>
    <derivirana_varijabla naziv="DomainObject.Predmet.PrimjedbaSuca_1">- uvid 08.03.16.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AGROMASLINARSTVO d.o.o. za poljoprivredu i uzgoj maslina</izvorni_sadrzaj>
    <derivirana_varijabla naziv="DomainObject.Predmet.ProtustrankaFormated_1">  AGROMASLINARSTVO d.o.o. za poljoprivredu i uzgoj maslina</derivirana_varijabla>
  </DomainObject.Predmet.ProtustrankaFormated>
  <DomainObject.Predmet.ProtustrankaFormatedOIB>
    <izvorni_sadrzaj>  AGROMASLINARSTVO d.o.o. za poljoprivredu i uzgoj maslina, OIB 03552213664</izvorni_sadrzaj>
    <derivirana_varijabla naziv="DomainObject.Predmet.ProtustrankaFormatedOIB_1">  AGROMASLINARSTVO d.o.o. za poljoprivredu i uzgoj maslina, OIB 03552213664</derivirana_varijabla>
  </DomainObject.Predmet.ProtustrankaFormatedOIB>
  <DomainObject.Predmet.ProtustrankaFormatedWithAdress>
    <izvorni_sadrzaj> AGROMASLINARSTVO d.o.o. za poljoprivredu i uzgoj maslina, Kralja Zvonimira 25, 22320 Drniš</izvorni_sadrzaj>
    <derivirana_varijabla naziv="DomainObject.Predmet.ProtustrankaFormatedWithAdress_1"> AGROMASLINARSTVO d.o.o. za poljoprivredu i uzgoj maslina, Kralja Zvonimira 25, 22320 Drniš</derivirana_varijabla>
  </DomainObject.Predmet.ProtustrankaFormatedWithAdress>
  <DomainObject.Predmet.ProtustrankaFormatedWithAdressOIB>
    <izvorni_sadrzaj> AGROMASLINARSTVO d.o.o. za poljoprivredu i uzgoj maslina, OIB 03552213664, Kralja Zvonimira 25, 22320 Drniš</izvorni_sadrzaj>
    <derivirana_varijabla naziv="DomainObject.Predmet.ProtustrankaFormatedWithAdressOIB_1"> AGROMASLINARSTVO d.o.o. za poljoprivredu i uzgoj maslina, OIB 03552213664, Kralja Zvonimira 25, 22320 Drniš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</item>
    </izvorni_sadrzaj>
    <derivirana_varijabla naziv="DomainObject.Predmet.ProtuStrankaListFormated_1">
      <item>AGROMASLINARSTVO d.o.o. za poljoprivredu i uzgoj maslina</item>
    </derivirana_varijabla>
  </DomainObject.Predmet.ProtuStrankaListFormated>
  <DomainObject.Predmet.ProtuStrankaListFormatedOIB>
    <izvorni_sadrzaj>
      <item>AGROMASLINARSTVO d.o.o. za poljoprivredu i uzgoj maslina, OIB 03552213664</item>
    </izvorni_sadrzaj>
    <derivirana_varijabla naziv="DomainObject.Predmet.ProtuStrankaListFormatedOIB_1">
      <item>AGROMASLINARSTVO d.o.o. za poljoprivredu i uzgoj maslina, OIB 03552213664</item>
    </derivirana_varijabla>
  </DomainObject.Predmet.ProtuStrankaListFormatedOIB>
  <DomainObject.Predmet.ProtuStrankaListFormatedWithAdress>
    <izvorni_sadrzaj>
      <item>AGROMASLINARSTVO d.o.o. za poljoprivredu i uzgoj maslina, Kralja Zvonimira 25, 22320 Drniš</item>
    </izvorni_sadrzaj>
    <derivirana_varijabla naziv="DomainObject.Predmet.ProtuStrankaListFormatedWithAdress_1">
      <item>AGROMASLINARSTVO d.o.o. za poljoprivredu i uzgoj maslina, Kralja Zvonimira 25, 22320 Drniš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</item>
    </izvorni_sadrzaj>
    <derivirana_varijabla naziv="DomainObject.Predmet.ProtuStrankaListFormatedWithAdressOIB_1">
      <item>AGROMASLINARSTVO d.o.o. za poljoprivredu i uzgoj maslina, OIB 03552213664, Kralja Zvonimira 25, 22320 Drniš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AGROMASLINARSTVO d.o.o. za poljoprivredu i uzgoj maslina</item>
      <item>FINA - Podružnica Šibenik</item>
    </izvorni_sadrzaj>
    <derivirana_varijabla naziv="DomainObject.Predmet.SudioniciListNaziv_1">
      <item>AGROMASLINARSTVO d.o.o. za poljoprivredu i uzgoj maslina</item>
      <item>FINA - Podružnica Šibenik</item>
    </derivirana_varijabla>
  </DomainObject.Predmet.SudioniciListNaziv>
  <DomainObject.Predmet.SudioniciListAdressOIB>
    <izvorni_sadrzaj>
      <item>AGROMASLINARSTVO d.o.o. za poljoprivredu i uzgoj maslina, OIB 03552213664, Kralja Zvonimira 25,22320 Drniš</item>
      <item>FINA - Podružnica Šibenik, OIB 85821130368, Perivoj Luje Maruna 1,22000 Šibenik</item>
    </izvorni_sadrzaj>
    <derivirana_varijabla naziv="DomainObject.Predmet.SudioniciListAdressOIB_1">
      <item>AGROMASLINARSTVO d.o.o. za poljoprivredu i uzgoj maslina, OIB 03552213664, Kralja Zvonimira 25,22320 Drniš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03552213664</item>
      <item>, OIB 85821130368</item>
    </izvorni_sadrzaj>
    <derivirana_varijabla naziv="DomainObject.Predmet.SudioniciListNazivOIB_1">
      <item>, OIB 03552213664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445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2016-04-12T08:34:00Z</cp:lastPrinted>
  <dcterms:modified xmlns:xsi="http://www.w3.org/2001/XMLSchema-instance" xsi:type="dcterms:W3CDTF">2016-04-12T08:35:00Z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