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dfab" w14:paraId="e57dfab" w:rsidRDefault="00281BC7" w:rsidP="00EF7C9A" w:rsidR="00281BC7" w:rsidRPr="008B337C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B337C">
      <w:pPr>
        <w:rPr>
          <w:b/>
        </w:rPr>
      </w:pPr>
    </w:p>
    <w:p w:rsidRDefault="00281BC7" w:rsidP="00281BC7" w:rsidR="00281BC7" w:rsidRPr="008B337C">
      <w:pPr>
        <w:rPr>
          <w:b/>
        </w:rPr>
      </w:pPr>
    </w:p>
    <w:p w:rsidRDefault="00E022E9" w:rsidP="00281BC7" w:rsidR="00E022E9" w:rsidRPr="008B337C">
      <w:pPr>
        <w:rPr>
          <w:b/>
          <w:bCs/>
        </w:rPr>
      </w:pP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>REPUBLIKA HRVATSKA</w:t>
      </w:r>
    </w:p>
    <w:p w:rsidRDefault="00281BC7" w:rsidP="00281BC7" w:rsidR="00E022E9" w:rsidRPr="008B337C">
      <w:pPr>
        <w:rPr>
          <w:b/>
          <w:bCs/>
        </w:rPr>
      </w:pPr>
      <w:r w:rsidRPr="008B337C">
        <w:rPr>
          <w:b/>
          <w:bCs/>
        </w:rPr>
        <w:t>TRGOVAČKI SUD U ZADRU</w:t>
      </w:r>
    </w:p>
    <w:p w:rsidRDefault="00E022E9" w:rsidP="004E7E9B" w:rsidR="00EF7C9A" w:rsidRPr="008B337C">
      <w:r w:rsidRPr="008B337C">
        <w:t>Dr. Franje Tuđmana 35</w:t>
      </w:r>
      <w:r w:rsidR="00281BC7" w:rsidRPr="008B337C">
        <w:tab/>
      </w:r>
    </w:p>
    <w:p w:rsidRDefault="00E022E9" w:rsidP="00281BC7" w:rsidR="00E022E9" w:rsidRPr="008B337C">
      <w:pPr>
        <w:rPr>
          <w:b/>
          <w:bCs/>
        </w:rPr>
      </w:pPr>
    </w:p>
    <w:p w:rsidRDefault="00EF7C9A" w:rsidP="00EF7C9A" w:rsidR="00EF7C9A" w:rsidRPr="008B337C">
      <w:pPr>
        <w:jc w:val="center"/>
        <w:rPr>
          <w:b/>
          <w:bCs/>
        </w:rPr>
      </w:pPr>
      <w:r w:rsidRPr="008B337C">
        <w:rPr>
          <w:b/>
          <w:bCs/>
        </w:rPr>
        <w:t>R E P U B L I K A   H R V A T S K A</w:t>
      </w: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</w:p>
    <w:p w:rsidRDefault="00C04252" w:rsidP="00281BC7" w:rsidR="00C04252" w:rsidRPr="008B337C">
      <w:pPr>
        <w:jc w:val="center"/>
        <w:rPr>
          <w:b/>
        </w:rPr>
      </w:pPr>
      <w:r w:rsidRPr="008B337C">
        <w:rPr>
          <w:b/>
        </w:rPr>
        <w:t>Z A K L J U Č A K</w:t>
      </w:r>
    </w:p>
    <w:p w:rsidRDefault="00C04252" w:rsidP="00281BC7" w:rsidR="00281BC7" w:rsidRPr="008B337C">
      <w:pPr>
        <w:jc w:val="center"/>
        <w:rPr>
          <w:b/>
        </w:rPr>
      </w:pPr>
      <w:r w:rsidRPr="008B337C">
        <w:rPr>
          <w:b/>
        </w:rPr>
        <w:t xml:space="preserve"> </w:t>
      </w:r>
    </w:p>
    <w:p w:rsidRDefault="00E022E9" w:rsidP="003B6861" w:rsidR="00C04252" w:rsidRPr="003B6861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8B337C">
        <w:rPr>
          <w:rFonts w:cstheme="majorBidi" w:hAnsiTheme="majorBidi" w:asciiTheme="majorBidi"/>
          <w:szCs w:val="24"/>
        </w:rPr>
        <w:t xml:space="preserve">Trgovački sud u Zadru, po sutkinji Ani Markač, </w:t>
      </w:r>
      <w:r w:rsidR="005E7AE1" w:rsidRPr="008B337C">
        <w:rPr>
          <w:rFonts w:cstheme="majorBidi" w:hAnsiTheme="majorBidi" w:asciiTheme="majorBidi"/>
          <w:szCs w:val="24"/>
        </w:rPr>
        <w:t>postupajući po prijedlogu za otvaranje stečajnog postupka nad</w:t>
      </w:r>
      <w:r w:rsidR="008B337C" w:rsidRPr="008B337C">
        <w:rPr>
          <w:szCs w:val="24"/>
        </w:rPr>
        <w:t xml:space="preserve"> dužnikom </w:t>
      </w:r>
      <w:r w:rsidR="003B6861">
        <w:t xml:space="preserve">SIMPLE jednostavno društvo s ograničenom odgovornošću za usluge, </w:t>
      </w:r>
      <w:proofErr w:type="spellStart"/>
      <w:r w:rsidR="003B6861">
        <w:t>Pakoštane</w:t>
      </w:r>
      <w:proofErr w:type="spellEnd"/>
      <w:r w:rsidR="003B6861">
        <w:t>, Obala kralja Petra Krešimira IV. 50, OIB: 60165326859</w:t>
      </w:r>
      <w:r w:rsidR="003B6861" w:rsidRPr="00DE4EDD">
        <w:t>,</w:t>
      </w:r>
      <w:r w:rsidR="003B6861">
        <w:t xml:space="preserve"> dana 3. kolovoza 2017.</w:t>
      </w: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  <w:r w:rsidRPr="008B337C">
        <w:rPr>
          <w:b/>
          <w:szCs w:val="24"/>
        </w:rPr>
        <w:t xml:space="preserve">z a k l j u č i o   j e </w:t>
      </w: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</w:p>
    <w:p w:rsidRDefault="008B337C" w:rsidP="008B337C" w:rsidR="003B6861">
      <w:pPr>
        <w:jc w:val="both"/>
        <w:rPr>
          <w:bCs/>
        </w:rPr>
      </w:pPr>
      <w:r>
        <w:t>I</w:t>
      </w:r>
      <w:r>
        <w:tab/>
      </w:r>
      <w:r w:rsidR="00AD36D6">
        <w:t xml:space="preserve">Nalaže se </w:t>
      </w:r>
      <w:r>
        <w:t>zastupnik</w:t>
      </w:r>
      <w:r w:rsidR="003B6861">
        <w:t>u</w:t>
      </w:r>
      <w:r>
        <w:t xml:space="preserve"> dužnika po zakonu </w:t>
      </w:r>
      <w:r w:rsidR="003B6861">
        <w:t xml:space="preserve">Blažu </w:t>
      </w:r>
      <w:proofErr w:type="spellStart"/>
      <w:r w:rsidR="003B6861">
        <w:t>Maksanu</w:t>
      </w:r>
      <w:proofErr w:type="spellEnd"/>
      <w:r w:rsidR="003B6861">
        <w:t xml:space="preserve"> iz </w:t>
      </w:r>
      <w:proofErr w:type="spellStart"/>
      <w:r w:rsidR="003B6861">
        <w:t>Pakoštana</w:t>
      </w:r>
      <w:proofErr w:type="spellEnd"/>
      <w:r w:rsidR="003B6861">
        <w:t xml:space="preserve">, Prološka 15, da </w:t>
      </w:r>
      <w:r>
        <w:rPr>
          <w:bCs/>
        </w:rPr>
        <w:t>sukla</w:t>
      </w:r>
      <w:r w:rsidR="003B6861">
        <w:rPr>
          <w:bCs/>
        </w:rPr>
        <w:t xml:space="preserve">dno odredbi čl. 177. st. 1. </w:t>
      </w:r>
      <w:r>
        <w:rPr>
          <w:bCs/>
        </w:rPr>
        <w:t xml:space="preserve">i 3. u svezi odredbe čl. 180. Stečajnog zakona </w:t>
      </w:r>
      <w:r w:rsidR="003B6861">
        <w:rPr>
          <w:bCs/>
        </w:rPr>
        <w:t xml:space="preserve">(Narodne novine broj 71/15) </w:t>
      </w:r>
      <w:r w:rsidR="00E2323A">
        <w:rPr>
          <w:bCs/>
        </w:rPr>
        <w:t xml:space="preserve">u roku 8 (osam) dana od dana dostave prijepisa ovog zaključka, </w:t>
      </w:r>
      <w:r w:rsidR="003B6861">
        <w:rPr>
          <w:bCs/>
        </w:rPr>
        <w:t xml:space="preserve">u spis dostavi dokaz o vlasništvu dužnika, a u odnosu na motorni brod DANKA, za koji je zastupnik dužnika po zakonu na ročištu u prethodnom postupku održanom dana 27. travanja 2017. iskazao da bi bio vlasništvo uvodno označenog dužnika. </w:t>
      </w:r>
    </w:p>
    <w:p w:rsidRDefault="003B6861" w:rsidP="008B337C" w:rsidR="003B6861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>Upozorava se zastupnik dužnika po zakonu</w:t>
      </w:r>
      <w:r w:rsidR="003B6861">
        <w:rPr>
          <w:bCs/>
        </w:rPr>
        <w:t xml:space="preserve"> Blaž </w:t>
      </w:r>
      <w:proofErr w:type="spellStart"/>
      <w:r w:rsidR="003B6861">
        <w:rPr>
          <w:bCs/>
        </w:rPr>
        <w:t>Maksan</w:t>
      </w:r>
      <w:proofErr w:type="spellEnd"/>
      <w:r w:rsidR="003B6861">
        <w:rPr>
          <w:bCs/>
        </w:rPr>
        <w:t xml:space="preserve"> iz </w:t>
      </w:r>
      <w:proofErr w:type="spellStart"/>
      <w:r w:rsidR="003B6861">
        <w:rPr>
          <w:bCs/>
        </w:rPr>
        <w:t>Pakoštana</w:t>
      </w:r>
      <w:proofErr w:type="spellEnd"/>
      <w:r w:rsidR="003B6861">
        <w:rPr>
          <w:bCs/>
        </w:rPr>
        <w:t xml:space="preserve"> </w:t>
      </w:r>
      <w:r>
        <w:rPr>
          <w:bCs/>
        </w:rPr>
        <w:t>da ukoliko ne postupi po točki I. ovog zaključka</w:t>
      </w:r>
      <w:r w:rsidR="003B6861">
        <w:rPr>
          <w:bCs/>
        </w:rPr>
        <w:t>,</w:t>
      </w:r>
      <w:r>
        <w:rPr>
          <w:bCs/>
        </w:rPr>
        <w:t xml:space="preserve"> da </w:t>
      </w:r>
      <w:r w:rsidR="003B6861">
        <w:rPr>
          <w:bCs/>
        </w:rPr>
        <w:t xml:space="preserve">će se </w:t>
      </w:r>
      <w:r>
        <w:rPr>
          <w:bCs/>
        </w:rPr>
        <w:t xml:space="preserve">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901D99" w:rsidRPr="008B337C">
        <w:t xml:space="preserve"> </w:t>
      </w:r>
      <w:r w:rsidR="003B6861">
        <w:t xml:space="preserve">3. kolovoza 2017. </w:t>
      </w:r>
      <w:r w:rsidR="004E7E9B" w:rsidRPr="008B337C">
        <w:t xml:space="preserve"> </w:t>
      </w:r>
    </w:p>
    <w:p w:rsidRDefault="0055636D" w:rsidP="0055636D" w:rsidR="0055636D" w:rsidRPr="008B337C">
      <w:pPr>
        <w:jc w:val="both"/>
      </w:pPr>
    </w:p>
    <w:p w:rsidRDefault="005E7AE1" w:rsidP="006D77E9" w:rsidR="005E7AE1" w:rsidRPr="008B337C"/>
    <w:p w:rsidRDefault="00D16430" w:rsidP="00E2323A" w:rsidR="004E7E9B" w:rsidRPr="008B337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235B4" w:rsidRPr="008B337C">
        <w:t xml:space="preserve"> </w:t>
      </w:r>
      <w:r w:rsidR="004E7E9B" w:rsidRPr="008B337C">
        <w:t>Sutkinja</w:t>
      </w:r>
    </w:p>
    <w:p w:rsidRDefault="004E7E9B" w:rsidP="00E2323A" w:rsidR="009068CC" w:rsidRPr="008B337C">
      <w:pPr>
        <w:jc w:val="right"/>
      </w:pPr>
      <w:r w:rsidRPr="008B337C">
        <w:t>Ana Markač</w:t>
      </w:r>
    </w:p>
    <w:p w:rsidRDefault="00D16430" w:rsidP="008F03DE" w:rsidR="00D16430"/>
    <w:p w:rsidRDefault="00D16430" w:rsidP="008F03DE" w:rsidR="00D16430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8B337C" w:rsidP="008B337C" w:rsidR="008B337C" w:rsidRPr="008B337C">
      <w:pPr>
        <w:pStyle w:val="Odlomakpopisa"/>
        <w:numPr>
          <w:ilvl w:val="0"/>
          <w:numId w:val="1"/>
        </w:numPr>
      </w:pPr>
      <w:proofErr w:type="spellStart"/>
      <w:r>
        <w:t>zz</w:t>
      </w:r>
      <w:proofErr w:type="spellEnd"/>
      <w:r>
        <w:t xml:space="preserve"> dužniku 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3B6861">
        <w:t>sudova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 xml:space="preserve">u spis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C87631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3B6861">
      <w:t>94/17-</w:t>
    </w:r>
    <w:proofErr w:type="spellStart"/>
    <w:r w:rsidR="003B6861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1954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B6861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8379F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B337C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AD36D6"/>
    <w:rsid w:val="00B310F0"/>
    <w:rsid w:val="00B65045"/>
    <w:rsid w:val="00BB4F73"/>
    <w:rsid w:val="00BE6E59"/>
    <w:rsid w:val="00C04252"/>
    <w:rsid w:val="00C30170"/>
    <w:rsid w:val="00C85781"/>
    <w:rsid w:val="00C87631"/>
    <w:rsid w:val="00C9120F"/>
    <w:rsid w:val="00D16430"/>
    <w:rsid w:val="00E022E9"/>
    <w:rsid w:val="00E2323A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3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7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7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7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7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3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7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7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7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7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</izvorni_sadrzaj>
    <derivirana_varijabla naziv="DomainObject.Predmet.SudioniciListNaziv_1">
      <item>FINA</item>
      <item>SIMPLE jednostavno društvo s ograničenom odgovornošću za usluge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</izvorni_sadrzaj>
    <derivirana_varijabla naziv="DomainObject.Predmet.SudioniciListNazivOIB_1">
      <item>, OIB 85821130368</item>
      <item>, OIB 60165326859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6AB4F-D1AD-42B9-8D93-A349F7AB7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1060</properties:Characters>
  <properties:Lines>44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2017-08-03T11:10:00Z</dcterms:created>
  <dc:creator>Ardena Bajlo</dc:creator>
  <cp:lastModifiedBy>Marijana Žuža</cp:lastModifiedBy>
  <cp:lastPrinted>2017-08-03T11:21:00Z</cp:lastPrinted>
  <dcterms:modified xmlns:xsi="http://www.w3.org/2001/XMLSchema-instance" xsi:type="dcterms:W3CDTF">2017-08-04T06:24:00Z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