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e6e6" w14:paraId="208e6e6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127F74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A43A66">
        <w:t>GRANDI-TRANSPORTI d.o.o., Kopilica 62, Split, OIB: 61700774788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127F74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A43A66">
        <w:t>GRANDI-TRANSPORTI d.o.o., Kopilica 62, Split, OIB: 61700774788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E16C31">
        <w:t>29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A43A66">
        <w:t>GRANDI-TRANSPORTI d.o.o., Kopilica 62, Split, OIB: 61700774788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A43A66">
        <w:t>1922</w:t>
      </w:r>
      <w:r>
        <w:t xml:space="preserve"> dana, u ukupnom iznosu od </w:t>
      </w:r>
      <w:r w:rsidR="00A43A66">
        <w:t>307.377,69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43A66">
        <w:t>1</w:t>
      </w:r>
      <w:r w:rsidR="00E16C31">
        <w:t>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A43A66">
        <w:t xml:space="preserve">GRANDI-TRANSPORTI d.o.o., Kopilica 62, Split, OIB: 61700774788 </w:t>
      </w:r>
      <w:r w:rsidR="00A466AA" w:rsidRPr="00E300CF">
        <w:t xml:space="preserve">na dan </w:t>
      </w:r>
      <w:r w:rsidR="00A43A66">
        <w:t>29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A43A66">
        <w:lastRenderedPageBreak/>
        <w:t>102.924,67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A43A66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127F74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E16C31">
        <w:t>77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9A0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A43A66">
          <w:t>879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A43A66">
      <w:t>879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27F74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059A0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3A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6C3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27F7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0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27F7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0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GRANDI-TRANSPORTI društvo s ograničenom odgovornošću za trgovinu, prijevoz i turizam</izvorni_sadrzaj>
    <derivirana_varijabla naziv="DomainObject.Predmet.ProtustrankaFormated_1">  GRANDI-TRANSPORTI društvo s ograničenom odgovornošću za trgovinu, prijevoz i turizam</derivirana_varijabla>
  </DomainObject.Predmet.ProtustrankaFormated>
  <DomainObject.Predmet.ProtustrankaFormatedOIB>
    <izvorni_sadrzaj>  GRANDI-TRANSPORTI društvo s ograničenom odgovornošću za trgovinu, prijevoz i turizam, OIB 61700774788</izvorni_sadrzaj>
    <derivirana_varijabla naziv="DomainObject.Predmet.ProtustrankaFormatedOIB_1">  GRANDI-TRANSPORTI društvo s ograničenom odgovornošću za trgovinu, prijevoz i turizam, OIB 61700774788</derivirana_varijabla>
  </DomainObject.Predmet.ProtustrankaFormatedOIB>
  <DomainObject.Predmet.ProtustrankaFormatedWithAdress>
    <izvorni_sadrzaj> GRANDI-TRANSPORTI društvo s ograničenom odgovornošću za trgovinu, prijevoz i turizam, Kopilica 62, 21000 Split</izvorni_sadrzaj>
    <derivirana_varijabla naziv="DomainObject.Predmet.ProtustrankaFormatedWithAdress_1"> GRANDI-TRANSPORTI društvo s ograničenom odgovornošću za trgovinu, prijevoz i turizam, Kopilica 62, 21000 Split</derivirana_varijabla>
  </DomainObject.Predmet.ProtustrankaFormatedWithAdress>
  <DomainObject.Predmet.ProtustrankaFormatedWithAdressOIB>
    <izvorni_sadrzaj> GRANDI-TRANSPORTI društvo s ograničenom odgovornošću za trgovinu, prijevoz i turizam, OIB 61700774788, Kopilica 62, 21000 Split</izvorni_sadrzaj>
    <derivirana_varijabla naziv="DomainObject.Predmet.ProtustrankaFormatedWithAdressOIB_1"> GRANDI-TRANSPORTI društvo s ograničenom odgovornošću za trgovinu, prijevoz i turizam, OIB 61700774788, Kopilica 62, 21000 Split</derivirana_varijabla>
  </DomainObject.Predmet.ProtustrankaFormatedWithAdressOIB>
  <DomainObject.Predmet.ProtustrankaWithAdress>
    <izvorni_sadrzaj>GRANDI-TRANSPORTI društvo s ograničenom odgovornošću za trgovinu, prijevoz i turizam Kopilica 62, 21000 Split</izvorni_sadrzaj>
    <derivirana_varijabla naziv="DomainObject.Predmet.ProtustrankaWithAdress_1">GRANDI-TRANSPORTI društvo s ograničenom odgovornošću za trgovinu, prijevoz i turizam Kopilica 62, 21000 Split</derivirana_varijabla>
  </DomainObject.Predmet.ProtustrankaWithAdress>
  <DomainObject.Predmet.ProtustrankaWithAdressOIB>
    <izvorni_sadrzaj>GRANDI-TRANSPORTI društvo s ograničenom odgovornošću za trgovinu, prijevoz i turizam, OIB 61700774788, Kopilica 62, 21000 Split</izvorni_sadrzaj>
    <derivirana_varijabla naziv="DomainObject.Predmet.ProtustrankaWithAdressOIB_1">GRANDI-TRANSPORTI društvo s ograničenom odgovornošću za trgovinu, prijevoz i turizam, OIB 61700774788, Kopilica 62, 21000 Split</derivirana_varijabla>
  </DomainObject.Predmet.ProtustrankaWithAdressOIB>
  <DomainObject.Predmet.ProtustrankaNazivFormated>
    <izvorni_sadrzaj>GRANDI-TRANSPORTI društvo s ograničenom odgovornošću za trgovinu, prijevoz i turizam</izvorni_sadrzaj>
    <derivirana_varijabla naziv="DomainObject.Predmet.ProtustrankaNazivFormated_1">GRANDI-TRANSPORTI društvo s ograničenom odgovornošću za trgovinu, prijevoz i turizam</derivirana_varijabla>
  </DomainObject.Predmet.ProtustrankaNazivFormated>
  <DomainObject.Predmet.ProtustrankaNazivFormatedOIB>
    <izvorni_sadrzaj>GRANDI-TRANSPORTI društvo s ograničenom odgovornošću za trgovinu, prijevoz i turizam, OIB 61700774788</izvorni_sadrzaj>
    <derivirana_varijabla naziv="DomainObject.Predmet.ProtustrankaNazivFormatedOIB_1">GRANDI-TRANSPORTI društvo s ograničenom odgovornošću za trgovinu, prijevoz i turizam, OIB 61700774788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307377.69</izvorni_sadrzaj>
    <derivirana_varijabla naziv="DomainObject.Predmet.TrenutnaVrijednost_1">307377.69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GRANDI-TRANSPORTI društvo s ograničenom odgovornošću za trgovinu, prijevoz i turizam</item>
    </izvorni_sadrzaj>
    <derivirana_varijabla naziv="DomainObject.Predmet.ProtuStrankaListFormated_1">
      <item>GRANDI-TRANSPORTI društvo s ograničenom odgovornošću za trgovinu, prijevoz i turizam</item>
    </derivirana_varijabla>
  </DomainObject.Predmet.ProtuStrankaListFormated>
  <DomainObject.Predmet.ProtuStrankaListFormatedOIB>
    <izvorni_sadrzaj>
      <item>GRANDI-TRANSPORTI društvo s ograničenom odgovornošću za trgovinu, prijevoz i turizam, OIB 61700774788</item>
    </izvorni_sadrzaj>
    <derivirana_varijabla naziv="DomainObject.Predmet.ProtuStrankaListFormatedOIB_1">
      <item>GRANDI-TRANSPORTI društvo s ograničenom odgovornošću za trgovinu, prijevoz i turizam, OIB 61700774788</item>
    </derivirana_varijabla>
  </DomainObject.Predmet.ProtuStrankaListFormatedOIB>
  <DomainObject.Predmet.ProtuStrankaListFormatedWithAdress>
    <izvorni_sadrzaj>
      <item>GRANDI-TRANSPORTI društvo s ograničenom odgovornošću za trgovinu, prijevoz i turizam, Kopilica 62, 21000 Split</item>
    </izvorni_sadrzaj>
    <derivirana_varijabla naziv="DomainObject.Predmet.ProtuStrankaListFormatedWithAdress_1">
      <item>GRANDI-TRANSPORTI društvo s ograničenom odgovornošću za trgovinu, prijevoz i turizam, Kopilica 62, 21000 Split</item>
    </derivirana_varijabla>
  </DomainObject.Predmet.ProtuStrankaListFormatedWithAdress>
  <DomainObject.Predmet.ProtuStrankaListFormatedWithAdressOIB>
    <izvorni_sadrzaj>
      <item>GRANDI-TRANSPORTI društvo s ograničenom odgovornošću za trgovinu, prijevoz i turizam, OIB 61700774788, Kopilica 62, 21000 Split</item>
    </izvorni_sadrzaj>
    <derivirana_varijabla naziv="DomainObject.Predmet.ProtuStrankaListFormatedWithAdressOIB_1">
      <item>GRANDI-TRANSPORTI društvo s ograničenom odgovornošću za trgovinu, prijevoz i turizam, OIB 61700774788, Kopilica 62, 21000 Split</item>
    </derivirana_varijabla>
  </DomainObject.Predmet.ProtuStrankaListFormatedWithAdressOIB>
  <DomainObject.Predmet.ProtuStrankaListNazivFormated>
    <izvorni_sadrzaj>
      <item>GRANDI-TRANSPORTI društvo s ograničenom odgovornošću za trgovinu, prijevoz i turizam</item>
    </izvorni_sadrzaj>
    <derivirana_varijabla naziv="DomainObject.Predmet.ProtuStrankaListNazivFormated_1">
      <item>GRANDI-TRANSPORTI društvo s ograničenom odgovornošću za trgovinu, prijevoz i turizam</item>
    </derivirana_varijabla>
  </DomainObject.Predmet.ProtuStrankaListNazivFormated>
  <DomainObject.Predmet.ProtuStrankaListNazivFormatedOIB>
    <izvorni_sadrzaj>
      <item>GRANDI-TRANSPORTI društvo s ograničenom odgovornošću za trgovinu, prijevoz i turizam, OIB 61700774788</item>
    </izvorni_sadrzaj>
    <derivirana_varijabla naziv="DomainObject.Predmet.ProtuStrankaListNazivFormatedOIB_1">
      <item>GRANDI-TRANSPORTI društvo s ograničenom odgovornošću za trgovinu, prijevoz i turizam, OIB 61700774788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GRANDI-TRANSPORTI društvo s ograničenom odgovornošću za trgovinu, prijevoz i turizam</izvorni_sadrzaj>
    <derivirana_varijabla naziv="DomainObject.Predmet.ProtustrankaIDrugi_1">GRANDI-TRANSPORTI društvo s ograničenom odgovornošću za trgovinu, prijevoz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GRANDI-TRANSPORTI društvo s ograničenom odgovornošću za trgovinu, prijevoz i turizam, OIB 61700774788, Kopilica 62, 21000 Split</izvorni_sadrzaj>
    <derivirana_varijabla naziv="DomainObject.Predmet.ProtustrankaIDrugiAdressOIB_1">GRANDI-TRANSPORTI društvo s ograničenom odgovornošću za trgovinu, prijevoz i turizam, OIB 61700774788,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GRANDI-TRANSPORTI društvo s ograničenom odgovornošću za trgovinu, prijevoz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GRANDI-TRANSPORTI društvo s ograničenom odgovornošću za trgovinu, prijevoz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GRANDI-TRANSPORTI društvo s ograničenom odgovornošću za trgovinu, prijevoz i turizam, OIB 61700774788,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GRANDI-TRANSPORTI društvo s ograničenom odgovornošću za trgovinu, prijevoz i turizam, OIB 61700774788,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61700774788</item>
      <item>, OIB 85821130368</item>
      <item>, OIB 18683136487</item>
      <item>, OIB null</item>
    </izvorni_sadrzaj>
    <derivirana_varijabla naziv="DomainObject.Predmet.SudioniciListNazivOIB_1">
      <item>, OIB 61700774788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4394</properties:Characters>
  <properties:Lines>81</properties:Lines>
  <properties:Paragraphs>28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2017-01-17T11:20:00Z</cp:lastPrinted>
  <dcterms:modified xmlns:xsi="http://www.w3.org/2001/XMLSchema-instance" xsi:type="dcterms:W3CDTF">2017-01-17T11:22:00Z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