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d847f" w14:paraId="55d847f" w:rsidRDefault="00914AE6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>
        <w:rPr>
          <w:rFonts w:hAnsi="Times New Roman" w:ascii="Times New Roman"/>
          <w:b/>
          <w:sz w:val="28"/>
        </w:rPr>
        <w:t xml:space="preserve">                        </w:t>
      </w:r>
      <w:r w:rsidR="00702487" w:rsidRPr="00655B39">
        <w:rPr>
          <w:rFonts w:hAnsi="Times New Roman" w:ascii="Times New Roman"/>
          <w:b/>
          <w:sz w:val="28"/>
        </w:rPr>
        <w:t xml:space="preserve">Obrazac </w:t>
      </w:r>
      <w:r w:rsidR="000A7FAD">
        <w:rPr>
          <w:rFonts w:hAnsi="Times New Roman" w:ascii="Times New Roman"/>
          <w:b/>
          <w:sz w:val="28"/>
        </w:rPr>
        <w:t>19</w:t>
      </w:r>
      <w:r w:rsidR="009305DF">
        <w:rPr>
          <w:rFonts w:hAnsi="Times New Roman" w:ascii="Times New Roman"/>
          <w:b/>
          <w:sz w:val="28"/>
        </w:rPr>
        <w:t>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655B39">
      <w:pPr>
        <w:jc w:val="both"/>
        <w:rPr>
          <w:rFonts w:hAnsi="Times New Roman" w:ascii="Times New Roman"/>
          <w:sz w:val="24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="008F5256">
        <w:rPr>
          <w:rFonts w:hAnsi="Times New Roman" w:ascii="Times New Roman"/>
          <w:sz w:val="24"/>
        </w:rPr>
        <w:t xml:space="preserve"> </w:t>
      </w:r>
      <w:r w:rsidR="008F5256" w:rsidRPr="00EB7449">
        <w:rPr>
          <w:rFonts w:hAnsi="Times New Roman" w:ascii="Times New Roman"/>
          <w:b/>
          <w:sz w:val="24"/>
        </w:rPr>
        <w:t>Trgovački sud u Zagrebu</w:t>
      </w:r>
      <w:r w:rsidR="008F5256">
        <w:rPr>
          <w:rFonts w:hAnsi="Times New Roman" w:ascii="Times New Roman"/>
          <w:sz w:val="24"/>
        </w:rPr>
        <w:t xml:space="preserve"> </w:t>
      </w:r>
    </w:p>
    <w:p w:rsidRDefault="00702487" w:rsidP="00702487" w:rsidR="00702487" w:rsidRPr="00EB744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Poslovni bro</w:t>
      </w:r>
      <w:r w:rsidR="00EB7449">
        <w:rPr>
          <w:rFonts w:hAnsi="Times New Roman" w:ascii="Times New Roman"/>
          <w:sz w:val="24"/>
          <w:szCs w:val="24"/>
          <w:lang w:val="pl-PL"/>
        </w:rPr>
        <w:t xml:space="preserve">j spisa </w:t>
      </w:r>
      <w:r w:rsidR="003B133A">
        <w:rPr>
          <w:rFonts w:hAnsi="Times New Roman" w:ascii="Times New Roman"/>
          <w:b/>
          <w:sz w:val="24"/>
          <w:szCs w:val="24"/>
          <w:lang w:val="pl-PL"/>
        </w:rPr>
        <w:t>St- 298/18</w:t>
      </w:r>
    </w:p>
    <w:p w:rsidRDefault="00702487" w:rsidP="00702487" w:rsidR="00702487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8F5256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3B133A" w:rsidP="00EB7449" w:rsidR="009305DF">
      <w:pPr>
        <w:pStyle w:val="Bezproreda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>EPIPHARM-PROJEKT</w:t>
      </w:r>
      <w:r w:rsidR="00EB7449" w:rsidRPr="009305DF">
        <w:rPr>
          <w:rFonts w:hAnsi="Times New Roman" w:ascii="Times New Roman"/>
          <w:b/>
          <w:sz w:val="28"/>
          <w:szCs w:val="28"/>
        </w:rPr>
        <w:t xml:space="preserve"> d.o.o.</w:t>
      </w:r>
      <w:r w:rsidR="009305DF">
        <w:rPr>
          <w:rFonts w:hAnsi="Times New Roman" w:ascii="Times New Roman"/>
          <w:b/>
          <w:sz w:val="28"/>
          <w:szCs w:val="28"/>
        </w:rPr>
        <w:t xml:space="preserve"> u stečaju,</w:t>
      </w:r>
    </w:p>
    <w:p w:rsidRDefault="003B133A" w:rsidP="00EB7449" w:rsidR="00702487" w:rsidRPr="009305DF">
      <w:pPr>
        <w:pStyle w:val="Bezproreda"/>
        <w:rPr>
          <w:rFonts w:hAnsi="Times New Roman" w:ascii="Times New Roman"/>
          <w:b/>
          <w:sz w:val="28"/>
          <w:szCs w:val="28"/>
        </w:rPr>
      </w:pPr>
      <w:r>
        <w:rPr>
          <w:rFonts w:hAnsi="Times New Roman" w:ascii="Times New Roman"/>
          <w:b/>
          <w:sz w:val="28"/>
          <w:szCs w:val="28"/>
        </w:rPr>
        <w:t xml:space="preserve">OIB: 25247874122  Velika Gorica, Augusta Šenoe 79 A. </w:t>
      </w:r>
    </w:p>
    <w:p w:rsidRDefault="00702487" w:rsidP="009305DF" w:rsidR="00702487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9305DF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9305DF" w:rsidP="009305DF" w:rsidR="00702487" w:rsidRPr="009305DF">
      <w:pPr>
        <w:pStyle w:val="Bezproreda"/>
        <w:rPr>
          <w:rFonts w:hAnsi="Times New Roman" w:ascii="Times New Roman"/>
          <w:b/>
          <w:sz w:val="36"/>
          <w:szCs w:val="36"/>
        </w:rPr>
      </w:pPr>
      <w:r>
        <w:rPr>
          <w:rFonts w:hAnsi="Times New Roman" w:ascii="Times New Roman"/>
          <w:b/>
          <w:sz w:val="36"/>
          <w:szCs w:val="36"/>
        </w:rPr>
        <w:t xml:space="preserve">                                I</w:t>
      </w:r>
      <w:r w:rsidR="003B133A">
        <w:rPr>
          <w:rFonts w:hAnsi="Times New Roman" w:ascii="Times New Roman"/>
          <w:b/>
          <w:sz w:val="36"/>
          <w:szCs w:val="36"/>
        </w:rPr>
        <w:t>I</w:t>
      </w:r>
      <w:r>
        <w:rPr>
          <w:rFonts w:hAnsi="Times New Roman" w:ascii="Times New Roman"/>
          <w:b/>
          <w:sz w:val="36"/>
          <w:szCs w:val="36"/>
        </w:rPr>
        <w:t xml:space="preserve">.  </w:t>
      </w:r>
      <w:r w:rsidR="00EB7449" w:rsidRPr="009305DF">
        <w:rPr>
          <w:rFonts w:hAnsi="Times New Roman" w:ascii="Times New Roman"/>
          <w:b/>
          <w:sz w:val="36"/>
          <w:szCs w:val="36"/>
        </w:rPr>
        <w:t>VIŠI ISPLATNI RED</w:t>
      </w:r>
    </w:p>
    <w:tbl>
      <w:tblPr>
        <w:tblpPr w:tblpY="1" w:tblpXSpec="center" w:vertAnchor="text" w:rightFromText="180" w:leftFromText="180"/>
        <w:tblOverlap w:val="never"/>
        <w:tblW w:type="pct" w:w="620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101"/>
        <w:gridCol w:w="1534"/>
        <w:gridCol w:w="1015"/>
        <w:gridCol w:w="1543"/>
        <w:gridCol w:w="1335"/>
        <w:gridCol w:w="367"/>
        <w:gridCol w:w="1109"/>
        <w:gridCol w:w="1319"/>
        <w:gridCol w:w="789"/>
        <w:gridCol w:w="431"/>
        <w:gridCol w:w="989"/>
      </w:tblGrid>
      <w:tr w:rsidTr="003B133A" w:rsidR="00702487" w:rsidRPr="00B40BEB">
        <w:trPr>
          <w:trHeight w:val="1440"/>
          <w:jc w:val="center"/>
        </w:trPr>
        <w:tc>
          <w:tcPr>
            <w:tcW w:type="pct" w:w="477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pct" w:w="1105"/>
            <w:gridSpan w:val="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66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57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pct" w:w="640"/>
            <w:gridSpan w:val="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57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29"/>
            <w:gridSpan w:val="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429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3B133A" w:rsidR="003B133A" w:rsidRPr="00B40BEB">
        <w:trPr>
          <w:trHeight w:val="2406"/>
          <w:jc w:val="center"/>
        </w:trPr>
        <w:tc>
          <w:tcPr>
            <w:tcW w:type="pct" w:w="477"/>
          </w:tcPr>
          <w:p w:rsidRDefault="00702487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919D9" w:rsidP="000331A7" w:rsidR="006919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05"/>
            <w:gridSpan w:val="2"/>
          </w:tcPr>
          <w:p w:rsidRDefault="00CE5C47" w:rsidP="000331A7" w:rsidR="00702487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</w:p>
          <w:p w:rsidRDefault="00CE5C47" w:rsidP="000331A7" w:rsidR="00CE5C47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 xml:space="preserve">HRVATSKA </w:t>
            </w:r>
          </w:p>
          <w:p w:rsidRDefault="00A34A09" w:rsidP="000331A7" w:rsidR="00A34A09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>Min.Financija.Porezna</w:t>
            </w:r>
          </w:p>
          <w:p w:rsidRDefault="00A34A09" w:rsidP="000331A7" w:rsidR="00A34A09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 xml:space="preserve">uprava zastupan po </w:t>
            </w:r>
          </w:p>
          <w:p w:rsidRDefault="00A34A09" w:rsidP="000331A7" w:rsidR="00A34A0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 xml:space="preserve">ŽDO </w:t>
            </w:r>
            <w:r w:rsidR="003B133A" w:rsidRPr="003B133A">
              <w:rPr>
                <w:rFonts w:hAnsi="Times New Roman" w:ascii="Times New Roman"/>
                <w:sz w:val="20"/>
                <w:szCs w:val="20"/>
              </w:rPr>
              <w:t>Velika Gorica</w:t>
            </w:r>
          </w:p>
        </w:tc>
        <w:tc>
          <w:tcPr>
            <w:tcW w:type="pct" w:w="669"/>
          </w:tcPr>
          <w:p w:rsidRDefault="00A34A09" w:rsidP="000331A7" w:rsidR="00702487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>18683136487</w:t>
            </w:r>
          </w:p>
        </w:tc>
        <w:tc>
          <w:tcPr>
            <w:tcW w:type="pct" w:w="579"/>
          </w:tcPr>
          <w:p w:rsidRDefault="003B133A" w:rsidP="000331A7" w:rsidR="00702487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 xml:space="preserve">Velika Gorica, </w:t>
            </w:r>
          </w:p>
          <w:p w:rsidRDefault="003B133A" w:rsidP="000331A7" w:rsidR="003B133A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>Zagrebačka</w:t>
            </w:r>
          </w:p>
          <w:p w:rsidRDefault="003B133A" w:rsidP="000331A7" w:rsidR="003B133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>44</w:t>
            </w:r>
          </w:p>
        </w:tc>
        <w:tc>
          <w:tcPr>
            <w:tcW w:type="pct" w:w="640"/>
            <w:gridSpan w:val="2"/>
          </w:tcPr>
          <w:p w:rsidRDefault="003B133A" w:rsidP="000331A7" w:rsidR="00702487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>9.210.622,08</w:t>
            </w:r>
            <w:r w:rsidR="00640436" w:rsidRPr="003B133A">
              <w:rPr>
                <w:rFonts w:hAnsi="Times New Roman" w:ascii="Times New Roman"/>
                <w:sz w:val="20"/>
                <w:szCs w:val="20"/>
              </w:rPr>
              <w:t xml:space="preserve">    </w:t>
            </w:r>
          </w:p>
        </w:tc>
        <w:tc>
          <w:tcPr>
            <w:tcW w:type="pct" w:w="571"/>
          </w:tcPr>
          <w:p w:rsidRDefault="003B133A" w:rsidP="000331A7" w:rsidR="00A34A09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Porez na dodanu vrijednost,</w:t>
            </w:r>
          </w:p>
          <w:p w:rsidRDefault="003B133A" w:rsidP="000331A7" w:rsidR="003B133A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 xml:space="preserve">Porez na </w:t>
            </w:r>
          </w:p>
          <w:p w:rsidRDefault="003B133A" w:rsidP="000331A7" w:rsidR="003B133A" w:rsidRPr="003B133A">
            <w:pPr>
              <w:pStyle w:val="Bezproreda"/>
              <w:rPr>
                <w:rFonts w:hAnsi="Times New Roman" w:ascii="Times New Roman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dobit</w:t>
            </w:r>
          </w:p>
        </w:tc>
        <w:tc>
          <w:tcPr>
            <w:tcW w:type="pct" w:w="529"/>
            <w:gridSpan w:val="2"/>
          </w:tcPr>
          <w:p w:rsidRDefault="003B133A" w:rsidP="003B133A" w:rsidR="00702487" w:rsidRPr="003B133A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3B133A">
              <w:rPr>
                <w:rFonts w:hAnsi="Times New Roman" w:ascii="Times New Roman"/>
                <w:sz w:val="20"/>
                <w:szCs w:val="20"/>
              </w:rPr>
              <w:t xml:space="preserve">9.210.622,08    </w:t>
            </w:r>
            <w:r w:rsidR="00391603" w:rsidRPr="003B133A">
              <w:rPr>
                <w:rFonts w:hAnsi="Times New Roman" w:ascii="Times New Roman"/>
                <w:sz w:val="20"/>
                <w:szCs w:val="20"/>
              </w:rPr>
              <w:t xml:space="preserve">   </w:t>
            </w:r>
          </w:p>
        </w:tc>
        <w:tc>
          <w:tcPr>
            <w:tcW w:type="pct" w:w="429"/>
          </w:tcPr>
          <w:p w:rsidRDefault="004D237F" w:rsidP="00391603" w:rsidR="00A34A09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o</w:t>
            </w:r>
            <w:r w:rsidR="00C4260B" w:rsidRPr="00CB074C">
              <w:rPr>
                <w:rFonts w:hAnsi="Times New Roman" w:ascii="Times New Roman"/>
                <w:sz w:val="20"/>
                <w:szCs w:val="20"/>
              </w:rPr>
              <w:t>vršne</w:t>
            </w:r>
          </w:p>
          <w:p w:rsidRDefault="00C4260B" w:rsidP="00391603" w:rsidR="00C4260B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isprave</w:t>
            </w:r>
            <w:r w:rsidR="003B133A" w:rsidRPr="00CB074C">
              <w:rPr>
                <w:rFonts w:hAnsi="Times New Roman" w:ascii="Times New Roman"/>
                <w:sz w:val="20"/>
                <w:szCs w:val="20"/>
              </w:rPr>
              <w:t>,</w:t>
            </w:r>
          </w:p>
          <w:p w:rsidRDefault="003B133A" w:rsidP="00391603" w:rsidR="003B133A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vjerodostojne isprave</w:t>
            </w:r>
            <w:r>
              <w:rPr>
                <w:rFonts w:hAnsi="Times New Roman" w:ascii="Times New Roman"/>
              </w:rPr>
              <w:t xml:space="preserve"> </w:t>
            </w:r>
          </w:p>
        </w:tc>
      </w:tr>
      <w:tr w:rsidTr="003B133A" w:rsidR="00702487" w:rsidRPr="00B40BEB">
        <w:trPr>
          <w:trHeight w:val="992"/>
          <w:jc w:val="center"/>
        </w:trPr>
        <w:tc>
          <w:tcPr>
            <w:tcW w:type="pct" w:w="477"/>
          </w:tcPr>
          <w:p w:rsidRDefault="009305DF" w:rsidP="000331A7" w:rsidR="00702487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9305DF" w:rsidP="000331A7" w:rsidR="009305D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05"/>
            <w:gridSpan w:val="2"/>
          </w:tcPr>
          <w:p w:rsidRDefault="00CB074C" w:rsidP="00CB074C" w:rsidR="00CB074C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 xml:space="preserve">REPUBLIKA </w:t>
            </w:r>
          </w:p>
          <w:p w:rsidRDefault="00CB074C" w:rsidP="00CB074C" w:rsidR="00CB074C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 xml:space="preserve">HRVATSKA </w:t>
            </w:r>
          </w:p>
          <w:p w:rsidRDefault="00CB074C" w:rsidP="00CB074C" w:rsid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Min.Poljoprivrede</w:t>
            </w:r>
          </w:p>
          <w:p w:rsidRDefault="00CB074C" w:rsidP="00CB074C" w:rsidR="00A34A09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zastupan po  </w:t>
            </w:r>
            <w:r w:rsidRPr="00CB074C">
              <w:rPr>
                <w:rFonts w:hAnsi="Times New Roman" w:ascii="Times New Roman"/>
                <w:sz w:val="20"/>
                <w:szCs w:val="20"/>
              </w:rPr>
              <w:t>ŽDO Velika Gorica</w:t>
            </w:r>
          </w:p>
        </w:tc>
        <w:tc>
          <w:tcPr>
            <w:tcW w:type="pct" w:w="669"/>
          </w:tcPr>
          <w:p w:rsidRDefault="00CB074C" w:rsidP="00CB074C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074C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579"/>
          </w:tcPr>
          <w:p w:rsidRDefault="00CB074C" w:rsidP="00CB074C" w:rsidR="00CB074C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 xml:space="preserve">Velika Gorica, </w:t>
            </w:r>
          </w:p>
          <w:p w:rsidRDefault="00CB074C" w:rsidP="00CB074C" w:rsidR="00CB074C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Zagrebačka</w:t>
            </w:r>
          </w:p>
          <w:p w:rsidRDefault="00CB074C" w:rsidP="00CB074C" w:rsidR="009305D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44</w:t>
            </w:r>
          </w:p>
        </w:tc>
        <w:tc>
          <w:tcPr>
            <w:tcW w:type="pct" w:w="640"/>
            <w:gridSpan w:val="2"/>
          </w:tcPr>
          <w:p w:rsidRDefault="00CB074C" w:rsidP="000331A7" w:rsidR="006D089E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3.024,10 </w:t>
            </w:r>
          </w:p>
        </w:tc>
        <w:tc>
          <w:tcPr>
            <w:tcW w:type="pct" w:w="572"/>
          </w:tcPr>
          <w:p w:rsidRDefault="00CB074C" w:rsidP="000331A7" w:rsidR="0064043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naknada za </w:t>
            </w:r>
          </w:p>
          <w:p w:rsidRDefault="00CB074C" w:rsidP="000331A7" w:rsidR="00CB074C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šume </w:t>
            </w:r>
          </w:p>
        </w:tc>
        <w:tc>
          <w:tcPr>
            <w:tcW w:type="pct" w:w="529"/>
            <w:gridSpan w:val="2"/>
          </w:tcPr>
          <w:p w:rsidRDefault="00CB074C" w:rsidP="000331A7" w:rsidR="006D089E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3.024,10</w:t>
            </w:r>
          </w:p>
        </w:tc>
        <w:tc>
          <w:tcPr>
            <w:tcW w:type="pct" w:w="429"/>
          </w:tcPr>
          <w:p w:rsidRDefault="00CB074C" w:rsidP="000331A7" w:rsidR="00C4260B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vjerodostojne isprav</w:t>
            </w:r>
            <w:r w:rsidRPr="00CB074C">
              <w:rPr>
                <w:rFonts w:hAnsi="Times New Roman" w:ascii="Times New Roman"/>
                <w:sz w:val="24"/>
                <w:szCs w:val="24"/>
              </w:rPr>
              <w:t>e</w:t>
            </w:r>
          </w:p>
        </w:tc>
      </w:tr>
      <w:tr w:rsidTr="003B133A" w:rsidR="006919D9" w:rsidRPr="00B40BEB">
        <w:trPr>
          <w:trHeight w:val="1006"/>
          <w:jc w:val="center"/>
        </w:trPr>
        <w:tc>
          <w:tcPr>
            <w:tcW w:type="pct" w:w="477"/>
          </w:tcPr>
          <w:p w:rsidRDefault="00C4260B" w:rsidP="006919D9" w:rsidR="006919D9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105"/>
            <w:gridSpan w:val="2"/>
          </w:tcPr>
          <w:p w:rsidRDefault="00CB074C" w:rsidP="006919D9" w:rsidR="006919D9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CB074C">
              <w:rPr>
                <w:rFonts w:hAnsi="Times New Roman" w:ascii="Times New Roman"/>
                <w:sz w:val="20"/>
                <w:szCs w:val="20"/>
              </w:rPr>
              <w:t>EOS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 MATRIX d.o.o. </w:t>
            </w:r>
          </w:p>
        </w:tc>
        <w:tc>
          <w:tcPr>
            <w:tcW w:type="pct" w:w="669"/>
          </w:tcPr>
          <w:p w:rsidRDefault="006919D9" w:rsidP="000331A7" w:rsidR="006919D9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</w:rPr>
              <w:t xml:space="preserve">  </w:t>
            </w:r>
            <w:r w:rsidR="00CB074C">
              <w:rPr>
                <w:rFonts w:hAnsi="Times New Roman" w:ascii="Times New Roman"/>
                <w:sz w:val="20"/>
                <w:szCs w:val="20"/>
              </w:rPr>
              <w:t>76674680107</w:t>
            </w:r>
            <w:r>
              <w:rPr>
                <w:rFonts w:hAnsi="Times New Roman" w:ascii="Times New Roman"/>
                <w:sz w:val="24"/>
              </w:rPr>
              <w:t xml:space="preserve">      </w:t>
            </w:r>
          </w:p>
        </w:tc>
        <w:tc>
          <w:tcPr>
            <w:tcW w:type="pct" w:w="579"/>
          </w:tcPr>
          <w:p w:rsidRDefault="00CB074C" w:rsidP="00CB074C" w:rsidR="006919D9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Zagreb,Horvatova 82.</w:t>
            </w:r>
          </w:p>
        </w:tc>
        <w:tc>
          <w:tcPr>
            <w:tcW w:type="pct" w:w="640"/>
            <w:gridSpan w:val="2"/>
          </w:tcPr>
          <w:p w:rsidRDefault="00CB074C" w:rsidP="00CB074C" w:rsidR="006D089E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</w:t>
            </w:r>
            <w:r w:rsidRPr="00CB074C">
              <w:rPr>
                <w:rFonts w:hAnsi="Times New Roman" w:ascii="Times New Roman"/>
                <w:sz w:val="20"/>
                <w:szCs w:val="20"/>
              </w:rPr>
              <w:t>2.106,42</w:t>
            </w:r>
          </w:p>
        </w:tc>
        <w:tc>
          <w:tcPr>
            <w:tcW w:type="pct" w:w="572"/>
          </w:tcPr>
          <w:p w:rsidRDefault="00CB074C" w:rsidP="000331A7" w:rsidR="006919D9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:rsidRDefault="00CB074C" w:rsidP="000331A7" w:rsidR="00CB074C" w:rsidRPr="00CB074C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29"/>
            <w:gridSpan w:val="2"/>
          </w:tcPr>
          <w:p w:rsidRDefault="00212BA6" w:rsidP="006D089E" w:rsidR="006919D9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12BA6"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Pr="00212BA6">
              <w:rPr>
                <w:rFonts w:hAnsi="Times New Roman" w:ascii="Times New Roman"/>
                <w:sz w:val="20"/>
                <w:szCs w:val="20"/>
              </w:rPr>
              <w:t>2.106,42</w:t>
            </w:r>
          </w:p>
        </w:tc>
        <w:tc>
          <w:tcPr>
            <w:tcW w:type="pct" w:w="429"/>
          </w:tcPr>
          <w:p w:rsidRDefault="00212BA6" w:rsidP="00212BA6" w:rsidR="00212BA6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12BA6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:rsidRDefault="00212BA6" w:rsidP="00212BA6" w:rsidR="00C4260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12BA6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:rsidTr="003B133A" w:rsidR="007D0B67" w:rsidRPr="00B40BEB">
        <w:trPr>
          <w:trHeight w:val="1061"/>
          <w:jc w:val="center"/>
        </w:trPr>
        <w:tc>
          <w:tcPr>
            <w:tcW w:type="pct" w:w="477"/>
          </w:tcPr>
          <w:p w:rsidRDefault="007D0B67" w:rsidP="00841BE0" w:rsidR="007D0B6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105"/>
            <w:gridSpan w:val="2"/>
          </w:tcPr>
          <w:p w:rsidRDefault="00212BA6" w:rsidP="00841BE0" w:rsidR="007D0B6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ZAGREBAČKI HOLDING </w:t>
            </w:r>
          </w:p>
          <w:p w:rsidRDefault="00212BA6" w:rsidP="00841BE0" w:rsidR="00212BA6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d.o.o. Podružnica Zagrebparking</w:t>
            </w:r>
          </w:p>
        </w:tc>
        <w:tc>
          <w:tcPr>
            <w:tcW w:type="pct" w:w="669"/>
          </w:tcPr>
          <w:p w:rsidRDefault="007D0B67" w:rsidP="00212BA6" w:rsidR="007D0B67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4"/>
              </w:rPr>
              <w:t xml:space="preserve">       </w:t>
            </w:r>
            <w:r w:rsidR="00212BA6">
              <w:rPr>
                <w:rFonts w:hAnsi="Times New Roman" w:ascii="Times New Roman"/>
                <w:sz w:val="20"/>
                <w:szCs w:val="20"/>
              </w:rPr>
              <w:t>85584865987</w:t>
            </w:r>
          </w:p>
        </w:tc>
        <w:tc>
          <w:tcPr>
            <w:tcW w:type="pct" w:w="579"/>
          </w:tcPr>
          <w:p w:rsidRDefault="00212BA6" w:rsidP="00841BE0" w:rsidR="007D0B67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Zagreb, Ulica </w:t>
            </w:r>
          </w:p>
          <w:p w:rsidRDefault="00212BA6" w:rsidP="00841BE0" w:rsidR="00212BA6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grada Vukovora 41 </w:t>
            </w:r>
          </w:p>
        </w:tc>
        <w:tc>
          <w:tcPr>
            <w:tcW w:type="pct" w:w="640"/>
            <w:gridSpan w:val="2"/>
          </w:tcPr>
          <w:p w:rsidRDefault="00212BA6" w:rsidP="00841BE0" w:rsidR="006D089E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     647,18</w:t>
            </w:r>
          </w:p>
          <w:p w:rsidRDefault="006D089E" w:rsidP="00841BE0" w:rsidR="006D089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72"/>
          </w:tcPr>
          <w:p w:rsidRDefault="00212BA6" w:rsidP="00212BA6" w:rsidR="00212BA6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12BA6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:rsidRDefault="00212BA6" w:rsidP="00212BA6" w:rsidR="007D0B67" w:rsidRPr="00640436">
            <w:pPr>
              <w:pStyle w:val="Bezproreda"/>
              <w:rPr>
                <w:rFonts w:hAnsi="Times New Roman" w:ascii="Times New Roman"/>
                <w:sz w:val="24"/>
              </w:rPr>
            </w:pPr>
            <w:r w:rsidRPr="00212BA6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  <w:tc>
          <w:tcPr>
            <w:tcW w:type="pct" w:w="529"/>
            <w:gridSpan w:val="2"/>
          </w:tcPr>
          <w:p w:rsidRDefault="00212BA6" w:rsidP="006D089E" w:rsidR="007D0B67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12BA6">
              <w:rPr>
                <w:rFonts w:hAnsi="Times New Roman" w:ascii="Times New Roman"/>
                <w:sz w:val="20"/>
                <w:szCs w:val="20"/>
              </w:rPr>
              <w:t>647,18</w:t>
            </w:r>
          </w:p>
        </w:tc>
        <w:tc>
          <w:tcPr>
            <w:tcW w:type="pct" w:w="429"/>
          </w:tcPr>
          <w:p w:rsidRDefault="00212BA6" w:rsidP="00212BA6" w:rsidR="00212BA6" w:rsidRPr="00212BA6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212BA6">
              <w:rPr>
                <w:rFonts w:hAnsi="Times New Roman" w:ascii="Times New Roman"/>
                <w:sz w:val="20"/>
                <w:szCs w:val="20"/>
              </w:rPr>
              <w:t>vjerodostojna</w:t>
            </w:r>
          </w:p>
          <w:p w:rsidRDefault="00212BA6" w:rsidP="00212BA6" w:rsidR="004D237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212BA6">
              <w:rPr>
                <w:rFonts w:hAnsi="Times New Roman" w:ascii="Times New Roman"/>
                <w:sz w:val="20"/>
                <w:szCs w:val="20"/>
              </w:rPr>
              <w:t>isprava</w:t>
            </w:r>
          </w:p>
        </w:tc>
      </w:tr>
      <w:tr w:rsidTr="003B133A" w:rsidR="00702487" w:rsidRPr="00B40BEB">
        <w:trPr>
          <w:gridAfter w:val="2"/>
          <w:wAfter w:type="pct" w:w="616"/>
          <w:jc w:val="center"/>
        </w:trPr>
        <w:tc>
          <w:tcPr>
            <w:tcW w:type="pct" w:w="1142"/>
            <w:gridSpan w:val="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1847"/>
            <w:gridSpan w:val="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395"/>
            <w:gridSpan w:val="3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3B133A" w:rsidR="00702487" w:rsidRPr="00B40BEB">
        <w:trPr>
          <w:gridAfter w:val="2"/>
          <w:wAfter w:type="pct" w:w="616"/>
          <w:jc w:val="center"/>
        </w:trPr>
        <w:tc>
          <w:tcPr>
            <w:tcW w:type="pct" w:w="1142"/>
            <w:gridSpan w:val="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847"/>
            <w:gridSpan w:val="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395"/>
            <w:gridSpan w:val="3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03"/>
        <w:gridCol w:w="1536"/>
        <w:gridCol w:w="1243"/>
        <w:gridCol w:w="1645"/>
        <w:gridCol w:w="1204"/>
        <w:gridCol w:w="1204"/>
        <w:gridCol w:w="1176"/>
        <w:gridCol w:w="1043"/>
      </w:tblGrid>
      <w:tr w:rsidTr="000331A7" w:rsidR="00702487" w:rsidRPr="00B40BEB">
        <w:trPr>
          <w:jc w:val="center"/>
        </w:trPr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82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04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482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640436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450B75" w:rsidP="000331A7" w:rsidR="00450B75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B40BEB">
        <w:trPr>
          <w:jc w:val="center"/>
        </w:trPr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68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21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04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482"/>
          </w:tcPr>
          <w:p w:rsidRDefault="00702487" w:rsidP="000331A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655B39">
      <w:pPr>
        <w:jc w:val="center"/>
        <w:rPr>
          <w:rFonts w:hAnsi="Times New Roman" w:ascii="Times New Roman"/>
          <w:sz w:val="24"/>
        </w:rPr>
      </w:pPr>
    </w:p>
    <w:p w:rsidRDefault="00450B75" w:rsidP="00702487" w:rsidR="00450B75">
      <w:pPr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Mjesto i datum                                                                 </w:t>
      </w:r>
      <w:r w:rsidR="004D237F">
        <w:rPr>
          <w:rFonts w:hAnsi="Times New Roman" w:ascii="Times New Roman"/>
          <w:sz w:val="24"/>
        </w:rPr>
        <w:t xml:space="preserve">                             </w:t>
      </w:r>
      <w:r>
        <w:rPr>
          <w:rFonts w:hAnsi="Times New Roman" w:ascii="Times New Roman"/>
          <w:sz w:val="24"/>
        </w:rPr>
        <w:t>Stečajni upravitelj</w:t>
      </w:r>
    </w:p>
    <w:p w:rsidRDefault="008A4D7B" w:rsidP="00450B75" w:rsidR="00450B75" w:rsidRPr="001D7793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Zagreb, 13.05</w:t>
      </w:r>
      <w:r w:rsidR="00212BA6">
        <w:rPr>
          <w:rFonts w:hAnsi="Times New Roman" w:ascii="Times New Roman"/>
          <w:sz w:val="24"/>
        </w:rPr>
        <w:t>.2019</w:t>
      </w:r>
      <w:r w:rsidR="00450B75">
        <w:rPr>
          <w:rFonts w:hAnsi="Times New Roman" w:ascii="Times New Roman"/>
          <w:sz w:val="24"/>
        </w:rPr>
        <w:t xml:space="preserve">.g                                                                                      Martin Lukin </w:t>
      </w:r>
    </w:p>
    <w:p w:rsidRDefault="00C61F72" w:rsidR="00C61F72"/>
    <w:sectPr w:rsidR="00C61F7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5C67" w:rsidP="00702487" w:rsidR="00055C67">
      <w:pPr>
        <w:spacing w:after="0"/>
      </w:pPr>
      <w:r>
        <w:separator/>
      </w:r>
    </w:p>
  </w:endnote>
  <w:endnote w:id="0" w:type="continuationSeparator">
    <w:p w:rsidRDefault="00055C67" w:rsidP="00702487" w:rsidR="00055C67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5C67" w:rsidP="00702487" w:rsidR="00055C67">
      <w:pPr>
        <w:spacing w:after="0"/>
      </w:pPr>
      <w:r>
        <w:separator/>
      </w:r>
    </w:p>
  </w:footnote>
  <w:footnote w:id="0" w:type="continuationSeparator">
    <w:p w:rsidRDefault="00055C67" w:rsidP="00702487" w:rsidR="00055C67">
      <w:pPr>
        <w:spacing w:after="0"/>
      </w:pPr>
      <w:r>
        <w:continuationSeparator/>
      </w:r>
    </w:p>
  </w:footnote>
  <w:footnote w:id="1">
    <w:p w:rsidRDefault="00702487" w:rsidP="00702487" w:rsidR="00702487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2055B6"/>
    <w:multiLevelType w:val="hybridMultilevel"/>
    <w:tmpl w:val="99F86DBC"/>
    <w:lvl w:tplc="F2589FF2" w:ilvl="0">
      <w:start w:val="1"/>
      <w:numFmt w:val="upperRoman"/>
      <w:lvlText w:val="%1."/>
      <w:lvlJc w:val="left"/>
      <w:pPr>
        <w:ind w:hanging="720" w:left="3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720"/>
      </w:pPr>
    </w:lvl>
    <w:lvl w:tentative="true" w:tplc="041A001B" w:ilvl="2">
      <w:start w:val="1"/>
      <w:numFmt w:val="lowerRoman"/>
      <w:lvlText w:val="%3."/>
      <w:lvlJc w:val="right"/>
      <w:pPr>
        <w:ind w:hanging="180" w:left="4440"/>
      </w:pPr>
    </w:lvl>
    <w:lvl w:tentative="true" w:tplc="041A000F" w:ilvl="3">
      <w:start w:val="1"/>
      <w:numFmt w:val="decimal"/>
      <w:lvlText w:val="%4."/>
      <w:lvlJc w:val="left"/>
      <w:pPr>
        <w:ind w:hanging="360" w:left="5160"/>
      </w:pPr>
    </w:lvl>
    <w:lvl w:tentative="true" w:tplc="041A0019" w:ilvl="4">
      <w:start w:val="1"/>
      <w:numFmt w:val="lowerLetter"/>
      <w:lvlText w:val="%5."/>
      <w:lvlJc w:val="left"/>
      <w:pPr>
        <w:ind w:hanging="360" w:left="5880"/>
      </w:pPr>
    </w:lvl>
    <w:lvl w:tentative="true" w:tplc="041A001B" w:ilvl="5">
      <w:start w:val="1"/>
      <w:numFmt w:val="lowerRoman"/>
      <w:lvlText w:val="%6."/>
      <w:lvlJc w:val="right"/>
      <w:pPr>
        <w:ind w:hanging="180" w:left="6600"/>
      </w:pPr>
    </w:lvl>
    <w:lvl w:tentative="true" w:tplc="041A000F" w:ilvl="6">
      <w:start w:val="1"/>
      <w:numFmt w:val="decimal"/>
      <w:lvlText w:val="%7."/>
      <w:lvlJc w:val="left"/>
      <w:pPr>
        <w:ind w:hanging="360" w:left="7320"/>
      </w:pPr>
    </w:lvl>
    <w:lvl w:tentative="true" w:tplc="041A0019" w:ilvl="7">
      <w:start w:val="1"/>
      <w:numFmt w:val="lowerLetter"/>
      <w:lvlText w:val="%8."/>
      <w:lvlJc w:val="left"/>
      <w:pPr>
        <w:ind w:hanging="360" w:left="8040"/>
      </w:pPr>
    </w:lvl>
    <w:lvl w:tentative="true" w:tplc="041A001B" w:ilvl="8">
      <w:start w:val="1"/>
      <w:numFmt w:val="lowerRoman"/>
      <w:lvlText w:val="%9."/>
      <w:lvlJc w:val="right"/>
      <w:pPr>
        <w:ind w:hanging="180" w:left="8760"/>
      </w:pPr>
    </w:lvl>
  </w:abstractNum>
  <w:abstractNum w:abstractNumId="2">
    <w:nsid w:val="40B36784"/>
    <w:multiLevelType w:val="hybridMultilevel"/>
    <w:tmpl w:val="1062CAC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ECC2F74"/>
    <w:multiLevelType w:val="hybridMultilevel"/>
    <w:tmpl w:val="49EC5E08"/>
    <w:lvl w:tplc="0FDE0454" w:ilvl="0">
      <w:start w:val="1"/>
      <w:numFmt w:val="upperRoman"/>
      <w:lvlText w:val="%1."/>
      <w:lvlJc w:val="left"/>
      <w:pPr>
        <w:ind w:hanging="720" w:left="4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4440"/>
      </w:pPr>
    </w:lvl>
    <w:lvl w:tentative="true" w:tplc="041A001B" w:ilvl="2">
      <w:start w:val="1"/>
      <w:numFmt w:val="lowerRoman"/>
      <w:lvlText w:val="%3."/>
      <w:lvlJc w:val="right"/>
      <w:pPr>
        <w:ind w:hanging="180" w:left="5160"/>
      </w:pPr>
    </w:lvl>
    <w:lvl w:tentative="true" w:tplc="041A000F" w:ilvl="3">
      <w:start w:val="1"/>
      <w:numFmt w:val="decimal"/>
      <w:lvlText w:val="%4."/>
      <w:lvlJc w:val="left"/>
      <w:pPr>
        <w:ind w:hanging="360" w:left="5880"/>
      </w:pPr>
    </w:lvl>
    <w:lvl w:tentative="true" w:tplc="041A0019" w:ilvl="4">
      <w:start w:val="1"/>
      <w:numFmt w:val="lowerLetter"/>
      <w:lvlText w:val="%5."/>
      <w:lvlJc w:val="left"/>
      <w:pPr>
        <w:ind w:hanging="360" w:left="6600"/>
      </w:pPr>
    </w:lvl>
    <w:lvl w:tentative="true" w:tplc="041A001B" w:ilvl="5">
      <w:start w:val="1"/>
      <w:numFmt w:val="lowerRoman"/>
      <w:lvlText w:val="%6."/>
      <w:lvlJc w:val="right"/>
      <w:pPr>
        <w:ind w:hanging="180" w:left="7320"/>
      </w:pPr>
    </w:lvl>
    <w:lvl w:tentative="true" w:tplc="041A000F" w:ilvl="6">
      <w:start w:val="1"/>
      <w:numFmt w:val="decimal"/>
      <w:lvlText w:val="%7."/>
      <w:lvlJc w:val="left"/>
      <w:pPr>
        <w:ind w:hanging="360" w:left="8040"/>
      </w:pPr>
    </w:lvl>
    <w:lvl w:tentative="true" w:tplc="041A0019" w:ilvl="7">
      <w:start w:val="1"/>
      <w:numFmt w:val="lowerLetter"/>
      <w:lvlText w:val="%8."/>
      <w:lvlJc w:val="left"/>
      <w:pPr>
        <w:ind w:hanging="360" w:left="8760"/>
      </w:pPr>
    </w:lvl>
    <w:lvl w:tentative="true" w:tplc="041A001B" w:ilvl="8">
      <w:start w:val="1"/>
      <w:numFmt w:val="lowerRoman"/>
      <w:lvlText w:val="%9."/>
      <w:lvlJc w:val="right"/>
      <w:pPr>
        <w:ind w:hanging="180" w:left="9480"/>
      </w:pPr>
    </w:lvl>
  </w:abstractNum>
  <w:abstractNum w:abstractNumId="4">
    <w:nsid w:val="7FD32448"/>
    <w:multiLevelType w:val="hybridMultilevel"/>
    <w:tmpl w:val="B4025180"/>
    <w:lvl w:tplc="5838B21E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55C67"/>
    <w:rsid w:val="000A7FAD"/>
    <w:rsid w:val="001102BE"/>
    <w:rsid w:val="00185505"/>
    <w:rsid w:val="001E6B92"/>
    <w:rsid w:val="00212BA6"/>
    <w:rsid w:val="00243ACF"/>
    <w:rsid w:val="00256CF3"/>
    <w:rsid w:val="00391603"/>
    <w:rsid w:val="003B133A"/>
    <w:rsid w:val="003F249A"/>
    <w:rsid w:val="00450B75"/>
    <w:rsid w:val="004D237F"/>
    <w:rsid w:val="0051356A"/>
    <w:rsid w:val="005521B8"/>
    <w:rsid w:val="00574336"/>
    <w:rsid w:val="005F512C"/>
    <w:rsid w:val="0061224B"/>
    <w:rsid w:val="00640436"/>
    <w:rsid w:val="006919D9"/>
    <w:rsid w:val="006D089E"/>
    <w:rsid w:val="006D74DE"/>
    <w:rsid w:val="00702487"/>
    <w:rsid w:val="007D0B67"/>
    <w:rsid w:val="008512FB"/>
    <w:rsid w:val="00852A9E"/>
    <w:rsid w:val="008662C7"/>
    <w:rsid w:val="008A4D7B"/>
    <w:rsid w:val="008F5256"/>
    <w:rsid w:val="00904112"/>
    <w:rsid w:val="00914AE6"/>
    <w:rsid w:val="009305DF"/>
    <w:rsid w:val="009342E1"/>
    <w:rsid w:val="00A34A09"/>
    <w:rsid w:val="00A740FB"/>
    <w:rsid w:val="00A923EA"/>
    <w:rsid w:val="00AE414C"/>
    <w:rsid w:val="00B0606D"/>
    <w:rsid w:val="00B333AE"/>
    <w:rsid w:val="00BE2003"/>
    <w:rsid w:val="00BF533C"/>
    <w:rsid w:val="00BF591F"/>
    <w:rsid w:val="00C06055"/>
    <w:rsid w:val="00C4260B"/>
    <w:rsid w:val="00C439ED"/>
    <w:rsid w:val="00C55118"/>
    <w:rsid w:val="00C61F72"/>
    <w:rsid w:val="00CA08FC"/>
    <w:rsid w:val="00CB074C"/>
    <w:rsid w:val="00CE5C47"/>
    <w:rsid w:val="00D26926"/>
    <w:rsid w:val="00EA667F"/>
    <w:rsid w:val="00EB7449"/>
    <w:rsid w:val="00EC2093"/>
    <w:rsid w:val="00ED13CE"/>
    <w:rsid w:val="00F93568"/>
    <w:rsid w:val="00FB1CAC"/>
    <w:rsid w:val="00FD1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662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62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62C7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62C7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62C7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662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62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62C7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62C7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62C7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833965-1D88-4116-878F-2B30C265505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2</properties:Pages>
  <properties:Words>273</properties:Words>
  <properties:Characters>1740</properties:Characters>
  <properties:Lines>225</properties:Lines>
  <properties:Paragraphs>94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2019-05-13T07:31:00Z</dcterms:created>
  <dc:creator>ADMINIBM</dc:creator>
  <cp:lastModifiedBy>Monika Grbac</cp:lastModifiedBy>
  <cp:lastPrinted>2019-05-13T08:10:00Z</cp:lastPrinted>
  <dcterms:modified xmlns:xsi="http://www.w3.org/2001/XMLSchema-instance" xsi:type="dcterms:W3CDTF">2019-05-14T07:00:00Z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St-298/2018-32 / Podnesak - Tablica prijavljenih i osporenih tražbina (TABLICE.docx)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