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4195" w14:paraId="e124195" w:rsidRDefault="0084387C" w:rsidR="0084387C">
      <w:pPr>
        <w15:collapsed w:val="false"/>
      </w:pPr>
      <w:bookmarkStart w:name="_GoBack" w:id="0"/>
      <w:bookmarkEnd w:id="0"/>
    </w:p>
    <w:p w:rsidRDefault="0084387C" w:rsidR="0084387C"/>
    <w:p w:rsidRDefault="0084387C" w:rsidR="0084387C"/>
    <w:p w:rsidRDefault="008E5D97" w:rsidR="0084387C" w:rsidRPr="0084387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Stečajna masa iza </w:t>
      </w:r>
      <w:r w:rsidR="00D845FC">
        <w:rPr>
          <w:b/>
          <w:sz w:val="28"/>
          <w:szCs w:val="28"/>
        </w:rPr>
        <w:t>ZADARKOMERC ZAK AUTOMOBILI</w:t>
      </w:r>
      <w:r>
        <w:rPr>
          <w:b/>
          <w:sz w:val="28"/>
          <w:szCs w:val="28"/>
        </w:rPr>
        <w:t xml:space="preserve"> d.o.o.</w:t>
      </w:r>
    </w:p>
    <w:p w:rsidRDefault="00506E1A" w:rsidR="0084387C">
      <w:pPr>
        <w:rPr>
          <w:b/>
          <w:sz w:val="28"/>
          <w:szCs w:val="28"/>
        </w:rPr>
      </w:pPr>
      <w:r>
        <w:rPr>
          <w:b/>
          <w:sz w:val="28"/>
          <w:szCs w:val="28"/>
        </w:rPr>
        <w:t>ZAGREB</w:t>
      </w:r>
      <w:r w:rsidR="00161141">
        <w:rPr>
          <w:b/>
          <w:sz w:val="28"/>
          <w:szCs w:val="28"/>
        </w:rPr>
        <w:t xml:space="preserve">, </w:t>
      </w:r>
      <w:r w:rsidR="00D845FC">
        <w:rPr>
          <w:b/>
          <w:sz w:val="28"/>
          <w:szCs w:val="28"/>
        </w:rPr>
        <w:t>Martićeva 15</w:t>
      </w:r>
    </w:p>
    <w:p w:rsidRDefault="00C62318" w:rsidR="0084387C">
      <w:pPr>
        <w:rPr>
          <w:b/>
          <w:sz w:val="28"/>
          <w:szCs w:val="28"/>
        </w:rPr>
      </w:pPr>
      <w:r>
        <w:rPr>
          <w:b/>
          <w:sz w:val="28"/>
          <w:szCs w:val="28"/>
        </w:rPr>
        <w:t>OIB:</w:t>
      </w:r>
      <w:r w:rsidR="00D845FC">
        <w:rPr>
          <w:b/>
          <w:sz w:val="28"/>
          <w:szCs w:val="28"/>
        </w:rPr>
        <w:t>490604744145</w:t>
      </w:r>
    </w:p>
    <w:p w:rsidRDefault="0084387C" w:rsidR="0084387C">
      <w:pPr>
        <w:rPr>
          <w:b/>
          <w:sz w:val="28"/>
          <w:szCs w:val="28"/>
        </w:rPr>
      </w:pPr>
    </w:p>
    <w:p w:rsidRDefault="0084387C" w:rsidR="0084387C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TRGOVAČKI SUD U ZAGREBU</w:t>
      </w:r>
    </w:p>
    <w:p w:rsidRDefault="00B55A72" w:rsidP="00576550" w:rsidR="0084387C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84387C">
        <w:rPr>
          <w:b/>
          <w:sz w:val="28"/>
          <w:szCs w:val="28"/>
        </w:rPr>
        <w:t>STEČAJNI SUDAC</w:t>
      </w:r>
    </w:p>
    <w:p w:rsidRDefault="0084387C" w:rsidP="0084387C" w:rsidR="0084387C">
      <w:pPr>
        <w:ind w:firstLine="708" w:left="4248"/>
        <w:rPr>
          <w:b/>
          <w:sz w:val="28"/>
          <w:szCs w:val="28"/>
        </w:rPr>
      </w:pPr>
      <w:r>
        <w:rPr>
          <w:b/>
          <w:sz w:val="28"/>
          <w:szCs w:val="28"/>
        </w:rPr>
        <w:t>St-</w:t>
      </w:r>
      <w:r w:rsidR="00D845FC">
        <w:rPr>
          <w:b/>
          <w:sz w:val="28"/>
          <w:szCs w:val="28"/>
        </w:rPr>
        <w:t>1562</w:t>
      </w:r>
      <w:r w:rsidR="008E5D97">
        <w:rPr>
          <w:b/>
          <w:sz w:val="28"/>
          <w:szCs w:val="28"/>
        </w:rPr>
        <w:t>/15</w:t>
      </w:r>
    </w:p>
    <w:p w:rsidRDefault="0084387C" w:rsidP="0084387C" w:rsidR="0084387C">
      <w:pPr>
        <w:ind w:firstLine="708" w:left="4248"/>
        <w:rPr>
          <w:b/>
          <w:sz w:val="28"/>
          <w:szCs w:val="28"/>
        </w:rPr>
      </w:pPr>
    </w:p>
    <w:p w:rsidRDefault="00617E8D" w:rsidP="0084387C" w:rsidR="00617E8D">
      <w:pPr>
        <w:ind w:firstLine="708" w:left="4248"/>
        <w:rPr>
          <w:b/>
          <w:sz w:val="28"/>
          <w:szCs w:val="28"/>
        </w:rPr>
      </w:pPr>
    </w:p>
    <w:p w:rsidRDefault="0084387C" w:rsidR="0084387C">
      <w:pPr>
        <w:rPr>
          <w:b/>
          <w:sz w:val="28"/>
          <w:szCs w:val="28"/>
        </w:rPr>
      </w:pPr>
    </w:p>
    <w:p w:rsidRDefault="0084387C" w:rsidR="0084387C">
      <w:pPr>
        <w:rPr>
          <w:b/>
          <w:sz w:val="28"/>
          <w:szCs w:val="28"/>
        </w:rPr>
      </w:pPr>
    </w:p>
    <w:p w:rsidRDefault="0084387C" w:rsidR="0084387C">
      <w:pPr>
        <w:rPr>
          <w:b/>
          <w:sz w:val="28"/>
          <w:szCs w:val="28"/>
        </w:rPr>
      </w:pPr>
    </w:p>
    <w:p w:rsidRDefault="0084387C" w:rsidR="0084387C">
      <w:pPr>
        <w:rPr>
          <w:b/>
          <w:sz w:val="28"/>
          <w:szCs w:val="28"/>
        </w:rPr>
      </w:pPr>
    </w:p>
    <w:p w:rsidRDefault="0084387C" w:rsidR="0084387C">
      <w:pPr>
        <w:rPr>
          <w:b/>
          <w:sz w:val="28"/>
          <w:szCs w:val="28"/>
        </w:rPr>
      </w:pPr>
    </w:p>
    <w:p w:rsidRDefault="0084387C" w:rsidR="0084387C">
      <w:pPr>
        <w:rPr>
          <w:b/>
          <w:sz w:val="28"/>
          <w:szCs w:val="28"/>
        </w:rPr>
      </w:pPr>
    </w:p>
    <w:p w:rsidRDefault="0084387C" w:rsidP="0084387C" w:rsidR="0084387C">
      <w:pPr>
        <w:numPr>
          <w:ilvl w:val="0"/>
          <w:numId w:val="1"/>
        </w:numPr>
        <w:rPr>
          <w:b/>
          <w:sz w:val="32"/>
          <w:szCs w:val="32"/>
        </w:rPr>
      </w:pPr>
      <w:r w:rsidRPr="0084387C">
        <w:rPr>
          <w:b/>
          <w:sz w:val="32"/>
          <w:szCs w:val="32"/>
        </w:rPr>
        <w:t>POPIS PREDMETA STEČAJNE MASE</w:t>
      </w:r>
    </w:p>
    <w:p w:rsidRDefault="0084387C" w:rsidP="0084387C" w:rsidR="0084387C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(članak </w:t>
      </w:r>
      <w:r w:rsidR="00701ED4">
        <w:rPr>
          <w:b/>
          <w:sz w:val="32"/>
          <w:szCs w:val="32"/>
        </w:rPr>
        <w:t>221</w:t>
      </w:r>
      <w:r>
        <w:rPr>
          <w:b/>
          <w:sz w:val="32"/>
          <w:szCs w:val="32"/>
        </w:rPr>
        <w:t>. Stečajnog zakona)</w:t>
      </w:r>
    </w:p>
    <w:p w:rsidRDefault="0084387C" w:rsidP="0084387C" w:rsidR="0084387C">
      <w:pPr>
        <w:ind w:left="708"/>
        <w:rPr>
          <w:b/>
          <w:sz w:val="32"/>
          <w:szCs w:val="32"/>
        </w:rPr>
      </w:pPr>
    </w:p>
    <w:p w:rsidRDefault="0084387C" w:rsidP="0084387C" w:rsidR="0084387C">
      <w:pPr>
        <w:ind w:left="708"/>
        <w:rPr>
          <w:b/>
          <w:sz w:val="32"/>
          <w:szCs w:val="32"/>
        </w:rPr>
      </w:pPr>
    </w:p>
    <w:p w:rsidRDefault="0084387C" w:rsidP="0084387C" w:rsidR="0084387C">
      <w:pPr>
        <w:ind w:left="708"/>
        <w:rPr>
          <w:b/>
          <w:sz w:val="32"/>
          <w:szCs w:val="32"/>
        </w:rPr>
      </w:pPr>
    </w:p>
    <w:p w:rsidRDefault="0084387C" w:rsidP="0084387C" w:rsidR="0084387C">
      <w:pPr>
        <w:ind w:left="708"/>
        <w:rPr>
          <w:b/>
          <w:sz w:val="32"/>
          <w:szCs w:val="32"/>
        </w:rPr>
      </w:pPr>
    </w:p>
    <w:p w:rsidRDefault="0084387C" w:rsidP="0084387C" w:rsidR="0084387C">
      <w:pPr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PREGLED IMOVINE I OBVEZA STEČAJNOG DUŽNIKA</w:t>
      </w:r>
    </w:p>
    <w:p w:rsidRDefault="0084387C" w:rsidP="0084387C" w:rsidR="0084387C">
      <w:pPr>
        <w:ind w:left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(članak </w:t>
      </w:r>
      <w:r w:rsidR="00701ED4">
        <w:rPr>
          <w:b/>
          <w:sz w:val="32"/>
          <w:szCs w:val="32"/>
        </w:rPr>
        <w:t>223</w:t>
      </w:r>
      <w:r>
        <w:rPr>
          <w:b/>
          <w:sz w:val="32"/>
          <w:szCs w:val="32"/>
        </w:rPr>
        <w:t>. Stečajnog zakona)</w:t>
      </w:r>
    </w:p>
    <w:p w:rsidRDefault="0084387C" w:rsidP="0084387C" w:rsidR="0084387C">
      <w:pPr>
        <w:ind w:left="708"/>
        <w:rPr>
          <w:b/>
          <w:sz w:val="32"/>
          <w:szCs w:val="32"/>
        </w:rPr>
      </w:pPr>
    </w:p>
    <w:p w:rsidRDefault="0084387C" w:rsidP="0084387C" w:rsidR="0084387C">
      <w:pPr>
        <w:ind w:left="708"/>
        <w:rPr>
          <w:b/>
          <w:sz w:val="32"/>
          <w:szCs w:val="32"/>
        </w:rPr>
      </w:pPr>
    </w:p>
    <w:p w:rsidRDefault="0084387C" w:rsidP="0084387C" w:rsidR="0084387C">
      <w:pPr>
        <w:ind w:left="708"/>
        <w:rPr>
          <w:b/>
          <w:sz w:val="32"/>
          <w:szCs w:val="32"/>
        </w:rPr>
      </w:pPr>
    </w:p>
    <w:p w:rsidRDefault="0084387C" w:rsidP="0084387C" w:rsidR="0084387C">
      <w:pPr>
        <w:ind w:left="708"/>
        <w:rPr>
          <w:b/>
          <w:sz w:val="32"/>
          <w:szCs w:val="32"/>
        </w:rPr>
      </w:pPr>
    </w:p>
    <w:p w:rsidRDefault="0084387C" w:rsidP="0084387C" w:rsidR="0084387C">
      <w:pPr>
        <w:ind w:left="708"/>
        <w:rPr>
          <w:b/>
          <w:sz w:val="32"/>
          <w:szCs w:val="32"/>
        </w:rPr>
      </w:pPr>
    </w:p>
    <w:p w:rsidRDefault="0084387C" w:rsidP="0084387C" w:rsidR="0084387C">
      <w:pPr>
        <w:ind w:left="708"/>
        <w:rPr>
          <w:b/>
          <w:sz w:val="32"/>
          <w:szCs w:val="32"/>
        </w:rPr>
      </w:pPr>
    </w:p>
    <w:p w:rsidRDefault="0084387C" w:rsidP="0084387C" w:rsidR="0084387C">
      <w:pPr>
        <w:ind w:left="708"/>
        <w:rPr>
          <w:b/>
          <w:sz w:val="32"/>
          <w:szCs w:val="32"/>
        </w:rPr>
      </w:pPr>
    </w:p>
    <w:p w:rsidRDefault="0084387C" w:rsidP="006736C9" w:rsidR="0084387C">
      <w:pPr>
        <w:rPr>
          <w:b/>
          <w:sz w:val="32"/>
          <w:szCs w:val="32"/>
        </w:rPr>
      </w:pPr>
      <w:r>
        <w:rPr>
          <w:b/>
          <w:sz w:val="32"/>
          <w:szCs w:val="32"/>
        </w:rPr>
        <w:t>Izvještajno ročište:</w:t>
      </w:r>
      <w:r w:rsidR="00502834">
        <w:rPr>
          <w:b/>
          <w:sz w:val="32"/>
          <w:szCs w:val="32"/>
        </w:rPr>
        <w:t xml:space="preserve">         </w:t>
      </w:r>
      <w:r w:rsidR="00D845FC">
        <w:rPr>
          <w:b/>
          <w:sz w:val="32"/>
          <w:szCs w:val="32"/>
        </w:rPr>
        <w:t>25. travnja</w:t>
      </w:r>
      <w:r w:rsidR="00C2596C">
        <w:rPr>
          <w:b/>
          <w:sz w:val="32"/>
          <w:szCs w:val="32"/>
        </w:rPr>
        <w:t xml:space="preserve"> 201</w:t>
      </w:r>
      <w:r w:rsidR="008E5D97">
        <w:rPr>
          <w:b/>
          <w:sz w:val="32"/>
          <w:szCs w:val="32"/>
        </w:rPr>
        <w:t>7</w:t>
      </w:r>
      <w:r w:rsidR="006736C9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>g</w:t>
      </w:r>
      <w:r w:rsidR="006736C9">
        <w:rPr>
          <w:b/>
          <w:sz w:val="32"/>
          <w:szCs w:val="32"/>
        </w:rPr>
        <w:t>odine</w:t>
      </w:r>
    </w:p>
    <w:p w:rsidRDefault="0084387C" w:rsidP="0084387C" w:rsidR="0084387C">
      <w:pPr>
        <w:ind w:left="708"/>
        <w:rPr>
          <w:b/>
          <w:sz w:val="32"/>
          <w:szCs w:val="32"/>
        </w:rPr>
      </w:pPr>
    </w:p>
    <w:p w:rsidRDefault="009F7FF5" w:rsidP="0084387C" w:rsidR="009F7FF5">
      <w:pPr>
        <w:ind w:left="708"/>
        <w:rPr>
          <w:b/>
          <w:sz w:val="32"/>
          <w:szCs w:val="32"/>
        </w:rPr>
      </w:pPr>
    </w:p>
    <w:p w:rsidRDefault="009F7FF5" w:rsidP="0084387C" w:rsidR="009F7FF5">
      <w:pPr>
        <w:ind w:left="708"/>
        <w:rPr>
          <w:b/>
          <w:sz w:val="32"/>
          <w:szCs w:val="32"/>
        </w:rPr>
      </w:pPr>
    </w:p>
    <w:p w:rsidRDefault="00241E76" w:rsidP="0084387C" w:rsidR="00241E76">
      <w:pPr>
        <w:ind w:left="708"/>
        <w:rPr>
          <w:b/>
          <w:sz w:val="32"/>
          <w:szCs w:val="32"/>
        </w:rPr>
      </w:pPr>
    </w:p>
    <w:p w:rsidRDefault="00241E76" w:rsidP="0084387C" w:rsidR="00241E76">
      <w:pPr>
        <w:ind w:left="708"/>
        <w:rPr>
          <w:b/>
          <w:sz w:val="32"/>
          <w:szCs w:val="32"/>
        </w:rPr>
      </w:pPr>
    </w:p>
    <w:p w:rsidRDefault="00D845FC" w:rsidP="00D845FC" w:rsidR="00D845FC" w:rsidRPr="0084387C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Stečajna masa iza ZADARKOMERC ZAK AUTOMOBILI d.o.o.</w:t>
      </w:r>
    </w:p>
    <w:p w:rsidRDefault="00D845FC" w:rsidP="00D845FC" w:rsidR="00D845FC">
      <w:pPr>
        <w:rPr>
          <w:b/>
          <w:sz w:val="28"/>
          <w:szCs w:val="28"/>
        </w:rPr>
      </w:pPr>
      <w:r>
        <w:rPr>
          <w:b/>
          <w:sz w:val="28"/>
          <w:szCs w:val="28"/>
        </w:rPr>
        <w:t>ZAGREB, Martićeva 15</w:t>
      </w:r>
    </w:p>
    <w:p w:rsidRDefault="00D845FC" w:rsidP="00D845FC" w:rsidR="00D845FC">
      <w:pPr>
        <w:rPr>
          <w:b/>
          <w:sz w:val="28"/>
          <w:szCs w:val="28"/>
        </w:rPr>
      </w:pPr>
      <w:r>
        <w:rPr>
          <w:b/>
          <w:sz w:val="28"/>
          <w:szCs w:val="28"/>
        </w:rPr>
        <w:t>OIB:490604744145</w:t>
      </w:r>
    </w:p>
    <w:p w:rsidRDefault="00D845FC" w:rsidP="00D845FC" w:rsidR="00D845FC">
      <w:pPr>
        <w:rPr>
          <w:b/>
          <w:sz w:val="28"/>
          <w:szCs w:val="28"/>
        </w:rPr>
      </w:pPr>
    </w:p>
    <w:p w:rsidRDefault="00D845FC" w:rsidP="00D845FC" w:rsidR="00D845FC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TRGOVAČKI SUD U ZAGREBU</w:t>
      </w:r>
    </w:p>
    <w:p w:rsidRDefault="00D845FC" w:rsidP="00D845FC" w:rsidR="00D845FC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STEČAJNI SUDAC</w:t>
      </w:r>
    </w:p>
    <w:p w:rsidRDefault="00D845FC" w:rsidP="00D845FC" w:rsidR="00D845FC">
      <w:pPr>
        <w:ind w:firstLine="708" w:left="4248"/>
        <w:rPr>
          <w:b/>
          <w:sz w:val="28"/>
          <w:szCs w:val="28"/>
        </w:rPr>
      </w:pPr>
      <w:r>
        <w:rPr>
          <w:b/>
          <w:sz w:val="28"/>
          <w:szCs w:val="28"/>
        </w:rPr>
        <w:t>St-1562/15</w:t>
      </w:r>
    </w:p>
    <w:p w:rsidRDefault="00506E1A" w:rsidP="00241E76" w:rsidR="00506E1A">
      <w:pPr>
        <w:ind w:left="708"/>
        <w:jc w:val="center"/>
        <w:rPr>
          <w:b/>
          <w:sz w:val="32"/>
          <w:szCs w:val="32"/>
        </w:rPr>
      </w:pPr>
    </w:p>
    <w:p w:rsidRDefault="00241E76" w:rsidP="00241E76" w:rsidR="00241E76">
      <w:pPr>
        <w:ind w:left="708"/>
        <w:jc w:val="center"/>
        <w:rPr>
          <w:b/>
          <w:sz w:val="32"/>
          <w:szCs w:val="32"/>
        </w:rPr>
      </w:pPr>
      <w:r w:rsidRPr="00241E76">
        <w:rPr>
          <w:b/>
          <w:sz w:val="32"/>
          <w:szCs w:val="32"/>
        </w:rPr>
        <w:t>PREGLED IMOVINE</w:t>
      </w:r>
      <w:r>
        <w:rPr>
          <w:b/>
          <w:sz w:val="32"/>
          <w:szCs w:val="32"/>
        </w:rPr>
        <w:t xml:space="preserve"> I OBVEZA</w:t>
      </w:r>
    </w:p>
    <w:p w:rsidRDefault="00241E76" w:rsidP="00241E76" w:rsidR="00241E76">
      <w:pPr>
        <w:ind w:left="708"/>
        <w:jc w:val="center"/>
        <w:rPr>
          <w:b/>
          <w:sz w:val="32"/>
          <w:szCs w:val="32"/>
        </w:rPr>
      </w:pPr>
      <w:r w:rsidRPr="00241E76">
        <w:rPr>
          <w:b/>
          <w:sz w:val="32"/>
          <w:szCs w:val="32"/>
        </w:rPr>
        <w:t>STEČAJNOG DUŽNIKA</w:t>
      </w:r>
    </w:p>
    <w:p w:rsidRDefault="000D0AFB" w:rsidP="00241E76" w:rsidR="000D0AFB">
      <w:pPr>
        <w:ind w:left="708"/>
        <w:jc w:val="center"/>
        <w:rPr>
          <w:b/>
          <w:sz w:val="32"/>
          <w:szCs w:val="32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828"/>
        <w:gridCol w:w="2268"/>
        <w:gridCol w:w="1548"/>
        <w:gridCol w:w="1044"/>
        <w:gridCol w:w="2052"/>
        <w:gridCol w:w="1548"/>
      </w:tblGrid>
      <w:tr w:rsidR="00241E76" w:rsidRPr="00B32CD0">
        <w:tc>
          <w:tcPr>
            <w:tcW w:type="dxa" w:w="4644"/>
            <w:gridSpan w:val="3"/>
          </w:tcPr>
          <w:p w:rsidRDefault="00241E76" w:rsidP="00B32CD0" w:rsidR="00241E76" w:rsidRPr="00B32CD0">
            <w:pPr>
              <w:jc w:val="center"/>
              <w:rPr>
                <w:b/>
                <w:sz w:val="32"/>
                <w:szCs w:val="32"/>
              </w:rPr>
            </w:pPr>
            <w:r w:rsidRPr="00B32CD0">
              <w:rPr>
                <w:b/>
                <w:sz w:val="32"/>
                <w:szCs w:val="32"/>
              </w:rPr>
              <w:t>AKTIVA-IMOVINA</w:t>
            </w:r>
          </w:p>
        </w:tc>
        <w:tc>
          <w:tcPr>
            <w:tcW w:type="dxa" w:w="4644"/>
            <w:gridSpan w:val="3"/>
          </w:tcPr>
          <w:p w:rsidRDefault="00241E76" w:rsidP="00B32CD0" w:rsidR="00241E76" w:rsidRPr="00B32CD0">
            <w:pPr>
              <w:jc w:val="center"/>
              <w:rPr>
                <w:b/>
                <w:sz w:val="32"/>
                <w:szCs w:val="32"/>
              </w:rPr>
            </w:pPr>
            <w:r w:rsidRPr="00B32CD0">
              <w:rPr>
                <w:b/>
                <w:sz w:val="32"/>
                <w:szCs w:val="32"/>
              </w:rPr>
              <w:t>PASIVA-OBVEZE</w:t>
            </w:r>
          </w:p>
        </w:tc>
      </w:tr>
      <w:tr w:rsidR="00870803" w:rsidRPr="00B32CD0">
        <w:tc>
          <w:tcPr>
            <w:tcW w:type="dxa" w:w="828"/>
          </w:tcPr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Redni broj</w:t>
            </w:r>
          </w:p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type="dxa" w:w="2268"/>
          </w:tcPr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</w:p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VRSTA IMOVINE</w:t>
            </w:r>
          </w:p>
        </w:tc>
        <w:tc>
          <w:tcPr>
            <w:tcW w:type="dxa" w:w="1548"/>
          </w:tcPr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 xml:space="preserve">Iznos u </w:t>
            </w:r>
          </w:p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kunama</w:t>
            </w:r>
          </w:p>
        </w:tc>
        <w:tc>
          <w:tcPr>
            <w:tcW w:type="dxa" w:w="1044"/>
          </w:tcPr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Redni</w:t>
            </w:r>
          </w:p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 xml:space="preserve"> broj</w:t>
            </w:r>
          </w:p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type="dxa" w:w="2052"/>
          </w:tcPr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</w:p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VRSTA IMOVINE</w:t>
            </w:r>
          </w:p>
        </w:tc>
        <w:tc>
          <w:tcPr>
            <w:tcW w:type="dxa" w:w="1548"/>
          </w:tcPr>
          <w:p w:rsidRDefault="009D6D25" w:rsidP="00B32CD0" w:rsidR="009D6D25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 xml:space="preserve">Iznos u </w:t>
            </w:r>
          </w:p>
          <w:p w:rsidRDefault="009D6D25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kunama</w:t>
            </w:r>
          </w:p>
        </w:tc>
      </w:tr>
      <w:tr w:rsidR="001669E3" w:rsidRPr="00B32CD0">
        <w:trPr>
          <w:trHeight w:val="846"/>
        </w:trPr>
        <w:tc>
          <w:tcPr>
            <w:tcW w:type="dxa" w:w="4644"/>
            <w:gridSpan w:val="3"/>
          </w:tcPr>
          <w:p w:rsidRDefault="00870803" w:rsidP="00870803" w:rsidR="00870803" w:rsidRPr="00B32CD0">
            <w:pPr>
              <w:rPr>
                <w:b/>
              </w:rPr>
            </w:pPr>
          </w:p>
          <w:p w:rsidRDefault="00870803" w:rsidP="00B32CD0" w:rsidR="001669E3" w:rsidRPr="00B32CD0">
            <w:pPr>
              <w:numPr>
                <w:ilvl w:val="0"/>
                <w:numId w:val="2"/>
              </w:numPr>
              <w:rPr>
                <w:b/>
              </w:rPr>
            </w:pPr>
            <w:r w:rsidRPr="00B32CD0">
              <w:rPr>
                <w:b/>
              </w:rPr>
              <w:t>DUGOTRAJNA IMOVINA</w:t>
            </w:r>
          </w:p>
          <w:p w:rsidRDefault="00021637" w:rsidP="00B32CD0" w:rsidR="00870803" w:rsidRPr="00B32CD0">
            <w:pPr>
              <w:ind w:left="360"/>
              <w:rPr>
                <w:b/>
              </w:rPr>
            </w:pPr>
            <w:r w:rsidRPr="00B32CD0">
              <w:rPr>
                <w:b/>
              </w:rPr>
              <w:t>po stanju u knjigovodstvu</w:t>
            </w:r>
            <w:r w:rsidR="000C5CEB" w:rsidRPr="00B32CD0">
              <w:rPr>
                <w:b/>
              </w:rPr>
              <w:t xml:space="preserve"> na dan </w:t>
            </w:r>
            <w:r w:rsidR="00D845FC">
              <w:rPr>
                <w:b/>
              </w:rPr>
              <w:t>02.12</w:t>
            </w:r>
            <w:r w:rsidR="00506E1A" w:rsidRPr="00B32CD0">
              <w:rPr>
                <w:b/>
              </w:rPr>
              <w:t>.201</w:t>
            </w:r>
            <w:r w:rsidR="008E5D97">
              <w:rPr>
                <w:b/>
              </w:rPr>
              <w:t>6</w:t>
            </w:r>
            <w:r w:rsidR="000C5CEB" w:rsidRPr="00B32CD0">
              <w:rPr>
                <w:b/>
              </w:rPr>
              <w:t>.g.</w:t>
            </w:r>
          </w:p>
        </w:tc>
        <w:tc>
          <w:tcPr>
            <w:tcW w:type="dxa" w:w="4644"/>
            <w:gridSpan w:val="3"/>
          </w:tcPr>
          <w:p w:rsidRDefault="00870803" w:rsidP="00B32CD0" w:rsidR="00870803" w:rsidRPr="00B32CD0">
            <w:pPr>
              <w:jc w:val="center"/>
              <w:rPr>
                <w:b/>
              </w:rPr>
            </w:pPr>
          </w:p>
          <w:p w:rsidRDefault="00870803" w:rsidP="00B32CD0" w:rsidR="001669E3" w:rsidRPr="00B32CD0">
            <w:pPr>
              <w:jc w:val="center"/>
              <w:rPr>
                <w:b/>
              </w:rPr>
            </w:pPr>
            <w:r w:rsidRPr="00B32CD0">
              <w:rPr>
                <w:b/>
              </w:rPr>
              <w:t>I. PRIZNATE TRAŽBINE</w:t>
            </w:r>
            <w:r w:rsidR="00AC2912" w:rsidRPr="00B32CD0">
              <w:rPr>
                <w:b/>
              </w:rPr>
              <w:t xml:space="preserve"> </w:t>
            </w:r>
          </w:p>
        </w:tc>
      </w:tr>
      <w:tr w:rsidR="001669E3" w:rsidRPr="00B32CD0">
        <w:tc>
          <w:tcPr>
            <w:tcW w:type="dxa" w:w="4644"/>
            <w:gridSpan w:val="3"/>
          </w:tcPr>
          <w:p w:rsidRDefault="006110E2" w:rsidP="00870803" w:rsidR="006110E2" w:rsidRPr="00B32CD0">
            <w:pPr>
              <w:rPr>
                <w:b/>
                <w:i/>
                <w:sz w:val="20"/>
                <w:szCs w:val="20"/>
              </w:rPr>
            </w:pPr>
          </w:p>
          <w:p w:rsidRDefault="00506E1A" w:rsidP="00B32CD0" w:rsidR="00506E1A" w:rsidRPr="00B32CD0">
            <w:pPr>
              <w:numPr>
                <w:ilvl w:val="0"/>
                <w:numId w:val="5"/>
              </w:numPr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 xml:space="preserve">Nematerijalna imovina </w:t>
            </w:r>
          </w:p>
          <w:p w:rsidRDefault="001B331D" w:rsidP="00870803" w:rsidR="001669E3" w:rsidRPr="00B32CD0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          </w:t>
            </w:r>
            <w:r w:rsidR="00506E1A" w:rsidRPr="00B32CD0">
              <w:rPr>
                <w:b/>
                <w:i/>
                <w:sz w:val="20"/>
                <w:szCs w:val="20"/>
              </w:rPr>
              <w:t xml:space="preserve">(ulaganje u tuđoj imovini)          </w:t>
            </w:r>
            <w:r>
              <w:rPr>
                <w:b/>
                <w:i/>
                <w:sz w:val="20"/>
                <w:szCs w:val="20"/>
              </w:rPr>
              <w:t xml:space="preserve">             0 kn</w:t>
            </w:r>
            <w:r w:rsidR="00506E1A" w:rsidRPr="00B32CD0">
              <w:rPr>
                <w:b/>
                <w:i/>
                <w:sz w:val="20"/>
                <w:szCs w:val="20"/>
              </w:rPr>
              <w:t xml:space="preserve">                                      </w:t>
            </w:r>
            <w:r w:rsidR="00723408">
              <w:rPr>
                <w:b/>
                <w:i/>
                <w:sz w:val="20"/>
                <w:szCs w:val="20"/>
              </w:rPr>
              <w:t xml:space="preserve">     </w:t>
            </w:r>
            <w:r w:rsidR="00506E1A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8E5D97">
              <w:rPr>
                <w:b/>
                <w:i/>
                <w:sz w:val="20"/>
                <w:szCs w:val="20"/>
              </w:rPr>
              <w:t xml:space="preserve">      </w:t>
            </w:r>
            <w:r w:rsidR="00506E1A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8E5D97">
              <w:rPr>
                <w:b/>
                <w:i/>
                <w:sz w:val="20"/>
                <w:szCs w:val="20"/>
              </w:rPr>
              <w:t xml:space="preserve">   </w:t>
            </w:r>
          </w:p>
        </w:tc>
        <w:tc>
          <w:tcPr>
            <w:tcW w:type="dxa" w:w="4644"/>
            <w:gridSpan w:val="3"/>
          </w:tcPr>
          <w:p w:rsidRDefault="00D845FC" w:rsidP="00870803" w:rsidR="00D845FC">
            <w:pPr>
              <w:rPr>
                <w:b/>
                <w:i/>
                <w:sz w:val="20"/>
                <w:szCs w:val="20"/>
              </w:rPr>
            </w:pPr>
          </w:p>
          <w:p w:rsidRDefault="00870803" w:rsidP="00870803" w:rsidR="006110E2" w:rsidRPr="00B32CD0">
            <w:pPr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 xml:space="preserve">1.  </w:t>
            </w:r>
            <w:r w:rsidR="006270A9" w:rsidRPr="00B32CD0">
              <w:rPr>
                <w:b/>
                <w:i/>
                <w:sz w:val="20"/>
                <w:szCs w:val="20"/>
              </w:rPr>
              <w:t>Priznate tražbine</w:t>
            </w:r>
            <w:r w:rsidR="006110E2" w:rsidRPr="00B32CD0">
              <w:rPr>
                <w:b/>
                <w:i/>
                <w:sz w:val="20"/>
                <w:szCs w:val="20"/>
              </w:rPr>
              <w:t xml:space="preserve"> vjerovnika</w:t>
            </w:r>
          </w:p>
          <w:p w:rsidRDefault="006110E2" w:rsidP="00A5603C" w:rsidR="001669E3" w:rsidRPr="00B32CD0">
            <w:pPr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 xml:space="preserve">    I. isplatnog reda</w:t>
            </w:r>
            <w:r w:rsidR="006048ED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233AED" w:rsidRPr="00B32CD0">
              <w:rPr>
                <w:b/>
                <w:i/>
                <w:sz w:val="20"/>
                <w:szCs w:val="20"/>
              </w:rPr>
              <w:t xml:space="preserve">     </w:t>
            </w:r>
            <w:r w:rsidR="00DA1760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8E5D97">
              <w:rPr>
                <w:b/>
                <w:i/>
                <w:sz w:val="20"/>
                <w:szCs w:val="20"/>
              </w:rPr>
              <w:t xml:space="preserve">                </w:t>
            </w:r>
            <w:r w:rsidR="00D845FC">
              <w:rPr>
                <w:b/>
                <w:i/>
                <w:sz w:val="20"/>
                <w:szCs w:val="20"/>
              </w:rPr>
              <w:t xml:space="preserve">            </w:t>
            </w:r>
            <w:r w:rsidR="008E5D97">
              <w:rPr>
                <w:b/>
                <w:i/>
                <w:sz w:val="20"/>
                <w:szCs w:val="20"/>
              </w:rPr>
              <w:t xml:space="preserve"> </w:t>
            </w:r>
            <w:r w:rsidR="008E5D3B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F16C47">
              <w:rPr>
                <w:b/>
                <w:i/>
                <w:sz w:val="20"/>
                <w:szCs w:val="20"/>
              </w:rPr>
              <w:t xml:space="preserve">  </w:t>
            </w:r>
            <w:r w:rsidR="007F59F8">
              <w:rPr>
                <w:b/>
                <w:i/>
                <w:sz w:val="20"/>
                <w:szCs w:val="20"/>
              </w:rPr>
              <w:t xml:space="preserve">   </w:t>
            </w:r>
            <w:r w:rsidR="00D845FC">
              <w:rPr>
                <w:b/>
                <w:i/>
                <w:sz w:val="20"/>
                <w:szCs w:val="20"/>
              </w:rPr>
              <w:t>0,00</w:t>
            </w:r>
            <w:r w:rsidR="00DA1760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5B3892" w:rsidRPr="00B32CD0">
              <w:rPr>
                <w:b/>
                <w:i/>
                <w:sz w:val="20"/>
                <w:szCs w:val="20"/>
              </w:rPr>
              <w:t>k</w:t>
            </w:r>
            <w:r w:rsidR="006270A9" w:rsidRPr="00B32CD0">
              <w:rPr>
                <w:b/>
                <w:i/>
                <w:sz w:val="20"/>
                <w:szCs w:val="20"/>
              </w:rPr>
              <w:t>n</w:t>
            </w:r>
          </w:p>
        </w:tc>
      </w:tr>
      <w:tr w:rsidR="00AC2912" w:rsidRPr="00B32CD0">
        <w:tc>
          <w:tcPr>
            <w:tcW w:type="dxa" w:w="4644"/>
            <w:gridSpan w:val="3"/>
          </w:tcPr>
          <w:p w:rsidRDefault="006B7E4C" w:rsidP="00870803" w:rsidR="006B7E4C" w:rsidRPr="00B32CD0">
            <w:pPr>
              <w:rPr>
                <w:b/>
                <w:i/>
                <w:sz w:val="20"/>
                <w:szCs w:val="20"/>
              </w:rPr>
            </w:pPr>
          </w:p>
          <w:p w:rsidRDefault="00506E1A" w:rsidP="00506E1A" w:rsidR="00506E1A" w:rsidRPr="00B32CD0">
            <w:pPr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 xml:space="preserve">     </w:t>
            </w:r>
            <w:r w:rsidR="001B331D">
              <w:rPr>
                <w:b/>
                <w:i/>
                <w:sz w:val="20"/>
                <w:szCs w:val="20"/>
              </w:rPr>
              <w:t xml:space="preserve"> </w:t>
            </w:r>
            <w:r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6B7E4C" w:rsidRPr="00B32CD0">
              <w:rPr>
                <w:b/>
                <w:i/>
                <w:sz w:val="20"/>
                <w:szCs w:val="20"/>
              </w:rPr>
              <w:t>2.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  </w:t>
            </w:r>
            <w:r w:rsidR="003E75F2" w:rsidRPr="00B32CD0">
              <w:rPr>
                <w:b/>
                <w:i/>
                <w:sz w:val="20"/>
                <w:szCs w:val="20"/>
              </w:rPr>
              <w:t xml:space="preserve">Materijalna imovina            </w:t>
            </w:r>
            <w:r w:rsidR="00A5603C">
              <w:rPr>
                <w:b/>
                <w:i/>
                <w:sz w:val="20"/>
                <w:szCs w:val="20"/>
              </w:rPr>
              <w:t xml:space="preserve">   </w:t>
            </w:r>
            <w:r w:rsidR="003E75F2" w:rsidRPr="00B32CD0">
              <w:rPr>
                <w:b/>
                <w:i/>
                <w:sz w:val="20"/>
                <w:szCs w:val="20"/>
              </w:rPr>
              <w:t xml:space="preserve">     </w:t>
            </w:r>
            <w:r w:rsidR="008E5D97">
              <w:rPr>
                <w:b/>
                <w:i/>
                <w:sz w:val="20"/>
                <w:szCs w:val="20"/>
              </w:rPr>
              <w:t xml:space="preserve">            </w:t>
            </w:r>
            <w:r w:rsidR="003E75F2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8E5D97">
              <w:rPr>
                <w:b/>
                <w:i/>
                <w:sz w:val="20"/>
                <w:szCs w:val="20"/>
              </w:rPr>
              <w:t>0</w:t>
            </w:r>
            <w:r w:rsidR="003E75F2" w:rsidRPr="00B32CD0">
              <w:rPr>
                <w:b/>
                <w:i/>
                <w:sz w:val="20"/>
                <w:szCs w:val="20"/>
              </w:rPr>
              <w:t xml:space="preserve">  kn</w:t>
            </w:r>
          </w:p>
          <w:p w:rsidRDefault="003E75F2" w:rsidP="00506E1A" w:rsidR="00AC2912" w:rsidRPr="00B32CD0">
            <w:pPr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type="dxa" w:w="4644"/>
            <w:gridSpan w:val="3"/>
          </w:tcPr>
          <w:p w:rsidRDefault="00DC5DA7" w:rsidP="00350F7F" w:rsidR="00350F7F" w:rsidRPr="00B32CD0">
            <w:pPr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>2.</w:t>
            </w:r>
            <w:r w:rsidR="00350F7F" w:rsidRPr="00B32CD0">
              <w:rPr>
                <w:b/>
                <w:i/>
                <w:sz w:val="20"/>
                <w:szCs w:val="20"/>
              </w:rPr>
              <w:t xml:space="preserve">  Priznate tražbine vjerovnika</w:t>
            </w:r>
          </w:p>
          <w:p w:rsidRDefault="00350F7F" w:rsidP="00A5603C" w:rsidR="00AC2912" w:rsidRPr="00B32CD0">
            <w:pPr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 xml:space="preserve">    II. isplatnog reda       </w:t>
            </w:r>
            <w:r w:rsidR="00F23410" w:rsidRPr="00B32CD0">
              <w:rPr>
                <w:b/>
                <w:i/>
                <w:sz w:val="20"/>
                <w:szCs w:val="20"/>
              </w:rPr>
              <w:t xml:space="preserve">       </w:t>
            </w:r>
            <w:r w:rsidR="00DA1760" w:rsidRPr="00B32CD0">
              <w:rPr>
                <w:b/>
                <w:i/>
                <w:sz w:val="20"/>
                <w:szCs w:val="20"/>
              </w:rPr>
              <w:t xml:space="preserve">        </w:t>
            </w:r>
            <w:r w:rsidR="007F59F8">
              <w:rPr>
                <w:b/>
                <w:i/>
                <w:sz w:val="20"/>
                <w:szCs w:val="20"/>
              </w:rPr>
              <w:t xml:space="preserve">  </w:t>
            </w:r>
            <w:r w:rsidR="008E5D97">
              <w:rPr>
                <w:b/>
                <w:i/>
                <w:sz w:val="20"/>
                <w:szCs w:val="20"/>
              </w:rPr>
              <w:t xml:space="preserve"> </w:t>
            </w:r>
            <w:r w:rsidR="00D845FC">
              <w:rPr>
                <w:b/>
                <w:i/>
                <w:sz w:val="20"/>
                <w:szCs w:val="20"/>
              </w:rPr>
              <w:t>24.419.723,05</w:t>
            </w:r>
            <w:r w:rsidR="007D1027" w:rsidRPr="00B32CD0">
              <w:rPr>
                <w:b/>
                <w:i/>
                <w:sz w:val="20"/>
                <w:szCs w:val="20"/>
              </w:rPr>
              <w:t xml:space="preserve">  </w:t>
            </w:r>
            <w:r w:rsidR="001B331D">
              <w:rPr>
                <w:b/>
                <w:i/>
                <w:sz w:val="20"/>
                <w:szCs w:val="20"/>
              </w:rPr>
              <w:t>kn</w:t>
            </w:r>
          </w:p>
        </w:tc>
      </w:tr>
      <w:tr w:rsidR="00AC2912" w:rsidRPr="00B32CD0">
        <w:tc>
          <w:tcPr>
            <w:tcW w:type="dxa" w:w="4644"/>
            <w:gridSpan w:val="3"/>
          </w:tcPr>
          <w:p w:rsidRDefault="00506E1A" w:rsidP="00506E1A" w:rsidR="00506E1A" w:rsidRPr="00B32CD0">
            <w:pPr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 xml:space="preserve">    </w:t>
            </w:r>
          </w:p>
          <w:p w:rsidRDefault="00506E1A" w:rsidP="00506E1A" w:rsidR="00AC2912" w:rsidRPr="00B32CD0">
            <w:pPr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 xml:space="preserve">   </w:t>
            </w:r>
            <w:r w:rsidR="001B331D">
              <w:rPr>
                <w:b/>
                <w:i/>
                <w:sz w:val="20"/>
                <w:szCs w:val="20"/>
              </w:rPr>
              <w:t xml:space="preserve"> </w:t>
            </w:r>
            <w:r w:rsidRPr="00B32CD0">
              <w:rPr>
                <w:b/>
                <w:i/>
                <w:sz w:val="20"/>
                <w:szCs w:val="20"/>
              </w:rPr>
              <w:t xml:space="preserve">  </w:t>
            </w:r>
            <w:r w:rsidR="00B52B3A" w:rsidRPr="00B32CD0">
              <w:rPr>
                <w:b/>
                <w:i/>
                <w:sz w:val="20"/>
                <w:szCs w:val="20"/>
              </w:rPr>
              <w:t xml:space="preserve">3. 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Financijska imovina </w:t>
            </w:r>
            <w:r w:rsidR="00B52B3A" w:rsidRPr="00B32CD0">
              <w:rPr>
                <w:b/>
                <w:i/>
                <w:sz w:val="20"/>
                <w:szCs w:val="20"/>
              </w:rPr>
              <w:t xml:space="preserve">  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  </w:t>
            </w:r>
            <w:r w:rsidR="001A00FA" w:rsidRPr="00B32CD0">
              <w:rPr>
                <w:b/>
                <w:i/>
                <w:sz w:val="20"/>
                <w:szCs w:val="20"/>
              </w:rPr>
              <w:t xml:space="preserve">        </w:t>
            </w:r>
            <w:r w:rsidR="00A24955" w:rsidRPr="00B32CD0">
              <w:rPr>
                <w:b/>
                <w:i/>
                <w:sz w:val="20"/>
                <w:szCs w:val="20"/>
              </w:rPr>
              <w:t xml:space="preserve">      </w:t>
            </w:r>
            <w:r w:rsidR="00B52B3A" w:rsidRPr="00B32CD0">
              <w:rPr>
                <w:b/>
                <w:i/>
                <w:sz w:val="20"/>
                <w:szCs w:val="20"/>
              </w:rPr>
              <w:t xml:space="preserve">  </w:t>
            </w:r>
            <w:r w:rsidR="00A24955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B52B3A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E143D7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B52B3A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A24955" w:rsidRPr="00B32CD0">
              <w:rPr>
                <w:b/>
                <w:i/>
                <w:sz w:val="20"/>
                <w:szCs w:val="20"/>
              </w:rPr>
              <w:t xml:space="preserve"> </w:t>
            </w:r>
            <w:r w:rsidRPr="00B32CD0">
              <w:rPr>
                <w:b/>
                <w:i/>
                <w:sz w:val="20"/>
                <w:szCs w:val="20"/>
              </w:rPr>
              <w:t xml:space="preserve">        </w:t>
            </w:r>
            <w:r w:rsidR="001A00FA" w:rsidRPr="00B32CD0">
              <w:rPr>
                <w:b/>
                <w:i/>
                <w:sz w:val="20"/>
                <w:szCs w:val="20"/>
              </w:rPr>
              <w:t xml:space="preserve"> </w:t>
            </w:r>
            <w:r w:rsidRPr="00B32CD0">
              <w:rPr>
                <w:b/>
                <w:i/>
                <w:sz w:val="20"/>
                <w:szCs w:val="20"/>
              </w:rPr>
              <w:t>0</w:t>
            </w:r>
            <w:r w:rsidR="00E90C34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1A00FA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AC2912" w:rsidRPr="00B32CD0">
              <w:rPr>
                <w:b/>
                <w:i/>
                <w:sz w:val="20"/>
                <w:szCs w:val="20"/>
              </w:rPr>
              <w:t>kn</w:t>
            </w:r>
          </w:p>
        </w:tc>
        <w:tc>
          <w:tcPr>
            <w:tcW w:type="dxa" w:w="4644"/>
            <w:gridSpan w:val="3"/>
          </w:tcPr>
          <w:p w:rsidRDefault="00DC5DA7" w:rsidP="00A5603C" w:rsidR="00AC2912" w:rsidRPr="00B32CD0">
            <w:pPr>
              <w:rPr>
                <w:b/>
                <w:sz w:val="22"/>
                <w:szCs w:val="22"/>
              </w:rPr>
            </w:pPr>
            <w:r w:rsidRPr="00B32CD0">
              <w:rPr>
                <w:b/>
                <w:sz w:val="22"/>
                <w:szCs w:val="22"/>
              </w:rPr>
              <w:t xml:space="preserve">UKUPNO          </w:t>
            </w:r>
            <w:r w:rsidR="00F23410" w:rsidRPr="00B32CD0">
              <w:rPr>
                <w:b/>
                <w:sz w:val="22"/>
                <w:szCs w:val="22"/>
              </w:rPr>
              <w:t xml:space="preserve">    </w:t>
            </w:r>
            <w:r w:rsidR="008E5D3B" w:rsidRPr="00B32CD0">
              <w:rPr>
                <w:b/>
                <w:sz w:val="22"/>
                <w:szCs w:val="22"/>
              </w:rPr>
              <w:t xml:space="preserve">           </w:t>
            </w:r>
            <w:r w:rsidR="00F16C47">
              <w:rPr>
                <w:b/>
                <w:sz w:val="22"/>
                <w:szCs w:val="22"/>
              </w:rPr>
              <w:t xml:space="preserve">  </w:t>
            </w:r>
            <w:r w:rsidR="008E5D3B" w:rsidRPr="00B32CD0">
              <w:rPr>
                <w:b/>
                <w:sz w:val="22"/>
                <w:szCs w:val="22"/>
              </w:rPr>
              <w:t xml:space="preserve"> </w:t>
            </w:r>
            <w:r w:rsidR="00DA1760" w:rsidRPr="00B32CD0">
              <w:rPr>
                <w:b/>
                <w:sz w:val="22"/>
                <w:szCs w:val="22"/>
              </w:rPr>
              <w:t xml:space="preserve"> </w:t>
            </w:r>
            <w:r w:rsidR="00D00CE8">
              <w:rPr>
                <w:b/>
                <w:sz w:val="22"/>
                <w:szCs w:val="22"/>
              </w:rPr>
              <w:t xml:space="preserve"> </w:t>
            </w:r>
            <w:r w:rsidR="007F59F8">
              <w:rPr>
                <w:b/>
                <w:sz w:val="22"/>
                <w:szCs w:val="22"/>
              </w:rPr>
              <w:t xml:space="preserve">   </w:t>
            </w:r>
            <w:r w:rsidR="00DA1760" w:rsidRPr="00B32CD0">
              <w:rPr>
                <w:b/>
                <w:sz w:val="22"/>
                <w:szCs w:val="22"/>
              </w:rPr>
              <w:t xml:space="preserve"> </w:t>
            </w:r>
            <w:r w:rsidR="00D845FC">
              <w:rPr>
                <w:b/>
                <w:i/>
                <w:sz w:val="20"/>
                <w:szCs w:val="20"/>
              </w:rPr>
              <w:t>24.419.723,05</w:t>
            </w:r>
            <w:r w:rsidR="008E5D3B" w:rsidRPr="00B32CD0">
              <w:rPr>
                <w:b/>
                <w:i/>
                <w:sz w:val="20"/>
                <w:szCs w:val="20"/>
              </w:rPr>
              <w:t xml:space="preserve"> </w:t>
            </w:r>
            <w:r w:rsidRPr="00B32CD0">
              <w:rPr>
                <w:b/>
                <w:i/>
                <w:sz w:val="22"/>
                <w:szCs w:val="22"/>
              </w:rPr>
              <w:t>kn</w:t>
            </w:r>
          </w:p>
        </w:tc>
      </w:tr>
      <w:tr w:rsidR="00AC2912" w:rsidRPr="00B32CD0">
        <w:tc>
          <w:tcPr>
            <w:tcW w:type="dxa" w:w="4644"/>
            <w:gridSpan w:val="3"/>
          </w:tcPr>
          <w:p w:rsidRDefault="00AC2912" w:rsidP="00B32CD0" w:rsidR="00AC2912" w:rsidRPr="00B32CD0">
            <w:pPr>
              <w:ind w:left="360"/>
              <w:rPr>
                <w:sz w:val="20"/>
                <w:szCs w:val="20"/>
              </w:rPr>
            </w:pPr>
          </w:p>
          <w:p w:rsidRDefault="00AC2912" w:rsidP="00B32CD0" w:rsidR="00AC2912" w:rsidRPr="00B32CD0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KRATKOTRAJNA IMOVINA</w:t>
            </w:r>
          </w:p>
          <w:p w:rsidRDefault="00AC2912" w:rsidP="00B32CD0" w:rsidR="00AC2912" w:rsidRPr="00B32CD0">
            <w:pPr>
              <w:ind w:left="360"/>
              <w:rPr>
                <w:sz w:val="20"/>
                <w:szCs w:val="20"/>
              </w:rPr>
            </w:pPr>
            <w:r w:rsidRPr="00B32CD0">
              <w:rPr>
                <w:b/>
              </w:rPr>
              <w:t xml:space="preserve">            po stanju u knjigovodstvu</w:t>
            </w:r>
          </w:p>
        </w:tc>
        <w:tc>
          <w:tcPr>
            <w:tcW w:type="dxa" w:w="4644"/>
            <w:gridSpan w:val="3"/>
          </w:tcPr>
          <w:p w:rsidRDefault="00AC2912" w:rsidP="00942BAA" w:rsidR="00AC2912" w:rsidRPr="00B32CD0">
            <w:pPr>
              <w:rPr>
                <w:b/>
                <w:i/>
                <w:sz w:val="20"/>
                <w:szCs w:val="20"/>
              </w:rPr>
            </w:pPr>
          </w:p>
        </w:tc>
      </w:tr>
      <w:tr w:rsidR="00AC2912" w:rsidRPr="00B32CD0">
        <w:tc>
          <w:tcPr>
            <w:tcW w:type="dxa" w:w="4644"/>
            <w:gridSpan w:val="3"/>
          </w:tcPr>
          <w:p w:rsidRDefault="00506E1A" w:rsidP="00A5603C" w:rsidR="00AC2912" w:rsidRPr="00B32CD0">
            <w:pPr>
              <w:jc w:val="both"/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 xml:space="preserve">    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1.Zaliha </w:t>
            </w:r>
            <w:r w:rsidR="002152FD" w:rsidRPr="00B32CD0">
              <w:rPr>
                <w:b/>
                <w:i/>
                <w:sz w:val="20"/>
                <w:szCs w:val="20"/>
              </w:rPr>
              <w:t xml:space="preserve">              </w:t>
            </w:r>
            <w:r w:rsidR="002B7180" w:rsidRPr="00B32CD0">
              <w:rPr>
                <w:b/>
                <w:i/>
                <w:sz w:val="20"/>
                <w:szCs w:val="20"/>
              </w:rPr>
              <w:t xml:space="preserve">                </w:t>
            </w:r>
            <w:r w:rsidR="00373865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E143D7" w:rsidRPr="00B32CD0">
              <w:rPr>
                <w:b/>
                <w:i/>
                <w:sz w:val="20"/>
                <w:szCs w:val="20"/>
              </w:rPr>
              <w:t xml:space="preserve"> </w:t>
            </w:r>
            <w:r w:rsidRPr="00B32CD0">
              <w:rPr>
                <w:b/>
                <w:i/>
                <w:sz w:val="20"/>
                <w:szCs w:val="20"/>
              </w:rPr>
              <w:t xml:space="preserve">           </w:t>
            </w:r>
            <w:r w:rsidR="00966654">
              <w:rPr>
                <w:b/>
                <w:i/>
                <w:sz w:val="20"/>
                <w:szCs w:val="20"/>
              </w:rPr>
              <w:t xml:space="preserve">         </w:t>
            </w:r>
            <w:r w:rsidR="008E5D97">
              <w:rPr>
                <w:b/>
                <w:i/>
                <w:sz w:val="20"/>
                <w:szCs w:val="20"/>
              </w:rPr>
              <w:t xml:space="preserve">       </w:t>
            </w:r>
            <w:r w:rsidR="000B6CD8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8E5D97">
              <w:rPr>
                <w:b/>
                <w:i/>
                <w:sz w:val="20"/>
                <w:szCs w:val="20"/>
              </w:rPr>
              <w:t>0</w:t>
            </w:r>
            <w:r w:rsidR="002152FD" w:rsidRPr="00B32CD0">
              <w:rPr>
                <w:b/>
                <w:i/>
                <w:sz w:val="20"/>
                <w:szCs w:val="20"/>
              </w:rPr>
              <w:t xml:space="preserve"> kn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                                              </w:t>
            </w:r>
            <w:r w:rsidR="00ED4DB5" w:rsidRPr="00B32CD0">
              <w:rPr>
                <w:b/>
                <w:i/>
                <w:sz w:val="20"/>
                <w:szCs w:val="20"/>
              </w:rPr>
              <w:t xml:space="preserve">                 </w:t>
            </w:r>
          </w:p>
        </w:tc>
        <w:tc>
          <w:tcPr>
            <w:tcW w:type="dxa" w:w="4644"/>
            <w:gridSpan w:val="3"/>
          </w:tcPr>
          <w:p w:rsidRDefault="00AC2912" w:rsidP="00942BAA" w:rsidR="00AC2912" w:rsidRPr="00B32CD0">
            <w:pPr>
              <w:rPr>
                <w:b/>
                <w:i/>
                <w:sz w:val="20"/>
                <w:szCs w:val="20"/>
              </w:rPr>
            </w:pPr>
          </w:p>
        </w:tc>
      </w:tr>
      <w:tr w:rsidR="00AC2912" w:rsidRPr="00B32CD0">
        <w:tc>
          <w:tcPr>
            <w:tcW w:type="dxa" w:w="4644"/>
            <w:gridSpan w:val="3"/>
          </w:tcPr>
          <w:p w:rsidRDefault="00AF20C7" w:rsidP="00A5603C" w:rsidR="00AC2912" w:rsidRPr="00B32CD0">
            <w:pPr>
              <w:rPr>
                <w:b/>
                <w:i/>
                <w:sz w:val="20"/>
                <w:szCs w:val="20"/>
              </w:rPr>
            </w:pPr>
            <w:r w:rsidRPr="00B32CD0">
              <w:rPr>
                <w:b/>
                <w:i/>
                <w:sz w:val="20"/>
                <w:szCs w:val="20"/>
              </w:rPr>
              <w:t xml:space="preserve">    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2. Potraživanja       </w:t>
            </w:r>
            <w:r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       </w:t>
            </w:r>
            <w:r w:rsidR="0048503F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4121B1">
              <w:rPr>
                <w:b/>
                <w:i/>
                <w:sz w:val="20"/>
                <w:szCs w:val="20"/>
              </w:rPr>
              <w:t xml:space="preserve">         </w:t>
            </w:r>
            <w:r w:rsidR="0097370D" w:rsidRPr="00B32CD0">
              <w:rPr>
                <w:b/>
                <w:i/>
                <w:sz w:val="20"/>
                <w:szCs w:val="20"/>
              </w:rPr>
              <w:t xml:space="preserve">   </w:t>
            </w:r>
            <w:r w:rsidR="0048503F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A5603C">
              <w:rPr>
                <w:b/>
                <w:i/>
                <w:sz w:val="20"/>
                <w:szCs w:val="20"/>
              </w:rPr>
              <w:t xml:space="preserve">      </w:t>
            </w:r>
            <w:r w:rsidR="00D845FC">
              <w:rPr>
                <w:b/>
                <w:i/>
                <w:sz w:val="20"/>
                <w:szCs w:val="20"/>
              </w:rPr>
              <w:t xml:space="preserve">               0</w:t>
            </w:r>
            <w:r w:rsidR="0048503F" w:rsidRPr="00B32CD0">
              <w:rPr>
                <w:b/>
                <w:i/>
                <w:sz w:val="20"/>
                <w:szCs w:val="20"/>
              </w:rPr>
              <w:t xml:space="preserve">  </w:t>
            </w:r>
            <w:r w:rsidR="00AC2912" w:rsidRPr="00B32CD0">
              <w:rPr>
                <w:b/>
                <w:i/>
                <w:sz w:val="20"/>
                <w:szCs w:val="20"/>
              </w:rPr>
              <w:t>kn</w:t>
            </w:r>
          </w:p>
        </w:tc>
        <w:tc>
          <w:tcPr>
            <w:tcW w:type="dxa" w:w="4644"/>
            <w:gridSpan w:val="3"/>
          </w:tcPr>
          <w:p w:rsidRDefault="00AC2912" w:rsidP="00942BAA" w:rsidR="00AC2912" w:rsidRPr="00B32CD0">
            <w:pPr>
              <w:rPr>
                <w:b/>
                <w:i/>
                <w:sz w:val="20"/>
                <w:szCs w:val="20"/>
              </w:rPr>
            </w:pPr>
          </w:p>
        </w:tc>
      </w:tr>
      <w:tr w:rsidR="00AC2912" w:rsidRPr="00B32CD0">
        <w:tc>
          <w:tcPr>
            <w:tcW w:type="dxa" w:w="4644"/>
            <w:gridSpan w:val="3"/>
          </w:tcPr>
          <w:p w:rsidRDefault="00A5603C" w:rsidP="00A5603C" w:rsidR="00AC2912" w:rsidRPr="00B32CD0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3. Financijska imovina        </w:t>
            </w:r>
            <w:r w:rsidR="00486498" w:rsidRPr="00B32CD0">
              <w:rPr>
                <w:b/>
                <w:i/>
                <w:sz w:val="20"/>
                <w:szCs w:val="20"/>
              </w:rPr>
              <w:t xml:space="preserve">     </w:t>
            </w:r>
            <w:r w:rsidR="006B7E4C" w:rsidRPr="00B32CD0">
              <w:rPr>
                <w:b/>
                <w:i/>
                <w:sz w:val="20"/>
                <w:szCs w:val="20"/>
              </w:rPr>
              <w:t xml:space="preserve">   </w:t>
            </w:r>
            <w:r w:rsidR="00486498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48503F" w:rsidRPr="00B32CD0">
              <w:rPr>
                <w:b/>
                <w:i/>
                <w:sz w:val="20"/>
                <w:szCs w:val="20"/>
              </w:rPr>
              <w:t xml:space="preserve">        </w:t>
            </w:r>
            <w:r w:rsidR="001B215E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97370D" w:rsidRPr="00B32CD0">
              <w:rPr>
                <w:b/>
                <w:i/>
                <w:sz w:val="20"/>
                <w:szCs w:val="20"/>
              </w:rPr>
              <w:t xml:space="preserve">          </w:t>
            </w:r>
            <w:r w:rsidR="001B215E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97370D" w:rsidRPr="00B32CD0">
              <w:rPr>
                <w:b/>
                <w:i/>
                <w:sz w:val="20"/>
                <w:szCs w:val="20"/>
              </w:rPr>
              <w:t>0</w:t>
            </w:r>
            <w:r w:rsidR="00486498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  kn</w:t>
            </w:r>
          </w:p>
        </w:tc>
        <w:tc>
          <w:tcPr>
            <w:tcW w:type="dxa" w:w="4644"/>
            <w:gridSpan w:val="3"/>
          </w:tcPr>
          <w:p w:rsidRDefault="00AC2912" w:rsidP="00942BAA" w:rsidR="00AC2912" w:rsidRPr="00B32CD0">
            <w:pPr>
              <w:rPr>
                <w:b/>
                <w:i/>
                <w:sz w:val="20"/>
                <w:szCs w:val="20"/>
              </w:rPr>
            </w:pPr>
          </w:p>
        </w:tc>
      </w:tr>
      <w:tr w:rsidR="00AC2912" w:rsidRPr="00B32CD0">
        <w:tc>
          <w:tcPr>
            <w:tcW w:type="dxa" w:w="4644"/>
            <w:gridSpan w:val="3"/>
          </w:tcPr>
          <w:p w:rsidRDefault="00A5603C" w:rsidP="00A5603C" w:rsidR="00AC2912" w:rsidRPr="00B32CD0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</w:t>
            </w:r>
            <w:r w:rsidR="00AC2912" w:rsidRPr="00B32CD0">
              <w:rPr>
                <w:b/>
                <w:i/>
                <w:sz w:val="20"/>
                <w:szCs w:val="20"/>
              </w:rPr>
              <w:t>4. Novac na računu i blagajni</w:t>
            </w:r>
            <w:r w:rsidR="00323A0F" w:rsidRPr="00B32CD0">
              <w:rPr>
                <w:b/>
                <w:i/>
                <w:sz w:val="20"/>
                <w:szCs w:val="20"/>
              </w:rPr>
              <w:t xml:space="preserve">           </w:t>
            </w:r>
            <w:r w:rsidR="00D83160" w:rsidRPr="00B32CD0">
              <w:rPr>
                <w:b/>
                <w:i/>
                <w:sz w:val="20"/>
                <w:szCs w:val="20"/>
              </w:rPr>
              <w:t xml:space="preserve">  </w:t>
            </w:r>
            <w:r w:rsidR="006B7E4C" w:rsidRPr="00B32CD0">
              <w:rPr>
                <w:b/>
                <w:i/>
                <w:sz w:val="20"/>
                <w:szCs w:val="20"/>
              </w:rPr>
              <w:t xml:space="preserve">  </w:t>
            </w:r>
            <w:r w:rsidR="001B215E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953301">
              <w:rPr>
                <w:b/>
                <w:i/>
                <w:sz w:val="20"/>
                <w:szCs w:val="20"/>
              </w:rPr>
              <w:t xml:space="preserve">       </w:t>
            </w:r>
            <w:r w:rsidR="001B215E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D83160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62089D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617E8D">
              <w:rPr>
                <w:b/>
                <w:i/>
                <w:sz w:val="20"/>
                <w:szCs w:val="20"/>
              </w:rPr>
              <w:t>0</w:t>
            </w:r>
            <w:r w:rsidR="0062089D" w:rsidRPr="00B32CD0">
              <w:rPr>
                <w:b/>
                <w:i/>
                <w:sz w:val="20"/>
                <w:szCs w:val="20"/>
              </w:rPr>
              <w:t xml:space="preserve"> </w:t>
            </w:r>
            <w:r w:rsidR="00AC2912" w:rsidRPr="00B32CD0">
              <w:rPr>
                <w:b/>
                <w:i/>
                <w:sz w:val="20"/>
                <w:szCs w:val="20"/>
              </w:rPr>
              <w:t xml:space="preserve"> kn</w:t>
            </w:r>
          </w:p>
        </w:tc>
        <w:tc>
          <w:tcPr>
            <w:tcW w:type="dxa" w:w="4644"/>
            <w:gridSpan w:val="3"/>
          </w:tcPr>
          <w:p w:rsidRDefault="00AC2912" w:rsidP="00942BAA" w:rsidR="00AC2912" w:rsidRPr="00B32CD0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Default="00953301" w:rsidP="00041D80" w:rsidR="00953301">
      <w:pPr>
        <w:ind w:left="360"/>
        <w:jc w:val="both"/>
        <w:rPr>
          <w:b/>
        </w:rPr>
      </w:pPr>
    </w:p>
    <w:p w:rsidRDefault="00390E63" w:rsidP="00041D80" w:rsidR="00D53588" w:rsidRPr="004121B1">
      <w:pPr>
        <w:ind w:left="360"/>
        <w:jc w:val="both"/>
        <w:rPr>
          <w:b/>
        </w:rPr>
      </w:pPr>
      <w:r w:rsidRPr="004121B1">
        <w:rPr>
          <w:b/>
        </w:rPr>
        <w:t xml:space="preserve">NAPOMENA: </w:t>
      </w:r>
      <w:r w:rsidR="00211BF9" w:rsidRPr="004121B1">
        <w:rPr>
          <w:b/>
        </w:rPr>
        <w:t xml:space="preserve">Stanje imovine na dan </w:t>
      </w:r>
      <w:r w:rsidR="00D845FC">
        <w:rPr>
          <w:b/>
        </w:rPr>
        <w:t>02.12</w:t>
      </w:r>
      <w:r w:rsidR="008E5D97">
        <w:rPr>
          <w:b/>
        </w:rPr>
        <w:t>.2016</w:t>
      </w:r>
      <w:r w:rsidR="00211BF9" w:rsidRPr="004121B1">
        <w:rPr>
          <w:b/>
        </w:rPr>
        <w:t>. godine</w:t>
      </w:r>
      <w:r w:rsidR="0097370D" w:rsidRPr="004121B1">
        <w:rPr>
          <w:b/>
        </w:rPr>
        <w:t xml:space="preserve">. </w:t>
      </w:r>
      <w:r w:rsidR="00665C8A" w:rsidRPr="004121B1">
        <w:rPr>
          <w:b/>
        </w:rPr>
        <w:t xml:space="preserve"> </w:t>
      </w:r>
    </w:p>
    <w:p w:rsidRDefault="008E5D97" w:rsidP="00041D80" w:rsidR="00953301">
      <w:pPr>
        <w:ind w:left="360"/>
        <w:jc w:val="both"/>
        <w:rPr>
          <w:b/>
        </w:rPr>
      </w:pPr>
      <w:r>
        <w:rPr>
          <w:b/>
        </w:rPr>
        <w:t>Knjigovodstven</w:t>
      </w:r>
      <w:r w:rsidR="00D845FC">
        <w:rPr>
          <w:b/>
        </w:rPr>
        <w:t>u</w:t>
      </w:r>
      <w:r>
        <w:rPr>
          <w:b/>
        </w:rPr>
        <w:t xml:space="preserve"> vrijednost imovine </w:t>
      </w:r>
      <w:r w:rsidR="00D845FC">
        <w:rPr>
          <w:b/>
        </w:rPr>
        <w:t xml:space="preserve">nije moguće iskazati iz razloga što je stečajni dužnik brisan iz sudskog registra </w:t>
      </w:r>
      <w:r w:rsidR="00382921">
        <w:rPr>
          <w:b/>
        </w:rPr>
        <w:t xml:space="preserve"> dana 13.02.2013.g., </w:t>
      </w:r>
      <w:r w:rsidR="001B331D">
        <w:rPr>
          <w:b/>
        </w:rPr>
        <w:t>tako da poslovne knjige nisu vođene od 2010. godine .</w:t>
      </w:r>
      <w:r w:rsidR="00382921">
        <w:rPr>
          <w:b/>
        </w:rPr>
        <w:t xml:space="preserve"> </w:t>
      </w:r>
      <w:r w:rsidR="001B331D">
        <w:rPr>
          <w:b/>
        </w:rPr>
        <w:t>N</w:t>
      </w:r>
      <w:r w:rsidR="00382921">
        <w:rPr>
          <w:b/>
        </w:rPr>
        <w:t>ekretnine upisane u Zemljišno knjižni odjel Zagreb, zk.ul. 2372/2, zk.ul. 2884, k.o. Grad Zagreb, u naravi kuća pop. br.4213, dvorište, autogaraže pop. br. 7117, autopraonice i voćnjak u Martićevoj ulici br. 15</w:t>
      </w:r>
      <w:r w:rsidR="001B331D">
        <w:rPr>
          <w:b/>
        </w:rPr>
        <w:t xml:space="preserve"> biti će procijenjene u tijeku stečajnog postupka. Okvirno se navodi vrijednost od 264.000 EUR-a ( u kunskoj protuvrijednosti) koji iznos je naznačen kao vrijednost kod prijenosa potraživanja između Riječke banke d.d. i Merkur – Zadar d.o.o. iz 2003.g.</w:t>
      </w:r>
    </w:p>
    <w:p w:rsidRDefault="00CE3836" w:rsidP="00041D80" w:rsidR="00CE3836">
      <w:pPr>
        <w:ind w:left="360"/>
        <w:jc w:val="both"/>
        <w:rPr>
          <w:b/>
        </w:rPr>
      </w:pPr>
    </w:p>
    <w:p w:rsidRDefault="008E5D97" w:rsidP="008E5D97" w:rsidR="008E5D9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Izvještajno ročište:         </w:t>
      </w:r>
      <w:r w:rsidR="00382921">
        <w:rPr>
          <w:b/>
          <w:sz w:val="32"/>
          <w:szCs w:val="32"/>
        </w:rPr>
        <w:t>25. travnja</w:t>
      </w:r>
      <w:r>
        <w:rPr>
          <w:b/>
          <w:sz w:val="32"/>
          <w:szCs w:val="32"/>
        </w:rPr>
        <w:t xml:space="preserve"> 2017.godine</w:t>
      </w:r>
    </w:p>
    <w:p w:rsidRDefault="005C52BA" w:rsidP="002456B8" w:rsidR="005C52BA">
      <w:pPr>
        <w:ind w:left="708"/>
        <w:rPr>
          <w:b/>
          <w:i/>
        </w:rPr>
      </w:pPr>
    </w:p>
    <w:p w:rsidRDefault="002456B8" w:rsidP="005C52BA" w:rsidR="002456B8" w:rsidRPr="003A6F6E">
      <w:pPr>
        <w:ind w:firstLine="708" w:left="4956"/>
        <w:rPr>
          <w:b/>
          <w:i/>
        </w:rPr>
      </w:pPr>
      <w:r w:rsidRPr="003A6F6E">
        <w:rPr>
          <w:b/>
          <w:i/>
        </w:rPr>
        <w:t>Stečajna upraviteljica:</w:t>
      </w:r>
    </w:p>
    <w:p w:rsidRDefault="002456B8" w:rsidP="002456B8" w:rsidR="00150B0C" w:rsidRPr="00C1578C">
      <w:pPr>
        <w:ind w:left="708"/>
        <w:rPr>
          <w:b/>
          <w:i/>
        </w:rPr>
      </w:pP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  <w:t>Davorka Huljev</w:t>
      </w:r>
    </w:p>
    <w:p w:rsidRDefault="00390E63" w:rsidP="00241E76" w:rsidR="00390E63" w:rsidRPr="00C1578C">
      <w:pPr>
        <w:ind w:left="708"/>
        <w:rPr>
          <w:b/>
          <w:i/>
        </w:rPr>
      </w:pPr>
    </w:p>
    <w:p w:rsidRDefault="0034024A" w:rsidP="00241E76" w:rsidR="0034024A">
      <w:pPr>
        <w:ind w:left="708"/>
        <w:rPr>
          <w:b/>
          <w:i/>
        </w:rPr>
      </w:pPr>
    </w:p>
    <w:p w:rsidRDefault="00382921" w:rsidP="00382921" w:rsidR="00382921" w:rsidRPr="0084387C">
      <w:pPr>
        <w:rPr>
          <w:b/>
          <w:sz w:val="28"/>
          <w:szCs w:val="28"/>
        </w:rPr>
      </w:pPr>
      <w:r>
        <w:rPr>
          <w:b/>
          <w:sz w:val="28"/>
          <w:szCs w:val="28"/>
        </w:rPr>
        <w:t>Stečajna masa iza ZADARKOMERC ZAK AUTOMOBILI d.o.o.</w:t>
      </w:r>
    </w:p>
    <w:p w:rsidRDefault="00382921" w:rsidP="00382921" w:rsidR="00382921">
      <w:pPr>
        <w:rPr>
          <w:b/>
          <w:sz w:val="28"/>
          <w:szCs w:val="28"/>
        </w:rPr>
      </w:pPr>
      <w:r>
        <w:rPr>
          <w:b/>
          <w:sz w:val="28"/>
          <w:szCs w:val="28"/>
        </w:rPr>
        <w:t>ZAGREB, Martićeva 15</w:t>
      </w:r>
    </w:p>
    <w:p w:rsidRDefault="00382921" w:rsidP="00382921" w:rsidR="00382921">
      <w:pPr>
        <w:rPr>
          <w:b/>
          <w:sz w:val="28"/>
          <w:szCs w:val="28"/>
        </w:rPr>
      </w:pPr>
      <w:r>
        <w:rPr>
          <w:b/>
          <w:sz w:val="28"/>
          <w:szCs w:val="28"/>
        </w:rPr>
        <w:t>OIB:490604744145</w:t>
      </w:r>
    </w:p>
    <w:p w:rsidRDefault="00382921" w:rsidP="00382921" w:rsidR="00382921">
      <w:pPr>
        <w:rPr>
          <w:b/>
          <w:sz w:val="28"/>
          <w:szCs w:val="28"/>
        </w:rPr>
      </w:pPr>
    </w:p>
    <w:p w:rsidRDefault="00382921" w:rsidP="00382921" w:rsidR="00382921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TRGOVAČKI SUD U ZAGREBU</w:t>
      </w:r>
    </w:p>
    <w:p w:rsidRDefault="00382921" w:rsidP="00382921" w:rsidR="00382921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STEČAJNI SUDAC</w:t>
      </w:r>
    </w:p>
    <w:p w:rsidRDefault="00382921" w:rsidP="00382921" w:rsidR="00382921">
      <w:pPr>
        <w:ind w:firstLine="708" w:left="4248"/>
        <w:rPr>
          <w:b/>
          <w:sz w:val="28"/>
          <w:szCs w:val="28"/>
        </w:rPr>
      </w:pPr>
      <w:r>
        <w:rPr>
          <w:b/>
          <w:sz w:val="28"/>
          <w:szCs w:val="28"/>
        </w:rPr>
        <w:t>St-1562/15</w:t>
      </w:r>
    </w:p>
    <w:p w:rsidRDefault="009A451F" w:rsidP="006004E9" w:rsidR="009A451F">
      <w:pPr>
        <w:rPr>
          <w:b/>
          <w:sz w:val="28"/>
          <w:szCs w:val="28"/>
        </w:rPr>
      </w:pPr>
    </w:p>
    <w:p w:rsidRDefault="009A451F" w:rsidP="006004E9" w:rsidR="009A451F">
      <w:pPr>
        <w:rPr>
          <w:b/>
          <w:sz w:val="28"/>
          <w:szCs w:val="28"/>
        </w:rPr>
      </w:pPr>
    </w:p>
    <w:p w:rsidRDefault="00150B0C" w:rsidP="00150B0C" w:rsidR="00150B0C">
      <w:pPr>
        <w:ind w:left="708"/>
        <w:jc w:val="center"/>
        <w:rPr>
          <w:sz w:val="32"/>
          <w:szCs w:val="32"/>
        </w:rPr>
      </w:pPr>
    </w:p>
    <w:p w:rsidRDefault="00150B0C" w:rsidP="00150B0C" w:rsidR="00150B0C" w:rsidRPr="00150B0C">
      <w:pPr>
        <w:ind w:left="708"/>
        <w:jc w:val="center"/>
        <w:rPr>
          <w:b/>
          <w:sz w:val="32"/>
          <w:szCs w:val="32"/>
        </w:rPr>
      </w:pPr>
      <w:r w:rsidRPr="00150B0C">
        <w:rPr>
          <w:b/>
          <w:sz w:val="32"/>
          <w:szCs w:val="32"/>
        </w:rPr>
        <w:t>POPIS PREDMETA STEČAJNE MASE</w:t>
      </w:r>
    </w:p>
    <w:p w:rsidRDefault="00150B0C" w:rsidP="00150B0C" w:rsidR="00150B0C">
      <w:pPr>
        <w:ind w:left="708"/>
        <w:jc w:val="center"/>
        <w:rPr>
          <w:b/>
          <w:sz w:val="32"/>
          <w:szCs w:val="32"/>
        </w:rPr>
      </w:pPr>
      <w:r w:rsidRPr="00150B0C">
        <w:rPr>
          <w:b/>
          <w:sz w:val="32"/>
          <w:szCs w:val="32"/>
        </w:rPr>
        <w:t xml:space="preserve">NA DAN </w:t>
      </w:r>
      <w:r w:rsidR="00382921">
        <w:rPr>
          <w:b/>
          <w:sz w:val="32"/>
          <w:szCs w:val="32"/>
        </w:rPr>
        <w:t>02.12</w:t>
      </w:r>
      <w:r w:rsidR="009A451F">
        <w:rPr>
          <w:b/>
          <w:sz w:val="32"/>
          <w:szCs w:val="32"/>
        </w:rPr>
        <w:t>.201</w:t>
      </w:r>
      <w:r w:rsidR="008E5D97">
        <w:rPr>
          <w:b/>
          <w:sz w:val="32"/>
          <w:szCs w:val="32"/>
        </w:rPr>
        <w:t>6</w:t>
      </w:r>
      <w:r w:rsidRPr="00150B0C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>g</w:t>
      </w:r>
      <w:r w:rsidRPr="00150B0C">
        <w:rPr>
          <w:b/>
          <w:sz w:val="32"/>
          <w:szCs w:val="32"/>
        </w:rPr>
        <w:t>.</w:t>
      </w:r>
    </w:p>
    <w:p w:rsidRDefault="00150B0C" w:rsidP="00150B0C" w:rsidR="00150B0C">
      <w:pPr>
        <w:ind w:left="70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(članak </w:t>
      </w:r>
      <w:r w:rsidR="00701ED4">
        <w:rPr>
          <w:b/>
          <w:sz w:val="32"/>
          <w:szCs w:val="32"/>
        </w:rPr>
        <w:t>221</w:t>
      </w:r>
      <w:r>
        <w:rPr>
          <w:b/>
          <w:sz w:val="32"/>
          <w:szCs w:val="32"/>
        </w:rPr>
        <w:t>. Stečajnog zakona)</w:t>
      </w:r>
    </w:p>
    <w:p w:rsidRDefault="00D80472" w:rsidP="00150B0C" w:rsidR="00D80472">
      <w:pPr>
        <w:ind w:left="708"/>
        <w:jc w:val="center"/>
        <w:rPr>
          <w:b/>
          <w:sz w:val="32"/>
          <w:szCs w:val="32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1008"/>
        <w:gridCol w:w="3636"/>
        <w:gridCol w:w="2322"/>
        <w:gridCol w:w="2322"/>
      </w:tblGrid>
      <w:tr w:rsidR="00150B0C" w:rsidRPr="00B32CD0">
        <w:tc>
          <w:tcPr>
            <w:tcW w:type="dxa" w:w="1008"/>
          </w:tcPr>
          <w:p w:rsidRDefault="00150B0C" w:rsidP="00B32CD0" w:rsidR="00150B0C" w:rsidRPr="00B32CD0">
            <w:pPr>
              <w:jc w:val="center"/>
              <w:rPr>
                <w:b/>
                <w:i/>
                <w:sz w:val="22"/>
                <w:szCs w:val="22"/>
              </w:rPr>
            </w:pPr>
            <w:r w:rsidRPr="00B32CD0">
              <w:rPr>
                <w:b/>
                <w:i/>
                <w:sz w:val="22"/>
                <w:szCs w:val="22"/>
              </w:rPr>
              <w:t>Redni broj</w:t>
            </w:r>
          </w:p>
        </w:tc>
        <w:tc>
          <w:tcPr>
            <w:tcW w:type="dxa" w:w="3636"/>
          </w:tcPr>
          <w:p w:rsidRDefault="00884847" w:rsidP="00B32CD0" w:rsidR="00884847" w:rsidRPr="00B32CD0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Default="00884847" w:rsidP="00B32CD0" w:rsidR="00150B0C" w:rsidRPr="00B32CD0">
            <w:pPr>
              <w:jc w:val="center"/>
              <w:rPr>
                <w:b/>
                <w:i/>
                <w:sz w:val="22"/>
                <w:szCs w:val="22"/>
              </w:rPr>
            </w:pPr>
            <w:r w:rsidRPr="00B32CD0">
              <w:rPr>
                <w:b/>
                <w:i/>
                <w:sz w:val="22"/>
                <w:szCs w:val="22"/>
              </w:rPr>
              <w:t>NEKRETNINE I POKRETNINE</w:t>
            </w:r>
          </w:p>
          <w:p w:rsidRDefault="00884847" w:rsidP="00B32CD0" w:rsidR="00884847" w:rsidRPr="00B32CD0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type="dxa" w:w="2322"/>
          </w:tcPr>
          <w:p w:rsidRDefault="00884847" w:rsidP="00B32CD0" w:rsidR="00884847" w:rsidRPr="00B32CD0">
            <w:pPr>
              <w:jc w:val="center"/>
              <w:rPr>
                <w:b/>
                <w:i/>
                <w:sz w:val="22"/>
                <w:szCs w:val="22"/>
              </w:rPr>
            </w:pPr>
          </w:p>
          <w:p w:rsidRDefault="00884847" w:rsidP="00B32CD0" w:rsidR="00150B0C" w:rsidRPr="00B32CD0">
            <w:pPr>
              <w:jc w:val="center"/>
              <w:rPr>
                <w:b/>
                <w:i/>
                <w:sz w:val="22"/>
                <w:szCs w:val="22"/>
              </w:rPr>
            </w:pPr>
            <w:r w:rsidRPr="00B32CD0">
              <w:rPr>
                <w:b/>
                <w:i/>
                <w:sz w:val="22"/>
                <w:szCs w:val="22"/>
              </w:rPr>
              <w:t>VRIJEDNOST U</w:t>
            </w:r>
          </w:p>
          <w:p w:rsidRDefault="001B331D" w:rsidP="001B331D" w:rsidR="001B331D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          EUR-</w:t>
            </w:r>
          </w:p>
          <w:p w:rsidRDefault="001B331D" w:rsidP="001B331D" w:rsidR="00884847" w:rsidRPr="00B32CD0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     </w:t>
            </w:r>
            <w:r w:rsidR="001F1B59" w:rsidRPr="00B32CD0">
              <w:rPr>
                <w:b/>
                <w:i/>
                <w:sz w:val="22"/>
                <w:szCs w:val="22"/>
              </w:rPr>
              <w:t>knjigovodstvena</w:t>
            </w:r>
          </w:p>
        </w:tc>
        <w:tc>
          <w:tcPr>
            <w:tcW w:type="dxa" w:w="2322"/>
          </w:tcPr>
          <w:p w:rsidRDefault="00884847" w:rsidP="00B32CD0" w:rsidR="00150B0C" w:rsidRPr="00B32CD0">
            <w:pPr>
              <w:jc w:val="center"/>
              <w:rPr>
                <w:b/>
                <w:i/>
                <w:sz w:val="22"/>
                <w:szCs w:val="22"/>
              </w:rPr>
            </w:pPr>
            <w:r w:rsidRPr="00B32CD0">
              <w:rPr>
                <w:b/>
                <w:i/>
                <w:sz w:val="22"/>
                <w:szCs w:val="22"/>
              </w:rPr>
              <w:t xml:space="preserve"> </w:t>
            </w:r>
          </w:p>
          <w:p w:rsidRDefault="00884847" w:rsidP="00B32CD0" w:rsidR="00884847" w:rsidRPr="00B32CD0">
            <w:pPr>
              <w:jc w:val="center"/>
              <w:rPr>
                <w:b/>
                <w:i/>
                <w:sz w:val="22"/>
                <w:szCs w:val="22"/>
              </w:rPr>
            </w:pPr>
            <w:r w:rsidRPr="00B32CD0">
              <w:rPr>
                <w:b/>
                <w:i/>
                <w:sz w:val="22"/>
                <w:szCs w:val="22"/>
              </w:rPr>
              <w:t>NAPOMENA</w:t>
            </w:r>
          </w:p>
        </w:tc>
      </w:tr>
      <w:tr w:rsidR="00150B0C" w:rsidRPr="00B32CD0">
        <w:trPr>
          <w:trHeight w:val="747"/>
        </w:trPr>
        <w:tc>
          <w:tcPr>
            <w:tcW w:type="dxa" w:w="1008"/>
          </w:tcPr>
          <w:p w:rsidRDefault="007B6546" w:rsidP="00B32CD0" w:rsidR="007B6546" w:rsidRPr="00B32CD0">
            <w:pPr>
              <w:jc w:val="center"/>
              <w:rPr>
                <w:i/>
                <w:sz w:val="22"/>
                <w:szCs w:val="22"/>
              </w:rPr>
            </w:pPr>
          </w:p>
          <w:p w:rsidRDefault="00884847" w:rsidP="00B32CD0" w:rsidR="00150B0C" w:rsidRPr="00B32CD0">
            <w:pPr>
              <w:jc w:val="center"/>
              <w:rPr>
                <w:i/>
                <w:sz w:val="22"/>
                <w:szCs w:val="22"/>
              </w:rPr>
            </w:pPr>
            <w:r w:rsidRPr="00B32CD0">
              <w:rPr>
                <w:i/>
                <w:sz w:val="22"/>
                <w:szCs w:val="22"/>
              </w:rPr>
              <w:t>1.</w:t>
            </w:r>
          </w:p>
        </w:tc>
        <w:tc>
          <w:tcPr>
            <w:tcW w:type="dxa" w:w="3636"/>
          </w:tcPr>
          <w:p w:rsidRDefault="007B6546" w:rsidP="00884847" w:rsidR="007B6546" w:rsidRPr="00B32CD0">
            <w:pPr>
              <w:rPr>
                <w:i/>
                <w:sz w:val="22"/>
                <w:szCs w:val="22"/>
              </w:rPr>
            </w:pPr>
          </w:p>
          <w:p w:rsidRDefault="009A451F" w:rsidP="00884847" w:rsidR="00150B0C" w:rsidRPr="00B32CD0">
            <w:pPr>
              <w:rPr>
                <w:i/>
                <w:sz w:val="22"/>
                <w:szCs w:val="22"/>
              </w:rPr>
            </w:pPr>
            <w:r w:rsidRPr="00B32CD0">
              <w:rPr>
                <w:i/>
                <w:sz w:val="20"/>
                <w:szCs w:val="20"/>
              </w:rPr>
              <w:t>Nematerijalna imovina</w:t>
            </w:r>
          </w:p>
        </w:tc>
        <w:tc>
          <w:tcPr>
            <w:tcW w:type="dxa" w:w="2322"/>
          </w:tcPr>
          <w:p w:rsidRDefault="00345260" w:rsidP="00B32CD0" w:rsidR="00345260" w:rsidRPr="00B32CD0">
            <w:pPr>
              <w:jc w:val="center"/>
              <w:rPr>
                <w:i/>
                <w:sz w:val="22"/>
                <w:szCs w:val="22"/>
              </w:rPr>
            </w:pPr>
          </w:p>
          <w:p w:rsidRDefault="008E5D97" w:rsidP="00B32CD0" w:rsidR="00150B0C" w:rsidRPr="00B32CD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  <w:r w:rsidR="00382921">
              <w:rPr>
                <w:i/>
                <w:sz w:val="22"/>
                <w:szCs w:val="22"/>
              </w:rPr>
              <w:t>,00</w:t>
            </w:r>
          </w:p>
        </w:tc>
        <w:tc>
          <w:tcPr>
            <w:tcW w:type="dxa" w:w="2322"/>
          </w:tcPr>
          <w:p w:rsidRDefault="00150B0C" w:rsidP="00B32CD0" w:rsidR="00150B0C" w:rsidRPr="00B32CD0">
            <w:pPr>
              <w:jc w:val="center"/>
              <w:rPr>
                <w:i/>
                <w:sz w:val="22"/>
                <w:szCs w:val="22"/>
              </w:rPr>
            </w:pPr>
          </w:p>
          <w:p w:rsidRDefault="0091491A" w:rsidP="00B32CD0" w:rsidR="0091491A" w:rsidRPr="00B32CD0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150B0C" w:rsidRPr="00B32CD0">
        <w:tc>
          <w:tcPr>
            <w:tcW w:type="dxa" w:w="1008"/>
          </w:tcPr>
          <w:p w:rsidRDefault="00AA63FA" w:rsidP="00B32CD0" w:rsidR="00AA63FA" w:rsidRPr="00B32CD0">
            <w:pPr>
              <w:jc w:val="center"/>
              <w:rPr>
                <w:i/>
                <w:sz w:val="22"/>
                <w:szCs w:val="22"/>
              </w:rPr>
            </w:pPr>
          </w:p>
          <w:p w:rsidRDefault="001B331D" w:rsidP="00B32CD0" w:rsidR="001B331D">
            <w:pPr>
              <w:jc w:val="center"/>
              <w:rPr>
                <w:i/>
                <w:sz w:val="22"/>
                <w:szCs w:val="22"/>
              </w:rPr>
            </w:pPr>
          </w:p>
          <w:p w:rsidRDefault="00884847" w:rsidP="00B32CD0" w:rsidR="00150B0C" w:rsidRPr="00B32CD0">
            <w:pPr>
              <w:jc w:val="center"/>
              <w:rPr>
                <w:i/>
                <w:sz w:val="22"/>
                <w:szCs w:val="22"/>
              </w:rPr>
            </w:pPr>
            <w:r w:rsidRPr="00B32CD0">
              <w:rPr>
                <w:i/>
                <w:sz w:val="22"/>
                <w:szCs w:val="22"/>
              </w:rPr>
              <w:t>2.</w:t>
            </w:r>
          </w:p>
        </w:tc>
        <w:tc>
          <w:tcPr>
            <w:tcW w:type="dxa" w:w="3636"/>
          </w:tcPr>
          <w:p w:rsidRDefault="00AA63FA" w:rsidP="00884847" w:rsidR="00AA63FA" w:rsidRPr="00B32CD0">
            <w:pPr>
              <w:rPr>
                <w:i/>
                <w:sz w:val="22"/>
                <w:szCs w:val="22"/>
              </w:rPr>
            </w:pPr>
          </w:p>
          <w:p w:rsidRDefault="001B331D" w:rsidP="00884847" w:rsidR="001B331D">
            <w:pPr>
              <w:rPr>
                <w:i/>
                <w:sz w:val="22"/>
                <w:szCs w:val="22"/>
              </w:rPr>
            </w:pPr>
          </w:p>
          <w:p w:rsidRDefault="009A451F" w:rsidP="00884847" w:rsidR="00150B0C" w:rsidRPr="00B32CD0">
            <w:pPr>
              <w:rPr>
                <w:i/>
                <w:sz w:val="22"/>
                <w:szCs w:val="22"/>
              </w:rPr>
            </w:pPr>
            <w:r w:rsidRPr="00B32CD0">
              <w:rPr>
                <w:i/>
                <w:sz w:val="22"/>
                <w:szCs w:val="22"/>
              </w:rPr>
              <w:t>M</w:t>
            </w:r>
            <w:r w:rsidR="00045B36" w:rsidRPr="00B32CD0">
              <w:rPr>
                <w:i/>
                <w:sz w:val="22"/>
                <w:szCs w:val="22"/>
              </w:rPr>
              <w:t>aterijalna imovina</w:t>
            </w:r>
            <w:r w:rsidRPr="00B32CD0">
              <w:rPr>
                <w:i/>
                <w:sz w:val="22"/>
                <w:szCs w:val="22"/>
              </w:rPr>
              <w:t xml:space="preserve"> (nekretnine)</w:t>
            </w:r>
          </w:p>
        </w:tc>
        <w:tc>
          <w:tcPr>
            <w:tcW w:type="dxa" w:w="2322"/>
          </w:tcPr>
          <w:p w:rsidRDefault="00AA63FA" w:rsidP="00B32CD0" w:rsidR="00AA63FA" w:rsidRPr="00B32CD0">
            <w:pPr>
              <w:jc w:val="center"/>
              <w:rPr>
                <w:i/>
                <w:sz w:val="22"/>
                <w:szCs w:val="22"/>
              </w:rPr>
            </w:pPr>
          </w:p>
          <w:p w:rsidRDefault="001B331D" w:rsidP="00B32CD0" w:rsidR="001B331D">
            <w:pPr>
              <w:jc w:val="center"/>
              <w:rPr>
                <w:i/>
                <w:sz w:val="22"/>
                <w:szCs w:val="22"/>
              </w:rPr>
            </w:pPr>
          </w:p>
          <w:p w:rsidRDefault="001B331D" w:rsidP="00B32CD0" w:rsidR="00150B0C" w:rsidRPr="00B32CD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264.000</w:t>
            </w:r>
          </w:p>
        </w:tc>
        <w:tc>
          <w:tcPr>
            <w:tcW w:type="dxa" w:w="2322"/>
          </w:tcPr>
          <w:p w:rsidRDefault="001B331D" w:rsidP="00B32CD0" w:rsidR="00150B0C" w:rsidRPr="00B32CD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Vrijednost nekretnine nije još utvrđena, no okvirno se spominje iznos od 264.000 EUR-a</w:t>
            </w:r>
          </w:p>
        </w:tc>
      </w:tr>
      <w:tr w:rsidR="00045B36" w:rsidRPr="00B32CD0">
        <w:tc>
          <w:tcPr>
            <w:tcW w:type="dxa" w:w="1008"/>
          </w:tcPr>
          <w:p w:rsidRDefault="00AA63FA" w:rsidP="00B32CD0" w:rsidR="00AA63FA" w:rsidRPr="00B32CD0">
            <w:pPr>
              <w:jc w:val="center"/>
              <w:rPr>
                <w:i/>
                <w:sz w:val="22"/>
                <w:szCs w:val="22"/>
              </w:rPr>
            </w:pPr>
          </w:p>
          <w:p w:rsidRDefault="00045B36" w:rsidP="00B32CD0" w:rsidR="00045B36" w:rsidRPr="00B32CD0">
            <w:pPr>
              <w:jc w:val="center"/>
              <w:rPr>
                <w:i/>
                <w:sz w:val="22"/>
                <w:szCs w:val="22"/>
              </w:rPr>
            </w:pPr>
            <w:r w:rsidRPr="00B32CD0">
              <w:rPr>
                <w:i/>
                <w:sz w:val="22"/>
                <w:szCs w:val="22"/>
              </w:rPr>
              <w:t>3.</w:t>
            </w:r>
          </w:p>
        </w:tc>
        <w:tc>
          <w:tcPr>
            <w:tcW w:type="dxa" w:w="3636"/>
          </w:tcPr>
          <w:p w:rsidRDefault="00AA63FA" w:rsidP="00884847" w:rsidR="00AA63FA" w:rsidRPr="00B32CD0">
            <w:pPr>
              <w:rPr>
                <w:i/>
                <w:sz w:val="22"/>
                <w:szCs w:val="22"/>
              </w:rPr>
            </w:pPr>
          </w:p>
          <w:p w:rsidRDefault="00A5603C" w:rsidP="009A451F" w:rsidR="00045B36" w:rsidRPr="00B32CD0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Zalihe</w:t>
            </w:r>
          </w:p>
        </w:tc>
        <w:tc>
          <w:tcPr>
            <w:tcW w:type="dxa" w:w="2322"/>
          </w:tcPr>
          <w:p w:rsidRDefault="00A5603C" w:rsidP="00B32CD0" w:rsidR="00A5603C">
            <w:pPr>
              <w:jc w:val="center"/>
              <w:rPr>
                <w:i/>
                <w:sz w:val="22"/>
                <w:szCs w:val="22"/>
              </w:rPr>
            </w:pPr>
          </w:p>
          <w:p w:rsidRDefault="008E5D97" w:rsidP="00B32CD0" w:rsidR="00045B36" w:rsidRPr="00B32CD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  <w:r w:rsidR="00382921">
              <w:rPr>
                <w:i/>
                <w:sz w:val="22"/>
                <w:szCs w:val="22"/>
              </w:rPr>
              <w:t>,00</w:t>
            </w:r>
          </w:p>
        </w:tc>
        <w:tc>
          <w:tcPr>
            <w:tcW w:type="dxa" w:w="2322"/>
          </w:tcPr>
          <w:p w:rsidRDefault="00CF3541" w:rsidP="00B32CD0" w:rsidR="00045B36" w:rsidRPr="00B32CD0">
            <w:pPr>
              <w:jc w:val="center"/>
              <w:rPr>
                <w:i/>
                <w:sz w:val="22"/>
                <w:szCs w:val="22"/>
              </w:rPr>
            </w:pPr>
            <w:r w:rsidRPr="00B32CD0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884847" w:rsidRPr="00B32CD0">
        <w:tc>
          <w:tcPr>
            <w:tcW w:type="dxa" w:w="1008"/>
          </w:tcPr>
          <w:p w:rsidRDefault="008F57C9" w:rsidP="00B32CD0" w:rsidR="008F57C9" w:rsidRPr="00B32CD0">
            <w:pPr>
              <w:jc w:val="center"/>
              <w:rPr>
                <w:i/>
                <w:sz w:val="22"/>
                <w:szCs w:val="22"/>
              </w:rPr>
            </w:pPr>
          </w:p>
          <w:p w:rsidRDefault="009773A0" w:rsidP="00B32CD0" w:rsidR="00884847" w:rsidRPr="00B32CD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  <w:r w:rsidR="00884847" w:rsidRPr="00B32CD0">
              <w:rPr>
                <w:i/>
                <w:sz w:val="22"/>
                <w:szCs w:val="22"/>
              </w:rPr>
              <w:t>.</w:t>
            </w:r>
          </w:p>
        </w:tc>
        <w:tc>
          <w:tcPr>
            <w:tcW w:type="dxa" w:w="3636"/>
          </w:tcPr>
          <w:p w:rsidRDefault="00D8390B" w:rsidP="001F1B59" w:rsidR="00D8390B" w:rsidRPr="00B32CD0">
            <w:pPr>
              <w:rPr>
                <w:i/>
                <w:sz w:val="22"/>
                <w:szCs w:val="22"/>
              </w:rPr>
            </w:pPr>
          </w:p>
          <w:p w:rsidRDefault="009A451F" w:rsidP="00701ED4" w:rsidR="00884847" w:rsidRPr="00B32CD0">
            <w:pPr>
              <w:rPr>
                <w:i/>
                <w:sz w:val="22"/>
                <w:szCs w:val="22"/>
              </w:rPr>
            </w:pPr>
            <w:r w:rsidRPr="00B32CD0">
              <w:rPr>
                <w:i/>
                <w:sz w:val="22"/>
                <w:szCs w:val="22"/>
              </w:rPr>
              <w:t xml:space="preserve">Potraživanja </w:t>
            </w:r>
            <w:r w:rsidR="008E5D97">
              <w:rPr>
                <w:i/>
                <w:sz w:val="22"/>
                <w:szCs w:val="22"/>
              </w:rPr>
              <w:t xml:space="preserve">po </w:t>
            </w:r>
            <w:r w:rsidR="00701ED4">
              <w:rPr>
                <w:i/>
                <w:sz w:val="22"/>
                <w:szCs w:val="22"/>
              </w:rPr>
              <w:t>presudi</w:t>
            </w:r>
          </w:p>
        </w:tc>
        <w:tc>
          <w:tcPr>
            <w:tcW w:type="dxa" w:w="2322"/>
          </w:tcPr>
          <w:p w:rsidRDefault="00583C78" w:rsidP="00B32CD0" w:rsidR="00583C78" w:rsidRPr="00B32CD0">
            <w:pPr>
              <w:jc w:val="center"/>
              <w:rPr>
                <w:i/>
                <w:sz w:val="22"/>
                <w:szCs w:val="22"/>
              </w:rPr>
            </w:pPr>
          </w:p>
          <w:p w:rsidRDefault="00382921" w:rsidP="00B32CD0" w:rsidR="00884847" w:rsidRPr="00B32CD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0,00</w:t>
            </w:r>
          </w:p>
        </w:tc>
        <w:tc>
          <w:tcPr>
            <w:tcW w:type="dxa" w:w="2322"/>
          </w:tcPr>
          <w:p w:rsidRDefault="00884847" w:rsidP="003C0995" w:rsidR="00884847" w:rsidRPr="00B32CD0">
            <w:pPr>
              <w:rPr>
                <w:i/>
                <w:sz w:val="22"/>
                <w:szCs w:val="22"/>
              </w:rPr>
            </w:pPr>
          </w:p>
        </w:tc>
      </w:tr>
      <w:tr w:rsidR="00CF1849" w:rsidRPr="00B32CD0">
        <w:trPr>
          <w:trHeight w:val="393"/>
        </w:trPr>
        <w:tc>
          <w:tcPr>
            <w:tcW w:type="dxa" w:w="1008"/>
          </w:tcPr>
          <w:p w:rsidRDefault="00A37483" w:rsidP="00B32CD0" w:rsidR="00A37483" w:rsidRPr="00B32CD0">
            <w:pPr>
              <w:jc w:val="center"/>
              <w:rPr>
                <w:i/>
                <w:sz w:val="22"/>
                <w:szCs w:val="22"/>
              </w:rPr>
            </w:pPr>
          </w:p>
          <w:p w:rsidRDefault="00723408" w:rsidP="00B32CD0" w:rsidR="00CF1849" w:rsidRPr="00B32CD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  <w:r w:rsidR="00CF1849" w:rsidRPr="00B32CD0">
              <w:rPr>
                <w:i/>
                <w:sz w:val="22"/>
                <w:szCs w:val="22"/>
              </w:rPr>
              <w:t xml:space="preserve">. </w:t>
            </w:r>
          </w:p>
          <w:p w:rsidRDefault="009C5886" w:rsidP="00B32CD0" w:rsidR="009C5886" w:rsidRPr="00B32CD0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type="dxa" w:w="3636"/>
          </w:tcPr>
          <w:p w:rsidRDefault="00A37483" w:rsidP="001F1B59" w:rsidR="00A37483" w:rsidRPr="00B32CD0">
            <w:pPr>
              <w:rPr>
                <w:i/>
                <w:sz w:val="22"/>
                <w:szCs w:val="22"/>
              </w:rPr>
            </w:pPr>
          </w:p>
          <w:p w:rsidRDefault="005C52BA" w:rsidP="001F1B59" w:rsidR="00CF1849" w:rsidRPr="00B32CD0">
            <w:pPr>
              <w:rPr>
                <w:i/>
                <w:sz w:val="22"/>
                <w:szCs w:val="22"/>
              </w:rPr>
            </w:pPr>
            <w:r w:rsidRPr="00B32CD0">
              <w:rPr>
                <w:i/>
                <w:sz w:val="22"/>
                <w:szCs w:val="22"/>
              </w:rPr>
              <w:t>Novac na računu i u blagajni</w:t>
            </w:r>
          </w:p>
        </w:tc>
        <w:tc>
          <w:tcPr>
            <w:tcW w:type="dxa" w:w="2322"/>
          </w:tcPr>
          <w:p w:rsidRDefault="00A37483" w:rsidP="00B32CD0" w:rsidR="00A37483" w:rsidRPr="00B32CD0">
            <w:pPr>
              <w:jc w:val="center"/>
              <w:rPr>
                <w:i/>
                <w:sz w:val="22"/>
                <w:szCs w:val="22"/>
              </w:rPr>
            </w:pPr>
          </w:p>
          <w:p w:rsidRDefault="00382921" w:rsidP="00B32CD0" w:rsidR="00CF1849" w:rsidRPr="00B32CD0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0,0</w:t>
            </w:r>
            <w:r w:rsidR="009773A0">
              <w:rPr>
                <w:i/>
                <w:sz w:val="22"/>
                <w:szCs w:val="22"/>
              </w:rPr>
              <w:t>0</w:t>
            </w:r>
          </w:p>
        </w:tc>
        <w:tc>
          <w:tcPr>
            <w:tcW w:type="dxa" w:w="2322"/>
          </w:tcPr>
          <w:p w:rsidRDefault="00CF1849" w:rsidP="001F1B59" w:rsidR="00CF1849" w:rsidRPr="00B32CD0">
            <w:pPr>
              <w:rPr>
                <w:i/>
                <w:sz w:val="20"/>
                <w:szCs w:val="20"/>
              </w:rPr>
            </w:pPr>
          </w:p>
        </w:tc>
      </w:tr>
    </w:tbl>
    <w:p w:rsidRDefault="009A451F" w:rsidP="00B45283" w:rsidR="009A451F">
      <w:pPr>
        <w:ind w:left="708"/>
        <w:rPr>
          <w:b/>
          <w:i/>
        </w:rPr>
      </w:pPr>
    </w:p>
    <w:p w:rsidRDefault="009A451F" w:rsidP="00B45283" w:rsidR="009A451F">
      <w:pPr>
        <w:ind w:left="708"/>
        <w:rPr>
          <w:b/>
          <w:i/>
        </w:rPr>
      </w:pPr>
    </w:p>
    <w:p w:rsidRDefault="00D80472" w:rsidP="008E5D97" w:rsidR="00D80472">
      <w:pPr>
        <w:rPr>
          <w:b/>
          <w:sz w:val="32"/>
          <w:szCs w:val="32"/>
        </w:rPr>
      </w:pPr>
    </w:p>
    <w:p w:rsidRDefault="00D80472" w:rsidP="008E5D97" w:rsidR="00D80472">
      <w:pPr>
        <w:rPr>
          <w:b/>
          <w:sz w:val="32"/>
          <w:szCs w:val="32"/>
        </w:rPr>
      </w:pPr>
    </w:p>
    <w:p w:rsidRDefault="008E5D97" w:rsidP="008E5D97" w:rsidR="008E5D9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Izvještajno ročište:         </w:t>
      </w:r>
      <w:r w:rsidR="00382921">
        <w:rPr>
          <w:b/>
          <w:sz w:val="32"/>
          <w:szCs w:val="32"/>
        </w:rPr>
        <w:t>25. travnja</w:t>
      </w:r>
      <w:r>
        <w:rPr>
          <w:b/>
          <w:sz w:val="32"/>
          <w:szCs w:val="32"/>
        </w:rPr>
        <w:t xml:space="preserve"> 2017.godine</w:t>
      </w:r>
    </w:p>
    <w:p w:rsidRDefault="00B45283" w:rsidP="00AA63FA" w:rsidR="00B45283">
      <w:pPr>
        <w:rPr>
          <w:b/>
          <w:i/>
        </w:rPr>
      </w:pPr>
      <w:r w:rsidRPr="003A6F6E">
        <w:rPr>
          <w:b/>
          <w:i/>
        </w:rPr>
        <w:tab/>
      </w:r>
    </w:p>
    <w:p w:rsidRDefault="00B45283" w:rsidP="00B45283" w:rsidR="00966654">
      <w:pPr>
        <w:ind w:left="708"/>
        <w:rPr>
          <w:b/>
          <w:i/>
        </w:rPr>
      </w:pP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>
        <w:rPr>
          <w:b/>
          <w:i/>
        </w:rPr>
        <w:tab/>
      </w:r>
    </w:p>
    <w:p w:rsidRDefault="00966654" w:rsidP="00B45283" w:rsidR="00966654">
      <w:pPr>
        <w:ind w:left="708"/>
        <w:rPr>
          <w:b/>
          <w:i/>
        </w:rPr>
      </w:pPr>
    </w:p>
    <w:p w:rsidRDefault="00966654" w:rsidP="00B45283" w:rsidR="00B45283" w:rsidRPr="003A6F6E">
      <w:pPr>
        <w:ind w:left="708"/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 w:rsidR="00B45283">
        <w:rPr>
          <w:b/>
          <w:i/>
        </w:rPr>
        <w:tab/>
      </w:r>
      <w:r w:rsidR="00B45283" w:rsidRPr="003A6F6E">
        <w:rPr>
          <w:b/>
          <w:i/>
        </w:rPr>
        <w:t>Stečajna upraviteljica:</w:t>
      </w:r>
    </w:p>
    <w:p w:rsidRDefault="00B45283" w:rsidP="00B45283" w:rsidR="00B45283" w:rsidRPr="003A6F6E">
      <w:pPr>
        <w:ind w:left="708"/>
        <w:rPr>
          <w:b/>
          <w:i/>
        </w:rPr>
      </w:pP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  <w:t>Davorka Huljev</w:t>
      </w:r>
    </w:p>
    <w:sectPr w:rsidR="00B45283" w:rsidRPr="003A6F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242121"/>
    <w:multiLevelType w:val="hybridMultilevel"/>
    <w:tmpl w:val="651C4806"/>
    <w:lvl w:tplc="041A0001" w:ilvl="0">
      <w:start w:val="1"/>
      <w:numFmt w:val="bullet"/>
      <w:lvlText w:val=""/>
      <w:lvlJc w:val="left"/>
      <w:pPr>
        <w:tabs>
          <w:tab w:pos="780" w:val="num"/>
        </w:tabs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">
    <w:nsid w:val="1AC23D0E"/>
    <w:multiLevelType w:val="hybridMultilevel"/>
    <w:tmpl w:val="C9A8A964"/>
    <w:lvl w:tplc="D70A2132" w:ilvl="0">
      <w:numFmt w:val="bullet"/>
      <w:lvlText w:val="-"/>
      <w:lvlJc w:val="left"/>
      <w:pPr>
        <w:tabs>
          <w:tab w:pos="414" w:val="num"/>
        </w:tabs>
        <w:ind w:hanging="390" w:left="414"/>
      </w:pPr>
      <w:rPr>
        <w:rFonts w:cs="Times New Roman" w:eastAsia="Times New Roman" w:hAnsi="Times New Roman" w:ascii="Times New Roman" w:hint="default"/>
        <w:color w:val="000000"/>
        <w:sz w:val="28"/>
      </w:rPr>
    </w:lvl>
    <w:lvl w:tplc="041A000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  <w:color w:val="000000"/>
        <w:sz w:val="28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6B548E"/>
    <w:multiLevelType w:val="hybridMultilevel"/>
    <w:tmpl w:val="50A4F8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2D5DF2"/>
    <w:multiLevelType w:val="hybridMultilevel"/>
    <w:tmpl w:val="AD46EBD2"/>
    <w:lvl w:tplc="041A0001" w:ilvl="0">
      <w:start w:val="1"/>
      <w:numFmt w:val="bullet"/>
      <w:lvlText w:val=""/>
      <w:lvlJc w:val="left"/>
      <w:pPr>
        <w:tabs>
          <w:tab w:pos="780" w:val="num"/>
        </w:tabs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328D0102"/>
    <w:multiLevelType w:val="hybridMultilevel"/>
    <w:tmpl w:val="CC9287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2B637BB"/>
    <w:multiLevelType w:val="hybridMultilevel"/>
    <w:tmpl w:val="64C2024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7">
    <w:nsid w:val="41465785"/>
    <w:multiLevelType w:val="hybridMultilevel"/>
    <w:tmpl w:val="EAE60670"/>
    <w:lvl w:tplc="C94866B0" w:ilvl="0">
      <w:start w:val="3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8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9">
    <w:nsid w:val="70595878"/>
    <w:multiLevelType w:val="hybridMultilevel"/>
    <w:tmpl w:val="3DCC1F8A"/>
    <w:lvl w:tplc="0CDEF700" w:ilvl="0">
      <w:start w:val="1"/>
      <w:numFmt w:val="decimal"/>
      <w:lvlText w:val="%1."/>
      <w:lvlJc w:val="left"/>
      <w:pPr>
        <w:ind w:hanging="36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60"/>
      </w:pPr>
    </w:lvl>
    <w:lvl w:tentative="true" w:tplc="041A001B" w:ilvl="2">
      <w:start w:val="1"/>
      <w:numFmt w:val="lowerRoman"/>
      <w:lvlText w:val="%3."/>
      <w:lvlJc w:val="right"/>
      <w:pPr>
        <w:ind w:hanging="180" w:left="3180"/>
      </w:pPr>
    </w:lvl>
    <w:lvl w:tentative="true" w:tplc="041A000F" w:ilvl="3">
      <w:start w:val="1"/>
      <w:numFmt w:val="decimal"/>
      <w:lvlText w:val="%4."/>
      <w:lvlJc w:val="left"/>
      <w:pPr>
        <w:ind w:hanging="360" w:left="3900"/>
      </w:pPr>
    </w:lvl>
    <w:lvl w:tentative="true" w:tplc="041A0019" w:ilvl="4">
      <w:start w:val="1"/>
      <w:numFmt w:val="lowerLetter"/>
      <w:lvlText w:val="%5."/>
      <w:lvlJc w:val="left"/>
      <w:pPr>
        <w:ind w:hanging="360" w:left="4620"/>
      </w:pPr>
    </w:lvl>
    <w:lvl w:tentative="true" w:tplc="041A001B" w:ilvl="5">
      <w:start w:val="1"/>
      <w:numFmt w:val="lowerRoman"/>
      <w:lvlText w:val="%6."/>
      <w:lvlJc w:val="right"/>
      <w:pPr>
        <w:ind w:hanging="180" w:left="5340"/>
      </w:pPr>
    </w:lvl>
    <w:lvl w:tentative="true" w:tplc="041A000F" w:ilvl="6">
      <w:start w:val="1"/>
      <w:numFmt w:val="decimal"/>
      <w:lvlText w:val="%7."/>
      <w:lvlJc w:val="left"/>
      <w:pPr>
        <w:ind w:hanging="360" w:left="6060"/>
      </w:pPr>
    </w:lvl>
    <w:lvl w:tentative="true" w:tplc="041A0019" w:ilvl="7">
      <w:start w:val="1"/>
      <w:numFmt w:val="lowerLetter"/>
      <w:lvlText w:val="%8."/>
      <w:lvlJc w:val="left"/>
      <w:pPr>
        <w:ind w:hanging="360" w:left="6780"/>
      </w:pPr>
    </w:lvl>
    <w:lvl w:tentative="true" w:tplc="041A001B" w:ilvl="8">
      <w:start w:val="1"/>
      <w:numFmt w:val="lowerRoman"/>
      <w:lvlText w:val="%9."/>
      <w:lvlJc w:val="right"/>
      <w:pPr>
        <w:ind w:hanging="180" w:left="7500"/>
      </w:pPr>
    </w:lvl>
  </w:abstractNum>
  <w:abstractNum w:abstractNumId="10">
    <w:nsid w:val="795A55DA"/>
    <w:multiLevelType w:val="hybridMultilevel"/>
    <w:tmpl w:val="E4B69572"/>
    <w:lvl w:tplc="42807A7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11"/>
  </w:num>
  <w:num w:numId="8">
    <w:abstractNumId w:val="9"/>
  </w:num>
  <w:num w:numId="9">
    <w:abstractNumId w:val="8"/>
  </w:num>
  <w:num w:numId="10">
    <w:abstractNumId w:val="0"/>
  </w:num>
  <w:num w:numId="11">
    <w:abstractNumId w:val="3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387C"/>
    <w:rsid w:val="000112BF"/>
    <w:rsid w:val="00021637"/>
    <w:rsid w:val="00040EE6"/>
    <w:rsid w:val="00041D80"/>
    <w:rsid w:val="00044B29"/>
    <w:rsid w:val="00045B36"/>
    <w:rsid w:val="00064294"/>
    <w:rsid w:val="0006758C"/>
    <w:rsid w:val="000811D3"/>
    <w:rsid w:val="00082046"/>
    <w:rsid w:val="00093FF1"/>
    <w:rsid w:val="000B1B59"/>
    <w:rsid w:val="000B6CD8"/>
    <w:rsid w:val="000B6FFD"/>
    <w:rsid w:val="000B7530"/>
    <w:rsid w:val="000C5CEB"/>
    <w:rsid w:val="000D0AFB"/>
    <w:rsid w:val="000D6BCA"/>
    <w:rsid w:val="000D789A"/>
    <w:rsid w:val="00115417"/>
    <w:rsid w:val="001302C1"/>
    <w:rsid w:val="00131659"/>
    <w:rsid w:val="00150B0C"/>
    <w:rsid w:val="00161141"/>
    <w:rsid w:val="001669E3"/>
    <w:rsid w:val="00174144"/>
    <w:rsid w:val="00174C82"/>
    <w:rsid w:val="0018250C"/>
    <w:rsid w:val="0019609C"/>
    <w:rsid w:val="001A00FA"/>
    <w:rsid w:val="001B03CB"/>
    <w:rsid w:val="001B215E"/>
    <w:rsid w:val="001B331D"/>
    <w:rsid w:val="001B79C9"/>
    <w:rsid w:val="001D0DAB"/>
    <w:rsid w:val="001D3048"/>
    <w:rsid w:val="001D7DE9"/>
    <w:rsid w:val="001E142F"/>
    <w:rsid w:val="001E5949"/>
    <w:rsid w:val="001F1B59"/>
    <w:rsid w:val="001F2537"/>
    <w:rsid w:val="0020193E"/>
    <w:rsid w:val="00211BF9"/>
    <w:rsid w:val="00211D7C"/>
    <w:rsid w:val="00214459"/>
    <w:rsid w:val="00214DEA"/>
    <w:rsid w:val="002152FD"/>
    <w:rsid w:val="002160F7"/>
    <w:rsid w:val="00233AED"/>
    <w:rsid w:val="00241E76"/>
    <w:rsid w:val="00244317"/>
    <w:rsid w:val="002456B8"/>
    <w:rsid w:val="00247880"/>
    <w:rsid w:val="002504C0"/>
    <w:rsid w:val="002A0851"/>
    <w:rsid w:val="002B4ED3"/>
    <w:rsid w:val="002B7180"/>
    <w:rsid w:val="002C14A4"/>
    <w:rsid w:val="002C293A"/>
    <w:rsid w:val="002C5D00"/>
    <w:rsid w:val="002E1B0A"/>
    <w:rsid w:val="002E22F2"/>
    <w:rsid w:val="002F3D94"/>
    <w:rsid w:val="002F4394"/>
    <w:rsid w:val="003100C5"/>
    <w:rsid w:val="00321988"/>
    <w:rsid w:val="00323A0F"/>
    <w:rsid w:val="00335C7F"/>
    <w:rsid w:val="0034024A"/>
    <w:rsid w:val="00340B49"/>
    <w:rsid w:val="003451BF"/>
    <w:rsid w:val="00345260"/>
    <w:rsid w:val="00350F7F"/>
    <w:rsid w:val="00372125"/>
    <w:rsid w:val="00373865"/>
    <w:rsid w:val="00375838"/>
    <w:rsid w:val="0038096F"/>
    <w:rsid w:val="00382921"/>
    <w:rsid w:val="00390E63"/>
    <w:rsid w:val="003960BF"/>
    <w:rsid w:val="003A0BDF"/>
    <w:rsid w:val="003A6F6E"/>
    <w:rsid w:val="003C0995"/>
    <w:rsid w:val="003E1A95"/>
    <w:rsid w:val="003E71A1"/>
    <w:rsid w:val="003E75F2"/>
    <w:rsid w:val="00402099"/>
    <w:rsid w:val="004121B1"/>
    <w:rsid w:val="0041573A"/>
    <w:rsid w:val="00423B19"/>
    <w:rsid w:val="004338C9"/>
    <w:rsid w:val="00440AA6"/>
    <w:rsid w:val="00440C5C"/>
    <w:rsid w:val="004531D0"/>
    <w:rsid w:val="00463021"/>
    <w:rsid w:val="0048503F"/>
    <w:rsid w:val="00486498"/>
    <w:rsid w:val="004A1A4F"/>
    <w:rsid w:val="004B2035"/>
    <w:rsid w:val="004C225E"/>
    <w:rsid w:val="004C6C89"/>
    <w:rsid w:val="004D4E94"/>
    <w:rsid w:val="00502834"/>
    <w:rsid w:val="00506E1A"/>
    <w:rsid w:val="00526E06"/>
    <w:rsid w:val="00533F15"/>
    <w:rsid w:val="00543D06"/>
    <w:rsid w:val="00576550"/>
    <w:rsid w:val="00582884"/>
    <w:rsid w:val="00583C78"/>
    <w:rsid w:val="005921D4"/>
    <w:rsid w:val="0059342C"/>
    <w:rsid w:val="005A6801"/>
    <w:rsid w:val="005A693C"/>
    <w:rsid w:val="005B2C0F"/>
    <w:rsid w:val="005B3084"/>
    <w:rsid w:val="005B3892"/>
    <w:rsid w:val="005C1981"/>
    <w:rsid w:val="005C309B"/>
    <w:rsid w:val="005C52BA"/>
    <w:rsid w:val="005D7697"/>
    <w:rsid w:val="005E2D3E"/>
    <w:rsid w:val="005E4564"/>
    <w:rsid w:val="005F42B0"/>
    <w:rsid w:val="005F7D88"/>
    <w:rsid w:val="006004E9"/>
    <w:rsid w:val="006048ED"/>
    <w:rsid w:val="0060555A"/>
    <w:rsid w:val="00607D2B"/>
    <w:rsid w:val="006110E2"/>
    <w:rsid w:val="00617E8D"/>
    <w:rsid w:val="0062089D"/>
    <w:rsid w:val="006270A9"/>
    <w:rsid w:val="0063688B"/>
    <w:rsid w:val="00663C97"/>
    <w:rsid w:val="00665C8A"/>
    <w:rsid w:val="00672EC0"/>
    <w:rsid w:val="006736C9"/>
    <w:rsid w:val="00692060"/>
    <w:rsid w:val="00696831"/>
    <w:rsid w:val="006A2CA9"/>
    <w:rsid w:val="006B307C"/>
    <w:rsid w:val="006B7E4C"/>
    <w:rsid w:val="006D5B38"/>
    <w:rsid w:val="006E5AC9"/>
    <w:rsid w:val="00701ED4"/>
    <w:rsid w:val="007055FE"/>
    <w:rsid w:val="00710D6D"/>
    <w:rsid w:val="007116C6"/>
    <w:rsid w:val="00723408"/>
    <w:rsid w:val="00724E5B"/>
    <w:rsid w:val="00732EA5"/>
    <w:rsid w:val="00733E9B"/>
    <w:rsid w:val="007447F3"/>
    <w:rsid w:val="0075054F"/>
    <w:rsid w:val="00753F22"/>
    <w:rsid w:val="00757805"/>
    <w:rsid w:val="00762714"/>
    <w:rsid w:val="007627C3"/>
    <w:rsid w:val="00767015"/>
    <w:rsid w:val="00775028"/>
    <w:rsid w:val="00783743"/>
    <w:rsid w:val="007869D6"/>
    <w:rsid w:val="007A7639"/>
    <w:rsid w:val="007B6546"/>
    <w:rsid w:val="007D1027"/>
    <w:rsid w:val="007D185E"/>
    <w:rsid w:val="007E0E53"/>
    <w:rsid w:val="007F59F8"/>
    <w:rsid w:val="0084387C"/>
    <w:rsid w:val="0084539A"/>
    <w:rsid w:val="00850E49"/>
    <w:rsid w:val="00855553"/>
    <w:rsid w:val="00866CB8"/>
    <w:rsid w:val="008674BC"/>
    <w:rsid w:val="00870803"/>
    <w:rsid w:val="00884847"/>
    <w:rsid w:val="008A2AC2"/>
    <w:rsid w:val="008C12C9"/>
    <w:rsid w:val="008C1383"/>
    <w:rsid w:val="008C62CD"/>
    <w:rsid w:val="008D008E"/>
    <w:rsid w:val="008D750A"/>
    <w:rsid w:val="008E3774"/>
    <w:rsid w:val="008E4105"/>
    <w:rsid w:val="008E5D3B"/>
    <w:rsid w:val="008E5D97"/>
    <w:rsid w:val="008F57C9"/>
    <w:rsid w:val="00900B47"/>
    <w:rsid w:val="00902E07"/>
    <w:rsid w:val="00910C9C"/>
    <w:rsid w:val="0091491A"/>
    <w:rsid w:val="0091534B"/>
    <w:rsid w:val="0092197A"/>
    <w:rsid w:val="009309CD"/>
    <w:rsid w:val="00931D12"/>
    <w:rsid w:val="00934570"/>
    <w:rsid w:val="00942BAA"/>
    <w:rsid w:val="00953301"/>
    <w:rsid w:val="00957659"/>
    <w:rsid w:val="00960731"/>
    <w:rsid w:val="00966654"/>
    <w:rsid w:val="0097370D"/>
    <w:rsid w:val="009773A0"/>
    <w:rsid w:val="009A0FED"/>
    <w:rsid w:val="009A3908"/>
    <w:rsid w:val="009A451F"/>
    <w:rsid w:val="009B53C3"/>
    <w:rsid w:val="009B67ED"/>
    <w:rsid w:val="009C0947"/>
    <w:rsid w:val="009C5886"/>
    <w:rsid w:val="009C7EA4"/>
    <w:rsid w:val="009D0E68"/>
    <w:rsid w:val="009D6D25"/>
    <w:rsid w:val="009E0357"/>
    <w:rsid w:val="009F5447"/>
    <w:rsid w:val="009F7FF5"/>
    <w:rsid w:val="00A00230"/>
    <w:rsid w:val="00A0700B"/>
    <w:rsid w:val="00A11F2E"/>
    <w:rsid w:val="00A17A21"/>
    <w:rsid w:val="00A24955"/>
    <w:rsid w:val="00A37483"/>
    <w:rsid w:val="00A37BD1"/>
    <w:rsid w:val="00A43DCB"/>
    <w:rsid w:val="00A53ADA"/>
    <w:rsid w:val="00A5603C"/>
    <w:rsid w:val="00A60D7D"/>
    <w:rsid w:val="00A61A5C"/>
    <w:rsid w:val="00A64866"/>
    <w:rsid w:val="00A66FC1"/>
    <w:rsid w:val="00A741CD"/>
    <w:rsid w:val="00A86C63"/>
    <w:rsid w:val="00AA4736"/>
    <w:rsid w:val="00AA63FA"/>
    <w:rsid w:val="00AB27E8"/>
    <w:rsid w:val="00AC2912"/>
    <w:rsid w:val="00AE539D"/>
    <w:rsid w:val="00AF20C7"/>
    <w:rsid w:val="00AF7033"/>
    <w:rsid w:val="00B22CE9"/>
    <w:rsid w:val="00B27456"/>
    <w:rsid w:val="00B328DD"/>
    <w:rsid w:val="00B32CD0"/>
    <w:rsid w:val="00B42635"/>
    <w:rsid w:val="00B45283"/>
    <w:rsid w:val="00B50702"/>
    <w:rsid w:val="00B50B92"/>
    <w:rsid w:val="00B5235A"/>
    <w:rsid w:val="00B52B3A"/>
    <w:rsid w:val="00B54CE9"/>
    <w:rsid w:val="00B55A72"/>
    <w:rsid w:val="00B77744"/>
    <w:rsid w:val="00B90D9C"/>
    <w:rsid w:val="00B94476"/>
    <w:rsid w:val="00BA08A2"/>
    <w:rsid w:val="00BA093C"/>
    <w:rsid w:val="00BD163B"/>
    <w:rsid w:val="00BD1C51"/>
    <w:rsid w:val="00BE1830"/>
    <w:rsid w:val="00BF052C"/>
    <w:rsid w:val="00BF706C"/>
    <w:rsid w:val="00C1578C"/>
    <w:rsid w:val="00C2596C"/>
    <w:rsid w:val="00C263D4"/>
    <w:rsid w:val="00C34DEA"/>
    <w:rsid w:val="00C3736E"/>
    <w:rsid w:val="00C45F19"/>
    <w:rsid w:val="00C4747E"/>
    <w:rsid w:val="00C553EE"/>
    <w:rsid w:val="00C61574"/>
    <w:rsid w:val="00C62318"/>
    <w:rsid w:val="00C73A72"/>
    <w:rsid w:val="00C92B36"/>
    <w:rsid w:val="00CA1C44"/>
    <w:rsid w:val="00CA752D"/>
    <w:rsid w:val="00CC33B0"/>
    <w:rsid w:val="00CE3836"/>
    <w:rsid w:val="00CF1849"/>
    <w:rsid w:val="00CF3541"/>
    <w:rsid w:val="00D00BBC"/>
    <w:rsid w:val="00D00CE8"/>
    <w:rsid w:val="00D015B5"/>
    <w:rsid w:val="00D347C6"/>
    <w:rsid w:val="00D37B91"/>
    <w:rsid w:val="00D445D8"/>
    <w:rsid w:val="00D51A95"/>
    <w:rsid w:val="00D53344"/>
    <w:rsid w:val="00D53588"/>
    <w:rsid w:val="00D56D53"/>
    <w:rsid w:val="00D71FBC"/>
    <w:rsid w:val="00D73F47"/>
    <w:rsid w:val="00D7634D"/>
    <w:rsid w:val="00D7741E"/>
    <w:rsid w:val="00D80472"/>
    <w:rsid w:val="00D83160"/>
    <w:rsid w:val="00D8390B"/>
    <w:rsid w:val="00D845FC"/>
    <w:rsid w:val="00D979D7"/>
    <w:rsid w:val="00DA1760"/>
    <w:rsid w:val="00DB2053"/>
    <w:rsid w:val="00DB3DC3"/>
    <w:rsid w:val="00DC5DA7"/>
    <w:rsid w:val="00DF1DEB"/>
    <w:rsid w:val="00E071CC"/>
    <w:rsid w:val="00E143D7"/>
    <w:rsid w:val="00E20982"/>
    <w:rsid w:val="00E24F07"/>
    <w:rsid w:val="00E30494"/>
    <w:rsid w:val="00E32F81"/>
    <w:rsid w:val="00E407B4"/>
    <w:rsid w:val="00E438DF"/>
    <w:rsid w:val="00E43DC3"/>
    <w:rsid w:val="00E54235"/>
    <w:rsid w:val="00E549F9"/>
    <w:rsid w:val="00E5595E"/>
    <w:rsid w:val="00E6355F"/>
    <w:rsid w:val="00E637B4"/>
    <w:rsid w:val="00E7246C"/>
    <w:rsid w:val="00E8338A"/>
    <w:rsid w:val="00E84161"/>
    <w:rsid w:val="00E90C34"/>
    <w:rsid w:val="00E934E0"/>
    <w:rsid w:val="00EB6CD0"/>
    <w:rsid w:val="00ED4DB5"/>
    <w:rsid w:val="00ED69ED"/>
    <w:rsid w:val="00EE3118"/>
    <w:rsid w:val="00EE32E8"/>
    <w:rsid w:val="00EE4C0C"/>
    <w:rsid w:val="00F04294"/>
    <w:rsid w:val="00F125D1"/>
    <w:rsid w:val="00F16C47"/>
    <w:rsid w:val="00F23410"/>
    <w:rsid w:val="00F26ECB"/>
    <w:rsid w:val="00F41272"/>
    <w:rsid w:val="00F55037"/>
    <w:rsid w:val="00F6435E"/>
    <w:rsid w:val="00F707BA"/>
    <w:rsid w:val="00FA22C6"/>
    <w:rsid w:val="00FB5CF6"/>
    <w:rsid w:val="00FC494F"/>
    <w:rsid w:val="00FD3E6F"/>
    <w:rsid w:val="00FD564D"/>
    <w:rsid w:val="00FD73FA"/>
    <w:rsid w:val="00FE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8292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41E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A648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1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C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C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C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C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8292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41E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A648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1C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C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C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C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C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82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31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175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813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24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699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48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26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predmeta stečajne mase</izvorni_sadrzaj>
    <derivirana_varijabla naziv="DomainObject.Primjedba_1">popis predmeta stečajne mase</derivirana_varijabla>
  </DomainObject.Primjedba>
  <DomainObject.Oznaka>
    <izvorni_sadrzaj>St-1562/2015-23</izvorni_sadrzaj>
    <derivirana_varijabla naziv="DomainObject.Oznaka_1">St-1562/2015-23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priklopljen R1-387/13 (9. 3. 2016.)</izvorni_sadrzaj>
    <derivirana_varijabla naziv="DomainObject.Predmet.Opis_1">priklopljen R1-387/13 (9. 3. 2016.)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St-1562/2015</izvorni_sadrzaj>
    <derivirana_varijabla naziv="DomainObject.Predmet.OznakaBroj_1">St-1562/2015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ZADARKOMERC ZAK AUTOMOBILI d.o.o.</izvorni_sadrzaj>
    <derivirana_varijabla naziv="DomainObject.Predmet.ProtustrankaFormated_1">  Stečajna masa iza ZADARKOMERC ZAK AUTOMOBILI d.o.o.</derivirana_varijabla>
  </DomainObject.Predmet.ProtustrankaFormated>
  <DomainObject.Predmet.ProtustrankaFormatedOIB>
    <izvorni_sadrzaj>  Stečajna masa iza ZADARKOMERC ZAK AUTOMOBILI d.o.o., OIB 49604744145</izvorni_sadrzaj>
    <derivirana_varijabla naziv="DomainObject.Predmet.ProtustrankaFormatedOIB_1">  Stečajna masa iza ZADARKOMERC ZAK AUTOMOBILI d.o.o., OIB 49604744145</derivirana_varijabla>
  </DomainObject.Predmet.ProtustrankaFormatedOIB>
  <DomainObject.Predmet.ProtustrankaFormatedWithAdress>
    <izvorni_sadrzaj> Stečajna masa iza ZADARKOMERC ZAK AUTOMOBILI d.o.o., Miramarska 13/d, 10000 Zagreb</izvorni_sadrzaj>
    <derivirana_varijabla naziv="DomainObject.Predmet.ProtustrankaFormatedWithAdress_1"> Stečajna masa iza ZADARKOMERC ZAK AUTOMOBILI d.o.o., Miramarska 13/d, 10000 Zagreb</derivirana_varijabla>
  </DomainObject.Predmet.ProtustrankaFormatedWithAdress>
  <DomainObject.Predmet.ProtustrankaFormatedWithAdressOIB>
    <izvorni_sadrzaj> Stečajna masa iza ZADARKOMERC ZAK AUTOMOBILI d.o.o., OIB 49604744145, Miramarska 13/d, 10000 Zagreb</izvorni_sadrzaj>
    <derivirana_varijabla naziv="DomainObject.Predmet.ProtustrankaFormatedWithAdressOIB_1"> Stečajna masa iza ZADARKOMERC ZAK AUTOMOBILI d.o.o., OIB 49604744145, Miramarska 13/d, 10000 Zagreb</derivirana_varijabla>
  </DomainObject.Predmet.ProtustrankaFormatedWithAdressOIB>
  <DomainObject.Predmet.ProtustrankaWithAdress>
    <izvorni_sadrzaj>Stečajna masa iza ZADARKOMERC ZAK AUTOMOBILI d.o.o. Miramarska 13/d, 10000 Zagreb</izvorni_sadrzaj>
    <derivirana_varijabla naziv="DomainObject.Predmet.ProtustrankaWithAdress_1">Stečajna masa iza ZADARKOMERC ZAK AUTOMOBILI d.o.o. Miramarska 13/d, 10000 Zagreb</derivirana_varijabla>
  </DomainObject.Predmet.ProtustrankaWithAdress>
  <DomainObject.Predmet.ProtustrankaWithAdressOIB>
    <izvorni_sadrzaj>Stečajna masa iza ZADARKOMERC ZAK AUTOMOBILI d.o.o., OIB 49604744145, Miramarska 13/d, 10000 Zagreb</izvorni_sadrzaj>
    <derivirana_varijabla naziv="DomainObject.Predmet.ProtustrankaWithAdressOIB_1">Stečajna masa iza ZADARKOMERC ZAK AUTOMOBILI d.o.o., OIB 49604744145, Miramarska 13/d, 10000 Zagreb</derivirana_varijabla>
  </DomainObject.Predmet.ProtustrankaWithAdressOIB>
  <DomainObject.Predmet.ProtustrankaNazivFormated>
    <izvorni_sadrzaj>Stečajna masa iza ZADARKOMERC ZAK AUTOMOBILI d.o.o.</izvorni_sadrzaj>
    <derivirana_varijabla naziv="DomainObject.Predmet.ProtustrankaNazivFormated_1">Stečajna masa iza ZADARKOMERC ZAK AUTOMOBILI d.o.o.</derivirana_varijabla>
  </DomainObject.Predmet.ProtustrankaNazivFormated>
  <DomainObject.Predmet.ProtustrankaNazivFormatedOIB>
    <izvorni_sadrzaj>Stečajna masa iza ZADARKOMERC ZAK AUTOMOBILI d.o.o., OIB 49604744145</izvorni_sadrzaj>
    <derivirana_varijabla naziv="DomainObject.Predmet.ProtustrankaNazivFormatedOIB_1">Stečajna masa iza ZADARKOMERC ZAK AUTOMOBILI d.o.o., OIB 49604744145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ZADARKOMERC ZAK AUTOMOBILI d.o.o.</item>
    </izvorni_sadrzaj>
    <derivirana_varijabla naziv="DomainObject.Predmet.ProtuStrankaListFormated_1">
      <item>Stečajna masa iza ZADARKOMERC ZAK AUTOMOBILI d.o.o.</item>
    </derivirana_varijabla>
  </DomainObject.Predmet.ProtuStrankaListFormated>
  <DomainObject.Predmet.ProtuStrankaListFormatedOIB>
    <izvorni_sadrzaj>
      <item>Stečajna masa iza ZADARKOMERC ZAK AUTOMOBILI d.o.o., OIB 49604744145</item>
    </izvorni_sadrzaj>
    <derivirana_varijabla naziv="DomainObject.Predmet.ProtuStrankaListFormatedOIB_1">
      <item>Stečajna masa iza ZADARKOMERC ZAK AUTOMOBILI d.o.o., OIB 49604744145</item>
    </derivirana_varijabla>
  </DomainObject.Predmet.ProtuStrankaListFormatedOIB>
  <DomainObject.Predmet.ProtuStrankaListFormatedWithAdress>
    <izvorni_sadrzaj>
      <item>Stečajna masa iza ZADARKOMERC ZAK AUTOMOBILI d.o.o., Miramarska 13/d, 10000 Zagreb</item>
    </izvorni_sadrzaj>
    <derivirana_varijabla naziv="DomainObject.Predmet.ProtuStrankaListFormatedWithAdress_1">
      <item>Stečajna masa iza ZADARKOMERC ZAK AUTOMOBILI d.o.o., Miramarska 13/d, 10000 Zagreb</item>
    </derivirana_varijabla>
  </DomainObject.Predmet.ProtuStrankaListFormatedWithAdress>
  <DomainObject.Predmet.ProtuStrankaListFormatedWithAdressOIB>
    <izvorni_sadrzaj>
      <item>Stečajna masa iza ZADARKOMERC ZAK AUTOMOBILI d.o.o., OIB 49604744145, Miramarska 13/d, 10000 Zagreb</item>
    </izvorni_sadrzaj>
    <derivirana_varijabla naziv="DomainObject.Predmet.ProtuStrankaListFormatedWithAdressOIB_1">
      <item>Stečajna masa iza ZADARKOMERC ZAK AUTOMOBILI d.o.o., OIB 49604744145, Miramarska 13/d, 10000 Zagreb</item>
    </derivirana_varijabla>
  </DomainObject.Predmet.ProtuStrankaListFormatedWithAdressOIB>
  <DomainObject.Predmet.ProtuStrankaListNazivFormated>
    <izvorni_sadrzaj>
      <item>Stečajna masa iza ZADARKOMERC ZAK AUTOMOBILI d.o.o.</item>
    </izvorni_sadrzaj>
    <derivirana_varijabla naziv="DomainObject.Predmet.ProtuStrankaListNazivFormated_1">
      <item>Stečajna masa iza ZADARKOMERC ZAK AUTOMOBILI d.o.o.</item>
    </derivirana_varijabla>
  </DomainObject.Predmet.ProtuStrankaListNazivFormated>
  <DomainObject.Predmet.ProtuStrankaListNazivFormatedOIB>
    <izvorni_sadrzaj>
      <item>Stečajna masa iza ZADARKOMERC ZAK AUTOMOBILI d.o.o., OIB 49604744145</item>
    </izvorni_sadrzaj>
    <derivirana_varijabla naziv="DomainObject.Predmet.ProtuStrankaListNazivFormatedOIB_1">
      <item>Stečajna masa iza ZADARKOMERC ZAK AUTOMOBILI d.o.o., OIB 49604744145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ZADARKOMERC ZAK AUTOMOBILI d.o.o.</izvorni_sadrzaj>
    <derivirana_varijabla naziv="DomainObject.Predmet.ProtustrankaIDrugi_1">Stečajna masa iza ZADARKOMERC ZAK AUTOMOBILI d.o.o.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Stečajna masa iza ZADARKOMERC ZAK AUTOMOBILI d.o.o., OIB 49604744145, Miramarska 13/d, 10000 Zagreb</izvorni_sadrzaj>
    <derivirana_varijabla naziv="DomainObject.Predmet.ProtustrankaIDrugiAdressOIB_1">Stečajna masa iza ZADARKOMERC ZAK AUTOMOBILI d.o.o., OIB 49604744145, Miramarska 13/d,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Stečajna masa iza ZADARKOMERC ZAK AUTOMOBILI d.o.o.</item>
      <item>Davorka Huljev</item>
    </izvorni_sadrzaj>
    <derivirana_varijabla naziv="DomainObject.Predmet.SudioniciListNaziv_1">
      <item>DAVORKA HULJEV</item>
      <item>Stečajna masa iza ZADARKOMERC ZAK AUTOMOBILI d.o.o.</item>
      <item>Davorka Huljev</item>
    </derivirana_varijabla>
  </DomainObject.Predmet.SudioniciListNaziv>
  <DomainObject.Predmet.SudioniciListAdressOIB>
    <izvorni_sadrzaj>
      <item>DAVORKA HULJEV, OIB 34743014377, MIRAMARSKA 13D,10000 Zagreb</item>
      <item>Stečajna masa iza ZADARKOMERC ZAK AUTOMOBILI d.o.o., OIB 49604744145, Miramarska 13/d,10000 Zagreb</item>
      <item>Davorka Huljev, OIB 34743014377, Miramarska 13d,10000 Zagreb</item>
    </izvorni_sadrzaj>
    <derivirana_varijabla naziv="DomainObject.Predmet.SudioniciListAdressOIB_1">
      <item>DAVORKA HULJEV, OIB 34743014377, MIRAMARSKA 13D,10000 Zagreb</item>
      <item>Stečajna masa iza ZADARKOMERC ZAK AUTOMOBILI d.o.o., OIB 49604744145, Miramarska 13/d,10000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49604744145</item>
      <item>, OIB 34743014377</item>
    </izvorni_sadrzaj>
    <derivirana_varijabla naziv="DomainObject.Predmet.SudioniciListNazivOIB_1">
      <item>, OIB 34743014377</item>
      <item>, OIB 49604744145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362</properties:Words>
  <properties:Characters>2175</properties:Characters>
  <properties:Lines>195</properties:Lines>
  <properties:Paragraphs>87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ARMA d</vt:lpstr>
    </vt:vector>
  </properties:TitlesOfParts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2017-04-12T11:34:00Z</dcterms:created>
  <dc:creator>CONLEX</dc:creator>
  <cp:lastModifiedBy>Kristina Švajger</cp:lastModifiedBy>
  <cp:lastPrinted>2017-01-24T10:08:00Z</cp:lastPrinted>
  <dcterms:modified xmlns:xsi="http://www.w3.org/2001/XMLSchema-instance" xsi:type="dcterms:W3CDTF">2017-04-12T11:34:00Z</dcterms:modified>
  <cp:revision>3</cp:revision>
  <dc:title>ARMA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St-1562/2015-23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