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cdcc" w14:paraId="7b8cdcc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B62C38">
        <w:t xml:space="preserve">                        1 St-2/2016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>Trgovački sud u Bjelovaru, u skraćenom stečajnom postupku nad stečajnim dužnikom</w:t>
      </w:r>
      <w:r w:rsidR="00B62C38">
        <w:t xml:space="preserve"> BIOPARK d.o.o. za proizvodnju, trgovinu i usluge Slatina, Grofa Janka Draškovića 33, </w:t>
      </w:r>
      <w:r>
        <w:t xml:space="preserve"> </w:t>
      </w:r>
      <w:r w:rsidR="00B62C38">
        <w:t>koj</w:t>
      </w:r>
      <w:r>
        <w:t xml:space="preserve">i se vodi </w:t>
      </w:r>
      <w:r w:rsidR="00B62C38">
        <w:t>kod ovoga suda pod brojem St-2/2016</w:t>
      </w:r>
      <w:r>
        <w:t>, temeljem odredbe čl. 430.,  431. i 434. Stečajnog zakona (Narodne novine 71/15), objavljuje:</w:t>
      </w:r>
    </w:p>
    <w:p w:rsidRDefault="00B62C38" w:rsidP="00276ED5" w:rsidR="00276ED5">
      <w:r>
        <w:t>I. Na dan 1. rujna 2016</w:t>
      </w:r>
      <w:r w:rsidR="00276ED5">
        <w:t xml:space="preserve">. dužnik u Očevidniku redoslijeda osnova za plaćanje ime evidentirane neizvršene osnove za plaćanje </w:t>
      </w:r>
      <w:r w:rsidR="00D16990">
        <w:t>u</w:t>
      </w:r>
      <w:r>
        <w:t xml:space="preserve"> ukupnom iznosu od 144.014,18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B62C38">
        <w:t>Nino Vučković iz Slatine, Grofa Janka Draškovića 33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2C38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B62C38" w:rsidP="00276ED5" w:rsidR="00276ED5">
      <w:pPr>
        <w:pStyle w:val="Bezproreda"/>
      </w:pPr>
      <w:r>
        <w:t>Bjelovar, 11. 06. 2016</w:t>
      </w:r>
      <w:r w:rsidR="00276ED5">
        <w:t>.</w:t>
      </w:r>
    </w:p>
    <w:p w:rsidRDefault="00B62C38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B62C38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62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C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C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C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C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62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C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C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C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C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</izvorni_sadrzaj>
    <derivirana_varijabla naziv="DomainObject.Oznaka_1">St-2/2016-2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BIOPARK d.o.o. za proizvodnju, trgovinu i usluge, Slatina</izvorni_sadrzaj>
    <derivirana_varijabla naziv="DomainObject.Predmet.ProtustrankaFormated_1">  BIOPARK d.o.o. za proizvodnju, trgovinu i usluge, Slatina</derivirana_varijabla>
  </DomainObject.Predmet.ProtustrankaFormated>
  <DomainObject.Predmet.ProtustrankaFormatedOIB>
    <izvorni_sadrzaj>  BIOPARK d.o.o. za proizvodnju, trgovinu i usluge, Slatina, OIB 99828194793</izvorni_sadrzaj>
    <derivirana_varijabla naziv="DomainObject.Predmet.ProtustrankaFormatedOIB_1">  BIOPARK d.o.o. za proizvodnju, trgovinu i usluge, Slatina, OIB 99828194793</derivirana_varijabla>
  </DomainObject.Predmet.ProtustrankaFormatedOIB>
  <DomainObject.Predmet.ProtustrankaFormatedWithAdress>
    <izvorni_sadrzaj> BIOPARK d.o.o. za proizvodnju, trgovinu i usluge, Slatina, Grofa Janka Draškovića 33, 33520 Slatina</izvorni_sadrzaj>
    <derivirana_varijabla naziv="DomainObject.Predmet.ProtustrankaFormatedWithAdress_1"> BIOPARK d.o.o. za proizvodnju, trgovinu i usluge, Slatina, Grofa Janka Draškovića 33, 33520 Slatina</derivirana_varijabla>
  </DomainObject.Predmet.ProtustrankaFormatedWithAdress>
  <DomainObject.Predmet.ProtustrankaFormatedWithAdressOIB>
    <izvorni_sadrzaj> BIOPARK d.o.o. za proizvodnju, trgovinu i usluge, Slatina, OIB 99828194793, Grofa Janka Draškovića 33, 33520 Slatina</izvorni_sadrzaj>
    <derivirana_varijabla naziv="DomainObject.Predmet.ProtustrankaFormatedWithAdressOIB_1"> BIOPARK d.o.o. za proizvodnju, trgovinu i usluge, Slatina, OIB 99828194793, Grofa Janka Draškovića 33, 33520 Slatina</derivirana_varijabla>
  </DomainObject.Predmet.ProtustrankaFormatedWithAdressOIB>
  <DomainObject.Predmet.ProtustrankaWithAdress>
    <izvorni_sadrzaj>BIOPARK d.o.o. za proizvodnju, trgovinu i usluge, Slatina Grofa Janka Draškovića 33, 33520 Slatina</izvorni_sadrzaj>
    <derivirana_varijabla naziv="DomainObject.Predmet.ProtustrankaWithAdress_1">BIOPARK d.o.o. za proizvodnju, trgovinu i usluge, Slatina Grofa Janka Draškovića 33, 33520 Slatina</derivirana_varijabla>
  </DomainObject.Predmet.ProtustrankaWithAdress>
  <DomainObject.Predmet.ProtustrankaWithAdressOIB>
    <izvorni_sadrzaj>BIOPARK d.o.o. za proizvodnju, trgovinu i usluge, Slatina, OIB 99828194793, Grofa Janka Draškovića 33, 33520 Slatina</izvorni_sadrzaj>
    <derivirana_varijabla naziv="DomainObject.Predmet.ProtustrankaWithAdressOIB_1">BIOPARK d.o.o. za proizvodnju, trgovinu i usluge, Slatina, OIB 99828194793, Grofa Janka Draškovića 33, 33520 Slatina</derivirana_varijabla>
  </DomainObject.Predmet.ProtustrankaWithAdressOIB>
  <DomainObject.Predmet.ProtustrankaNazivFormated>
    <izvorni_sadrzaj>BIOPARK d.o.o. za proizvodnju, trgovinu i usluge, Slatina</izvorni_sadrzaj>
    <derivirana_varijabla naziv="DomainObject.Predmet.ProtustrankaNazivFormated_1">BIOPARK d.o.o. za proizvodnju, trgovinu i usluge, Slatina</derivirana_varijabla>
  </DomainObject.Predmet.ProtustrankaNazivFormated>
  <DomainObject.Predmet.ProtustrankaNazivFormatedOIB>
    <izvorni_sadrzaj>BIOPARK d.o.o. za proizvodnju, trgovinu i usluge, Slatina, OIB 99828194793</izvorni_sadrzaj>
    <derivirana_varijabla naziv="DomainObject.Predmet.ProtustrankaNazivFormatedOIB_1">BIOPARK d.o.o. za proizvodnju, trgovinu i usluge, Slatina, OIB 99828194793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BIOPARK d.o.o. za proizvodnju, trgovinu i usluge, Slatina</item>
    </izvorni_sadrzaj>
    <derivirana_varijabla naziv="DomainObject.Predmet.ProtuStrankaListFormated_1">
      <item>BIOPARK d.o.o. za proizvodnju, trgovinu i usluge, Slatina</item>
    </derivirana_varijabla>
  </DomainObject.Predmet.ProtuStrankaListFormated>
  <DomainObject.Predmet.ProtuStrankaListFormatedOIB>
    <izvorni_sadrzaj>
      <item>BIOPARK d.o.o. za proizvodnju, trgovinu i usluge, Slatina, OIB 99828194793</item>
    </izvorni_sadrzaj>
    <derivirana_varijabla naziv="DomainObject.Predmet.ProtuStrankaListFormatedOIB_1">
      <item>BIOPARK d.o.o. za proizvodnju, trgovinu i usluge, Slatina, OIB 99828194793</item>
    </derivirana_varijabla>
  </DomainObject.Predmet.ProtuStrankaListFormatedOIB>
  <DomainObject.Predmet.ProtuStrankaListFormatedWithAdress>
    <izvorni_sadrzaj>
      <item>BIOPARK d.o.o. za proizvodnju, trgovinu i usluge, Slatina, Grofa Janka Draškovića 33, 33520 Slatina</item>
    </izvorni_sadrzaj>
    <derivirana_varijabla naziv="DomainObject.Predmet.ProtuStrankaListFormatedWithAdress_1">
      <item>BIOPARK d.o.o. za proizvodnju, trgovinu i usluge, Slatina, Grofa Janka Draškovića 33, 33520 Slatina</item>
    </derivirana_varijabla>
  </DomainObject.Predmet.ProtuStrankaListFormatedWithAdress>
  <DomainObject.Predmet.ProtuStrankaListFormatedWithAdressOIB>
    <izvorni_sadrzaj>
      <item>BIOPARK d.o.o. za proizvodnju, trgovinu i usluge, Slatina, OIB 99828194793, Grofa Janka Draškovića 33, 33520 Slatina</item>
    </izvorni_sadrzaj>
    <derivirana_varijabla naziv="DomainObject.Predmet.ProtuStrankaListFormatedWithAdressOIB_1">
      <item>BIOPARK d.o.o. za proizvodnju, trgovinu i usluge, Slatina, OIB 99828194793, Grofa Janka Draškovića 33, 33520 Slatina</item>
    </derivirana_varijabla>
  </DomainObject.Predmet.ProtuStrankaListFormatedWithAdressOIB>
  <DomainObject.Predmet.ProtuStrankaListNazivFormated>
    <izvorni_sadrzaj>
      <item>BIOPARK d.o.o. za proizvodnju, trgovinu i usluge, Slatina</item>
    </izvorni_sadrzaj>
    <derivirana_varijabla naziv="DomainObject.Predmet.ProtuStrankaListNazivFormated_1">
      <item>BIOPARK d.o.o. za proizvodnju, trgovinu i usluge, Slatina</item>
    </derivirana_varijabla>
  </DomainObject.Predmet.ProtuStrankaListNazivFormated>
  <DomainObject.Predmet.ProtuStrankaListNazivFormatedOIB>
    <izvorni_sadrzaj>
      <item>BIOPARK d.o.o. za proizvodnju, trgovinu i usluge, Slatina, OIB 99828194793</item>
    </izvorni_sadrzaj>
    <derivirana_varijabla naziv="DomainObject.Predmet.ProtuStrankaListNazivFormatedOIB_1">
      <item>BIOPARK d.o.o. za proizvodnju, trgovinu i usluge, Slatina, OIB 99828194793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St-2/2016-2</izvorni_sadrzaj>
    <derivirana_varijabla naziv="DomainObject.PoslovniBrojDokumenta_1">St-2/2016-2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BIOPARK d.o.o. za proizvodnju, trgovinu i usluge, Slatina</izvorni_sadrzaj>
    <derivirana_varijabla naziv="DomainObject.Predmet.ProtustrankaIDrugi_1">BIOPARK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BIOPARK d.o.o. za proizvodnju, trgovinu i usluge, Slatina, OIB 99828194793, Grofa Janka Draškovića 33, 33520 Slatina</izvorni_sadrzaj>
    <derivirana_varijabla naziv="DomainObject.Predmet.ProtustrankaIDrugiAdressOIB_1">BIOPARK d.o.o. za proizvodnju, trgovinu i usluge, Slatina, OIB 99828194793,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BIOPARK d.o.o. za proizvodnju, trgovinu i usluge, Slatina</item>
    </izvorni_sadrzaj>
    <derivirana_varijabla naziv="DomainObject.Predmet.SudioniciListNaziv_1">
      <item>FINA, RC ZAGREB, Podružnica Bjelovar</item>
      <item>BIOPARK d.o.o. za proizvodnju,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BIOPARK d.o.o. za proizvodnju, trgovinu i usluge, Slatina, OIB 99828194793, Grofa Janka Draškovića 33,33520 Slatina</item>
    </izvorni_sadrzaj>
    <derivirana_varijabla naziv="DomainObject.Predmet.SudioniciListAdressOIB_1">
      <item>FINA, RC ZAGREB, Podružnica Bjelovar, OIB 85821130368, F. Supila 4,43000 Bjelovar</item>
      <item>BIOPARK d.o.o. za proizvodnju, trgovinu i usluge, Slatina, OIB 99828194793, Grofa Janka Draškovića 33,33520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99828194793</item>
    </izvorni_sadrzaj>
    <derivirana_varijabla naziv="DomainObject.Predmet.SudioniciListNazivOIB_1">
      <item>, OIB 85821130368</item>
      <item>, OIB 99828194793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1621</properties:Characters>
  <properties:Lines>35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2016-01-11T10:10:00Z</cp:lastPrinted>
  <dcterms:modified xmlns:xsi="http://www.w3.org/2001/XMLSchema-instance" xsi:type="dcterms:W3CDTF">2016-01-11T10:10:00Z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