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ccc825" w14:paraId="3ccc825" w:rsidRDefault="00D9788F" w:rsidP="00D9788F" w:rsidR="00D9788F">
      <w:pPr>
        <w15:collapsed w:val="false"/>
      </w:pPr>
      <w:bookmarkStart w:name="_GoBack" w:id="0"/>
      <w:bookmarkEnd w:id="0"/>
      <w:r>
        <w:t xml:space="preserve">              </w:t>
      </w:r>
      <w:r>
        <w:rPr>
          <w:noProof/>
          <w:lang w:eastAsia="hr-HR"/>
        </w:rPr>
        <w:drawing>
          <wp:inline distR="0" distL="0" distB="0" distT="0">
            <wp:extent cy="718185" cx="542290"/>
            <wp:effectExtent b="5715" r="0" t="0" l="0"/>
            <wp:docPr descr="cid:image001.png@01D20AB3.997C003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png@01D20AB3.997C003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8185" cx="542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p w:rsidRDefault="00D9788F" w:rsidP="00D9788F" w:rsidR="00D9788F">
      <w:r>
        <w:t>REPUBLIKA HRVATSKA</w:t>
      </w:r>
    </w:p>
    <w:p w:rsidRDefault="00D9788F" w:rsidP="00D9788F" w:rsidR="00D9788F">
      <w:r>
        <w:t xml:space="preserve">TRGOVAČKI SUD U OSIJEKU </w:t>
      </w:r>
    </w:p>
    <w:p w:rsidRDefault="00D9788F" w:rsidP="00D9788F" w:rsidR="00D9788F">
      <w:r>
        <w:t>STALNA SLUŽBA U  SLAVONSKOM BRODU                </w:t>
      </w:r>
      <w:r>
        <w:tab/>
        <w:t xml:space="preserve"> Broj: 3 St-240/2015-135</w:t>
      </w:r>
    </w:p>
    <w:p w:rsidRDefault="00D9788F" w:rsidP="00363163" w:rsidR="00D9788F">
      <w:pPr>
        <w:jc w:val="both"/>
      </w:pPr>
      <w:r>
        <w:t>Trg pobjede 13</w:t>
      </w:r>
      <w:r w:rsidR="00363163">
        <w:t xml:space="preserve">, </w:t>
      </w:r>
      <w:r>
        <w:t>35000 SLAVONSKI BROD</w:t>
      </w:r>
    </w:p>
    <w:p w:rsidRDefault="00D9788F" w:rsidP="00D9788F" w:rsidR="00D9788F">
      <w:pPr>
        <w:jc w:val="center"/>
        <w:rPr>
          <w:b/>
          <w:bCs/>
        </w:rPr>
      </w:pPr>
      <w:r>
        <w:rPr>
          <w:b/>
          <w:bCs/>
        </w:rPr>
        <w:t>R E P U B L I K A  H R V A T S K A</w:t>
      </w:r>
    </w:p>
    <w:p w:rsidRDefault="00D9788F" w:rsidP="00D9788F" w:rsidR="00D9788F">
      <w:pPr>
        <w:jc w:val="center"/>
      </w:pPr>
      <w:r>
        <w:rPr>
          <w:b/>
          <w:bCs/>
        </w:rPr>
        <w:t>R J E Š E N J E</w:t>
      </w:r>
    </w:p>
    <w:p w:rsidRDefault="00D9788F" w:rsidP="00D9788F" w:rsidR="00D9788F">
      <w:pPr>
        <w:jc w:val="both"/>
      </w:pPr>
      <w:r>
        <w:t xml:space="preserve">            </w:t>
      </w:r>
      <w:r>
        <w:rPr>
          <w:b/>
          <w:bCs/>
        </w:rPr>
        <w:t>TRGOVAČKI SUD U OSIJEKU STALNA SLUŽBA U SLAVONSKOM BRODU</w:t>
      </w:r>
      <w:r>
        <w:t xml:space="preserve">, po stečajnoj sutkinji Danieli Martini Maoduš,  u stečajnom postupku nad FENIX d.o.o. Slavonski Brod, Vinogradska 2 F, OIB: 11119953057, dana 13. veljače 2017. </w:t>
      </w:r>
    </w:p>
    <w:p w:rsidRDefault="00D9788F" w:rsidP="00363163" w:rsidR="00D9788F">
      <w:pPr>
        <w:rPr>
          <w:bCs/>
        </w:rPr>
      </w:pPr>
      <w:r>
        <w:t xml:space="preserve">                                                            </w:t>
      </w:r>
      <w:r w:rsidR="00363163">
        <w:t>r</w:t>
      </w:r>
      <w:r>
        <w:rPr>
          <w:bCs/>
        </w:rPr>
        <w:t xml:space="preserve"> i j e š i o    j e</w:t>
      </w:r>
    </w:p>
    <w:p w:rsidRDefault="00D9788F" w:rsidP="00D9788F" w:rsidR="00D9788F">
      <w:pPr>
        <w:jc w:val="both"/>
      </w:pPr>
      <w:r>
        <w:t>           </w:t>
      </w:r>
      <w:r w:rsidR="007E64E7">
        <w:t>I.</w:t>
      </w:r>
      <w:r>
        <w:t xml:space="preserve"> Ispravlja se rješenje ovog suda poslovni broj St-240/2015-85 o prodaji  od 13. rujna 2016. i zaključak </w:t>
      </w:r>
      <w:r w:rsidR="00381DAF">
        <w:t xml:space="preserve"> o prodaji </w:t>
      </w:r>
      <w:r>
        <w:t>ovog suda broj St-240/2015-125  od 17. siječnja 2017 u oznaci  dijela nekretnina koje treba prodavati u stečajnom postupku</w:t>
      </w:r>
      <w:r w:rsidR="00D45DA9">
        <w:t xml:space="preserve">,  ispred „70.“ treba pisati „4. Suvlasnički dio 2097/445236 i“. </w:t>
      </w:r>
    </w:p>
    <w:p w:rsidRDefault="00D45DA9" w:rsidP="007E64E7" w:rsidR="00D45DA9">
      <w:pPr>
        <w:ind w:firstLine="360"/>
        <w:jc w:val="both"/>
      </w:pPr>
      <w:r>
        <w:t>II</w:t>
      </w:r>
      <w:r w:rsidR="007E64E7">
        <w:t>.</w:t>
      </w:r>
      <w:r>
        <w:t xml:space="preserve">  Prečišćeni tekst iste oznake nekretnine glasi: </w:t>
      </w:r>
    </w:p>
    <w:p w:rsidRDefault="0090662C" w:rsidP="00D45DA9" w:rsidR="00D45DA9" w:rsidRPr="00D45DA9">
      <w:pPr>
        <w:pStyle w:val="ListaeSPIS"/>
        <w:numPr>
          <w:ilvl w:val="0"/>
          <w:numId w:val="48"/>
        </w:numPr>
      </w:pPr>
      <w:r>
        <w:t xml:space="preserve">4. </w:t>
      </w:r>
      <w:r w:rsidR="00D45DA9">
        <w:t>s</w:t>
      </w:r>
      <w:r>
        <w:t>uvlasnički dio (2097/445236)</w:t>
      </w:r>
      <w:r w:rsidR="00D45DA9">
        <w:t xml:space="preserve"> i 70. suvlasnički udio (1824/445236)</w:t>
      </w:r>
      <w:r>
        <w:t xml:space="preserve"> na </w:t>
      </w:r>
      <w:r w:rsidR="00D9788F">
        <w:t xml:space="preserve"> K. č. br. 1099/1 Put Oraščić od 823 m2 upisana u z. k. ul. 13342 K. O.</w:t>
      </w:r>
      <w:r>
        <w:t xml:space="preserve"> Slavonski </w:t>
      </w:r>
      <w:r w:rsidR="00D9788F">
        <w:t xml:space="preserve"> Brod</w:t>
      </w:r>
      <w:r w:rsidR="00D45DA9">
        <w:t>“</w:t>
      </w:r>
      <w:r w:rsidR="00D9788F">
        <w:rPr>
          <w:bCs/>
        </w:rPr>
        <w:t>                                                       </w:t>
      </w:r>
    </w:p>
    <w:p w:rsidRDefault="00D9788F" w:rsidP="007E64E7" w:rsidR="00D9788F">
      <w:pPr>
        <w:pStyle w:val="ListaeSPIS"/>
        <w:numPr>
          <w:ilvl w:val="0"/>
          <w:numId w:val="0"/>
        </w:numPr>
        <w:ind w:left="3600"/>
      </w:pPr>
      <w:r>
        <w:rPr>
          <w:bCs/>
        </w:rPr>
        <w:t>Obrazloženje</w:t>
      </w:r>
      <w:r>
        <w:t xml:space="preserve"> </w:t>
      </w:r>
    </w:p>
    <w:p w:rsidRDefault="00D9788F" w:rsidP="00363163" w:rsidR="00363163">
      <w:pPr>
        <w:jc w:val="both"/>
      </w:pPr>
      <w:r>
        <w:t xml:space="preserve">            U gore navedenoj pravnoj stvari došlo je do omaške u pisanju rješenja </w:t>
      </w:r>
      <w:r w:rsidR="00D45DA9">
        <w:t xml:space="preserve">i zaključka o prodaji u pisanju u odnosu na brojeve koji označavaju nekretninu.  </w:t>
      </w:r>
      <w:r>
        <w:t>Greška u pisanju može ispraviti u svako doba, po čl. 342 st. 1. Zakona o parničnom postupku (Narodne novine broj 53/91, 91/92, 112/99, 88/01, 117/03, 88/05, 2/07, 84/08, 96/08 i 123/08, 57/11, 25/13 i 89/14),  koji se supsidijarno primjenjuje u ovom postupku. Stoga je  odlu</w:t>
      </w:r>
      <w:r w:rsidR="00363163">
        <w:t>č</w:t>
      </w:r>
      <w:r>
        <w:t>eno kao u izreci.</w:t>
      </w:r>
    </w:p>
    <w:p w:rsidRDefault="00D9788F" w:rsidP="00363163" w:rsidR="00363163">
      <w:r>
        <w:t>U Slavonskom Brodu 1</w:t>
      </w:r>
      <w:r w:rsidR="00D45DA9">
        <w:t>3</w:t>
      </w:r>
      <w:r>
        <w:t xml:space="preserve">. </w:t>
      </w:r>
      <w:r w:rsidR="00D45DA9">
        <w:t xml:space="preserve"> veljače </w:t>
      </w:r>
      <w:r>
        <w:t>2016.</w:t>
      </w:r>
      <w:r w:rsidR="00363163">
        <w:t xml:space="preserve"> </w:t>
      </w:r>
      <w:r w:rsidR="00363163">
        <w:tab/>
      </w:r>
      <w:r w:rsidR="00363163">
        <w:tab/>
      </w:r>
      <w:r w:rsidR="00363163">
        <w:tab/>
      </w:r>
      <w:r w:rsidR="00363163">
        <w:tab/>
        <w:t>STEČAJNI SUDAC:</w:t>
      </w:r>
    </w:p>
    <w:p w:rsidRDefault="00363163" w:rsidP="00363163" w:rsidR="00363163">
      <w:r>
        <w:t xml:space="preserve">                                                                                                    </w:t>
      </w:r>
      <w:r w:rsidR="007E64E7">
        <w:t xml:space="preserve">  </w:t>
      </w:r>
      <w:r>
        <w:t xml:space="preserve">Daniela Martini Maoduš </w:t>
      </w:r>
    </w:p>
    <w:p w:rsidRDefault="00D9788F" w:rsidP="00D9788F" w:rsidR="00D9788F">
      <w:pPr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NAPUTAK O PRAVNOM LIJEKU:</w:t>
      </w:r>
    </w:p>
    <w:p w:rsidRDefault="00D9788F" w:rsidP="00363163" w:rsidR="00363163">
      <w:p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Protiv ovog rješenja dopuštena je žalba u roku od 8 dana od dana  objave rješenja.</w:t>
      </w:r>
      <w:r w:rsidR="00A9089D">
        <w:rPr>
          <w:b/>
          <w:bCs/>
          <w:sz w:val="16"/>
          <w:szCs w:val="16"/>
        </w:rPr>
        <w:t xml:space="preserve"> Smatra se da je rješenje objavljeno 8 dana od dana objave rješenja na e oglasnoj ploči suda. </w:t>
      </w:r>
      <w:r>
        <w:rPr>
          <w:b/>
          <w:bCs/>
          <w:sz w:val="16"/>
          <w:szCs w:val="16"/>
        </w:rPr>
        <w:t xml:space="preserve"> </w:t>
      </w:r>
      <w:r w:rsidR="00363163">
        <w:rPr>
          <w:b/>
          <w:bCs/>
          <w:sz w:val="16"/>
          <w:szCs w:val="16"/>
        </w:rPr>
        <w:t xml:space="preserve">Žalba se upućuje Trgovačkom sudu u Osijeku Stalna služba u Slav.Brodu u tri primjerka, a o žalbi odlučuje Visoki trgovački sud RH Zagreb. </w:t>
      </w:r>
    </w:p>
    <w:p w:rsidRDefault="007E64E7" w:rsidP="00363163" w:rsidR="007E64E7">
      <w:p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lastRenderedPageBreak/>
        <w:t>Dostaviti: Fini-poštom</w:t>
      </w:r>
    </w:p>
    <w:p w:rsidRDefault="007E64E7" w:rsidP="00363163" w:rsidR="007E64E7">
      <w:pPr>
        <w:jc w:val="both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-objaviti na eOglasna ploča suda</w:t>
      </w:r>
    </w:p>
    <w:p w:rsidRDefault="00D9788F" w:rsidP="00D9788F" w:rsidR="00D9788F">
      <w:pPr>
        <w:jc w:val="both"/>
        <w:rPr>
          <w:b/>
          <w:bCs/>
          <w:sz w:val="16"/>
          <w:szCs w:val="16"/>
        </w:rPr>
      </w:pPr>
    </w:p>
    <w:p w:rsidRDefault="00D9788F" w:rsidP="00D9788F" w:rsidR="00D9788F">
      <w:pPr>
        <w:rPr>
          <w:b/>
          <w:bCs/>
        </w:rPr>
      </w:pPr>
    </w:p>
    <w:p w:rsidRDefault="00D9788F" w:rsidP="00D9788F" w:rsidR="00D9788F">
      <w:pPr>
        <w:rPr>
          <w:b/>
          <w:bCs/>
        </w:rPr>
      </w:pPr>
    </w:p>
    <w:p w:rsidRDefault="00D9788F" w:rsidP="00D9788F" w:rsidR="00D9788F">
      <w:pPr>
        <w:jc w:val="both"/>
      </w:pPr>
    </w:p>
    <w:p w:rsidRDefault="00D9788F" w:rsidP="00D9788F" w:rsidR="00D9788F">
      <w:pPr>
        <w:jc w:val="both"/>
      </w:pPr>
    </w:p>
    <w:p w:rsidRDefault="00D9788F" w:rsidP="00D9788F" w:rsidR="00D9788F"/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9ED" w:rsidP="00537B78" w:rsidR="006949ED">
      <w:r>
        <w:separator/>
      </w:r>
    </w:p>
  </w:endnote>
  <w:endnote w:id="0" w:type="continuationSeparator">
    <w:p w:rsidRDefault="006949ED" w:rsidP="00537B78" w:rsidR="00694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9ED" w:rsidP="00537B78" w:rsidR="006949ED">
      <w:r>
        <w:separator/>
      </w:r>
    </w:p>
  </w:footnote>
  <w:footnote w:id="0" w:type="continuationSeparator">
    <w:p w:rsidRDefault="006949ED" w:rsidP="00537B78" w:rsidR="006949E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7BB40AC"/>
    <w:multiLevelType w:val="hybridMultilevel"/>
    <w:tmpl w:val="0AD272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9382918"/>
    <w:multiLevelType w:val="hybridMultilevel"/>
    <w:tmpl w:val="ADA62EE8"/>
    <w:lvl w:tplc="5A68CC5E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63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1DAF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9ED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4E7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662C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89D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BC8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C86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DA9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88F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585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79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1.png@01D20AB3.997C003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St-240/2015-135</izvorni_sadrzaj>
    <derivirana_varijabla naziv="DomainObject.Oznaka_1">St-240/2015-135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2015.</izvorni_sadrzaj>
    <derivirana_varijabla naziv="DomainObject.Predmet.DatumOsnivanja_1">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St-240/2015</izvorni_sadrzaj>
    <derivirana_varijabla naziv="DomainObject.Predmet.OznakaBroj_1">St-240/2015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radi odlučivanja prosljeđena na VTS Zagreb, Materijalni oblik spisa u Stalnoj službi, elektronički poslan na VTS i zbog toga ima napomenu pomoćni omot        I, II  dio u 22.11.    III  dio kod suca</izvorni_sadrzaj>
    <derivirana_varijabla naziv="DomainObject.Predmet.PrimjedbaSuca_1">Preslika dijela spisa radi odlučivanja prosljeđena na VTS Zagreb, Materijalni oblik spisa u Stalnoj službi, elektronički poslan na VTS i zbog toga ima napomenu pomoćni omot        I, II  dio u 22.11.    III  dio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FENIX društvo s ograničenom odgovornošću za graditeljstvo, trgovinu i usluge</izvorni_sadrzaj>
    <derivirana_varijabla naziv="DomainObject.Predmet.ProtustrankaFormated_1">  FENIX društvo s ograničenom odgovornošću za graditeljstvo, trgovinu i usluge</derivirana_varijabla>
  </DomainObject.Predmet.ProtustrankaFormated>
  <DomainObject.Predmet.ProtustrankaFormatedOIB>
    <izvorni_sadrzaj>  FENIX društvo s ograničenom odgovornošću za graditeljstvo, trgovinu i usluge, OIB 11119953057</izvorni_sadrzaj>
    <derivirana_varijabla naziv="DomainObject.Predmet.ProtustrankaFormatedOIB_1">  FENIX društvo s ograničenom odgovornošću za graditeljstvo, trgovinu i usluge, OIB 11119953057</derivirana_varijabla>
  </DomainObject.Predmet.ProtustrankaFormatedOIB>
  <DomainObject.Predmet.ProtustrankaFormatedWithAdress>
    <izvorni_sadrzaj> FENIX društvo s ograničenom odgovornošću za graditeljstvo, trgovinu i usluge, Vinogradska 2F, 35000 Slavonski Brod</izvorni_sadrzaj>
    <derivirana_varijabla naziv="DomainObject.Predmet.ProtustrankaFormatedWithAdress_1"> FENIX društvo s ograničenom odgovornošću za graditeljstvo, trgovinu i usluge, Vinogradska 2F, 35000 Slavonski Brod</derivirana_varijabla>
  </DomainObject.Predmet.ProtustrankaFormatedWithAdress>
  <DomainObject.Predmet.ProtustrankaFormatedWithAdressOIB>
    <izvorni_sadrzaj> FENIX društvo s ograničenom odgovornošću za graditeljstvo, trgovinu i usluge, OIB 11119953057, Vinogradska 2F, 35000 Slavonski Brod</izvorni_sadrzaj>
    <derivirana_varijabla naziv="DomainObject.Predmet.ProtustrankaFormatedWithAdressOIB_1"> FENIX društvo s ograničenom odgovornošću za graditeljstvo, trgovinu i usluge, OIB 11119953057, Vinogradska 2F, 35000 Slavonski Brod</derivirana_varijabla>
  </DomainObject.Predmet.ProtustrankaFormatedWithAdressOIB>
  <DomainObject.Predmet.ProtustrankaWithAdress>
    <izvorni_sadrzaj>FENIX društvo s ograničenom odgovornošću za graditeljstvo, trgovinu i usluge Vinogradska 2F, 35000 Slavonski Brod</izvorni_sadrzaj>
    <derivirana_varijabla naziv="DomainObject.Predmet.ProtustrankaWithAdress_1">FENIX društvo s ograničenom odgovornošću za graditeljstvo, trgovinu i usluge Vinogradska 2F, 35000 Slavonski Brod</derivirana_varijabla>
  </DomainObject.Predmet.ProtustrankaWithAdress>
  <DomainObject.Predmet.ProtustrankaWithAdressOIB>
    <izvorni_sadrzaj>FENIX društvo s ograničenom odgovornošću za graditeljstvo, trgovinu i usluge, OIB 11119953057, Vinogradska 2F, 35000 Slavonski Brod</izvorni_sadrzaj>
    <derivirana_varijabla naziv="DomainObject.Predmet.ProtustrankaWithAdressOIB_1">FENIX društvo s ograničenom odgovornošću za graditeljstvo, trgovinu i usluge, OIB 11119953057, Vinogradska 2F, 35000 Slavonski Brod</derivirana_varijabla>
  </DomainObject.Predmet.ProtustrankaWithAdressOIB>
  <DomainObject.Predmet.ProtustrankaNazivFormated>
    <izvorni_sadrzaj>FENIX društvo s ograničenom odgovornošću za graditeljstvo, trgovinu i usluge</izvorni_sadrzaj>
    <derivirana_varijabla naziv="DomainObject.Predmet.ProtustrankaNazivFormated_1">FENIX društvo s ograničenom odgovornošću za graditeljstvo, trgovinu i usluge</derivirana_varijabla>
  </DomainObject.Predmet.ProtustrankaNazivFormated>
  <DomainObject.Predmet.ProtustrankaNazivFormatedOIB>
    <izvorni_sadrzaj>FENIX društvo s ograničenom odgovornošću za graditeljstvo, trgovinu i usluge, OIB 11119953057</izvorni_sadrzaj>
    <derivirana_varijabla naziv="DomainObject.Predmet.ProtustrankaNazivFormatedOIB_1">FENIX društvo s ograničenom odgovornošću za graditeljstvo, trgovinu i usluge, OIB 11119953057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FENIX društvo s ograničenom odgovornošću za graditeljstvo, trgovinu i usluge</izvorni_sadrzaj>
    <derivirana_varijabla naziv="DomainObject.Predmet.StrankaFormated_1">  FENIX društvo s ograničenom odgovornošću za graditeljstvo, trgovinu i usluge</derivirana_varijabla>
  </DomainObject.Predmet.StrankaFormated>
  <DomainObject.Predmet.StrankaFormatedOIB>
    <izvorni_sadrzaj>  FENIX društvo s ograničenom odgovornošću za graditeljstvo, trgovinu i usluge, OIB 11119953057</izvorni_sadrzaj>
    <derivirana_varijabla naziv="DomainObject.Predmet.StrankaFormatedOIB_1">  FENIX društvo s ograničenom odgovornošću za graditeljstvo, trgovinu i usluge, OIB 11119953057</derivirana_varijabla>
  </DomainObject.Predmet.StrankaFormatedOIB>
  <DomainObject.Predmet.StrankaFormatedWithAdress>
    <izvorni_sadrzaj> FENIX društvo s ograničenom odgovornošću za graditeljstvo, trgovinu i usluge, Vinogradska 2F, 35000 Slavonski Brod</izvorni_sadrzaj>
    <derivirana_varijabla naziv="DomainObject.Predmet.StrankaFormatedWithAdress_1"> FENIX društvo s ograničenom odgovornošću za graditeljstvo, trgovinu i usluge, Vinogradska 2F, 35000 Slavonski Brod</derivirana_varijabla>
  </DomainObject.Predmet.StrankaFormatedWithAdress>
  <DomainObject.Predmet.StrankaFormatedWithAdressOIB>
    <izvorni_sadrzaj> FENIX društvo s ograničenom odgovornošću za graditeljstvo, trgovinu i usluge, OIB 11119953057, Vinogradska 2F, 35000 Slavonski Brod</izvorni_sadrzaj>
    <derivirana_varijabla naziv="DomainObject.Predmet.StrankaFormatedWithAdressOIB_1"> FENIX društvo s ograničenom odgovornošću za graditeljstvo, trgovinu i usluge, OIB 11119953057, Vinogradska 2F, 35000 Slavonski Brod</derivirana_varijabla>
  </DomainObject.Predmet.StrankaFormatedWithAdressOIB>
  <DomainObject.Predmet.StrankaWithAdress>
    <izvorni_sadrzaj>FENIX društvo s ograničenom odgovornošću za graditeljstvo, trgovinu i usluge Vinogradska 2F,35000 Slavonski Brod</izvorni_sadrzaj>
    <derivirana_varijabla naziv="DomainObject.Predmet.StrankaWithAdress_1">FENIX društvo s ograničenom odgovornošću za graditeljstvo, trgovinu i usluge Vinogradska 2F,35000 Slavonski Brod</derivirana_varijabla>
  </DomainObject.Predmet.StrankaWithAdress>
  <DomainObject.Predmet.StrankaWithAdressOIB>
    <izvorni_sadrzaj>FENIX društvo s ograničenom odgovornošću za graditeljstvo, trgovinu i usluge, OIB 11119953057, Vinogradska 2F,35000 Slavonski Brod</izvorni_sadrzaj>
    <derivirana_varijabla naziv="DomainObject.Predmet.StrankaWithAdressOIB_1">FENIX društvo s ograničenom odgovornošću za graditeljstvo, trgovinu i usluge, OIB 11119953057, Vinogradska 2F,35000 Slavonski Brod</derivirana_varijabla>
  </DomainObject.Predmet.StrankaWithAdressOIB>
  <DomainObject.Predmet.StrankaNazivFormated>
    <izvorni_sadrzaj>FENIX društvo s ograničenom odgovornošću za graditeljstvo, trgovinu i usluge</izvorni_sadrzaj>
    <derivirana_varijabla naziv="DomainObject.Predmet.StrankaNazivFormated_1">FENIX društvo s ograničenom odgovornošću za graditeljstvo, trgovinu i usluge</derivirana_varijabla>
  </DomainObject.Predmet.StrankaNazivFormated>
  <DomainObject.Predmet.StrankaNazivFormatedOIB>
    <izvorni_sadrzaj>FENIX društvo s ograničenom odgovornošću za graditeljstvo, trgovinu i usluge, OIB 11119953057</izvorni_sadrzaj>
    <derivirana_varijabla naziv="DomainObject.Predmet.StrankaNazivFormatedOIB_1">FENIX društvo s ograničenom odgovornošću za graditeljstvo, trgovinu i usluge, OIB 11119953057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FENIX društvo s ograničenom odgovornošću za graditeljstvo, trgovinu i usluge</item>
    </izvorni_sadrzaj>
    <derivirana_varijabla naziv="DomainObject.Predmet.StrankaListFormated_1">
      <item>FENIX društvo s ograničenom odgovornošću za graditeljstvo, trgovinu i usluge</item>
    </derivirana_varijabla>
  </DomainObject.Predmet.StrankaListFormated>
  <DomainObject.Predmet.StrankaListFormatedOIB>
    <izvorni_sadrzaj>
      <item>FENIX društvo s ograničenom odgovornošću za graditeljstvo, trgovinu i usluge, OIB 11119953057</item>
    </izvorni_sadrzaj>
    <derivirana_varijabla naziv="DomainObject.Predmet.StrankaListFormatedOIB_1">
      <item>FENIX društvo s ograničenom odgovornošću za graditeljstvo, trgovinu i usluge, OIB 11119953057</item>
    </derivirana_varijabla>
  </DomainObject.Predmet.StrankaListFormatedOIB>
  <DomainObject.Predmet.StrankaListFormatedWithAdress>
    <izvorni_sadrzaj>
      <item>FENIX društvo s ograničenom odgovornošću za graditeljstvo, trgovinu i usluge, Vinogradska 2F, 35000 Slavonski Brod</item>
    </izvorni_sadrzaj>
    <derivirana_varijabla naziv="DomainObject.Predmet.StrankaListFormatedWithAdress_1">
      <item>FENIX društvo s ograničenom odgovornošću za graditeljstvo, trgovinu i usluge, Vinogradska 2F, 35000 Slavonski Brod</item>
    </derivirana_varijabla>
  </DomainObject.Predmet.StrankaListFormatedWithAdress>
  <DomainObject.Predmet.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StrankaListFormatedWithAdressOIB_1">
      <item>FENIX društvo s ograničenom odgovornošću za graditeljstvo, trgovinu i usluge, OIB 11119953057, Vinogradska 2F, 35000 Slavonski Brod</item>
    </derivirana_varijabla>
  </DomainObject.Predmet.StrankaListFormatedWithAdressOIB>
  <DomainObject.Predmet.StrankaListNazivFormated>
    <izvorni_sadrzaj>
      <item>FENIX društvo s ograničenom odgovornošću za graditeljstvo, trgovinu i usluge</item>
    </izvorni_sadrzaj>
    <derivirana_varijabla naziv="DomainObject.Predmet.StrankaListNazivFormated_1">
      <item>FENIX društvo s ograničenom odgovornošću za graditeljstvo, trgovinu i usluge</item>
    </derivirana_varijabla>
  </DomainObject.Predmet.StrankaListNazivFormated>
  <DomainObject.Predmet.StrankaListNazivFormatedOIB>
    <izvorni_sadrzaj>
      <item>FENIX društvo s ograničenom odgovornošću za graditeljstvo, trgovinu i usluge, OIB 11119953057</item>
    </izvorni_sadrzaj>
    <derivirana_varijabla naziv="DomainObject.Predmet.StrankaListNazivFormatedOIB_1">
      <item>FENIX društvo s ograničenom odgovornošću za graditeljstvo, trgovinu i usluge, OIB 11119953057</item>
    </derivirana_varijabla>
  </DomainObject.Predmet.StrankaListNazivFormatedOIB>
  <DomainObject.Predmet.ProtuStrankaListFormated>
    <izvorni_sadrzaj>
      <item>FENIX društvo s ograničenom odgovornošću za graditeljstvo, trgovinu i usluge</item>
    </izvorni_sadrzaj>
    <derivirana_varijabla naziv="DomainObject.Predmet.ProtuStrankaListFormated_1">
      <item>FENIX društvo s ograničenom odgovornošću za graditeljstvo, trgovinu i usluge</item>
    </derivirana_varijabla>
  </DomainObject.Predmet.ProtuStrankaListFormated>
  <DomainObject.Predmet.ProtuStrankaListFormatedOIB>
    <izvorni_sadrzaj>
      <item>FENIX društvo s ograničenom odgovornošću za graditeljstvo, trgovinu i usluge, OIB 11119953057</item>
    </izvorni_sadrzaj>
    <derivirana_varijabla naziv="DomainObject.Predmet.ProtuStrankaListFormatedOIB_1">
      <item>FENIX društvo s ograničenom odgovornošću za graditeljstvo, trgovinu i usluge, OIB 11119953057</item>
    </derivirana_varijabla>
  </DomainObject.Predmet.ProtuStrankaListFormatedOIB>
  <DomainObject.Predmet.ProtuStrankaListFormatedWithAdress>
    <izvorni_sadrzaj>
      <item>FENIX društvo s ograničenom odgovornošću za graditeljstvo, trgovinu i usluge, Vinogradska 2F, 35000 Slavonski Brod</item>
    </izvorni_sadrzaj>
    <derivirana_varijabla naziv="DomainObject.Predmet.ProtuStrankaListFormatedWithAdress_1">
      <item>FENIX društvo s ograničenom odgovornošću za graditeljstvo, trgovinu i usluge, Vinogradska 2F, 35000 Slavonski Brod</item>
    </derivirana_varijabla>
  </DomainObject.Predmet.ProtuStrankaListFormatedWithAdress>
  <DomainObject.Predmet.ProtuStrankaListFormatedWithAdressOIB>
    <izvorni_sadrzaj>
      <item>FENIX društvo s ograničenom odgovornošću za graditeljstvo, trgovinu i usluge, OIB 11119953057, Vinogradska 2F, 35000 Slavonski Brod</item>
    </izvorni_sadrzaj>
    <derivirana_varijabla naziv="DomainObject.Predmet.ProtuStrankaListFormatedWithAdressOIB_1">
      <item>FENIX društvo s ograničenom odgovornošću za graditeljstvo, trgovinu i usluge, OIB 11119953057, Vinogradska 2F, 35000 Slavonski Brod</item>
    </derivirana_varijabla>
  </DomainObject.Predmet.ProtuStrankaListFormatedWithAdressOIB>
  <DomainObject.Predmet.ProtuStrankaListNazivFormated>
    <izvorni_sadrzaj>
      <item>FENIX društvo s ograničenom odgovornošću za graditeljstvo, trgovinu i usluge</item>
    </izvorni_sadrzaj>
    <derivirana_varijabla naziv="DomainObject.Predmet.ProtuStrankaListNazivFormated_1">
      <item>FENIX društvo s ograničenom odgovornošću za graditeljstvo, trgovinu i usluge</item>
    </derivirana_varijabla>
  </DomainObject.Predmet.ProtuStrankaListNazivFormated>
  <DomainObject.Predmet.ProtuStrankaListNazivFormatedOIB>
    <izvorni_sadrzaj>
      <item>FENIX društvo s ograničenom odgovornošću za graditeljstvo, trgovinu i usluge, OIB 11119953057</item>
    </izvorni_sadrzaj>
    <derivirana_varijabla naziv="DomainObject.Predmet.ProtuStrankaListNazivFormatedOIB_1">
      <item>FENIX društvo s ograničenom odgovornošću za graditeljstvo, trgovinu i usluge, OIB 11119953057</item>
    </derivirana_varijabla>
  </DomainObject.Predmet.ProtuStrankaListNazivFormatedOIB>
  <DomainObject.Predmet.OstaliList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>
  <DomainObject.Predmet.OstaliList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FormatedOIB>
  <DomainObject.Predmet.OstaliListFormatedWithAdress>
    <izvorni_sadrzaj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_1">
      <item>Nikola Kruljac,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>
  <DomainObject.Predmet.OstaliListFormatedWithAdressOIB>
    <izvorni_sadrzaj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izvorni_sadrzaj>
    <derivirana_varijabla naziv="DomainObject.Predmet.OstaliListFormatedWithAdressOIB_1">
      <item>Nikola Kruljac, OIB 49223643131, Bana Josipa Jelačića 48, 31500 Martin</item>
      <item>Anka Perić-Mirosavljević, član uprave, Vinogradska 2F, 35000 Slavonski Brod</item>
      <item>Renata Fajdetić, član uprave, Vinogradska 2F, 35000 Slavonski Brod</item>
      <item>Damir Kreso dipl.oec., član uprave, Vinogradska 2F, 35000 Slavonski Brod</item>
      <item>Porezna Uprava Slavonije i Baranje, P.Svačića 2, 35000 Slavonski Brod</item>
      <item>Tomislav Olić, Klakar 209, 35000 Klakar</item>
    </derivirana_varijabla>
  </DomainObject.Predmet.OstaliListFormatedWithAdressOIB>
  <DomainObject.Predmet.OstaliListNazivFormated>
    <izvorni_sadrzaj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_1"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>
  <DomainObject.Predmet.OstaliListNazivFormatedOIB>
    <izvorni_sadrzaj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OstaliListNazivFormatedOIB_1">
      <item>Nikola Kruljac, OIB 49223643131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St-240/2015-135</izvorni_sadrzaj>
    <derivirana_varijabla naziv="DomainObject.PoslovniBrojDokumenta_1">St-240/2015-135</derivirana_varijabla>
  </DomainObject.PoslovniBrojDokumenta>
  <DomainObject.Predmet.StrankaIDrugi>
    <izvorni_sadrzaj>FENIX društvo s ograničenom odgovornošću za graditeljstvo, trgovinu i usluge</izvorni_sadrzaj>
    <derivirana_varijabla naziv="DomainObject.Predmet.StrankaIDrugi_1">FENIX društvo s ograničenom odgovornošću za graditeljstvo, trgovinu i usluge</derivirana_varijabla>
  </DomainObject.Predmet.StrankaIDrugi>
  <DomainObject.Predmet.ProtustrankaIDrugi>
    <izvorni_sadrzaj>FENIX društvo s ograničenom odgovornošću za graditeljstvo, trgovinu i usluge</izvorni_sadrzaj>
    <derivirana_varijabla naziv="DomainObject.Predmet.ProtustrankaIDrugi_1">FENIX društvo s ograničenom odgovornošću za graditeljstvo, trgovinu i usluge</derivirana_varijabla>
  </DomainObject.Predmet.ProtustrankaIDrugi>
  <DomainObject.Predmet.StrankaIDrugiAdressOIB>
    <izvorni_sadrzaj>FENIX društvo s ograničenom odgovornošću za graditeljstvo, trgovinu i usluge, OIB 11119953057, Vinogradska 2F, 35000 Slavonski Brod</izvorni_sadrzaj>
    <derivirana_varijabla naziv="DomainObject.Predmet.StrankaIDrugiAdressOIB_1">FENIX društvo s ograničenom odgovornošću za graditeljstvo, trgovinu i usluge, OIB 11119953057, Vinogradska 2F, 35000 Slavonski Brod</derivirana_varijabla>
  </DomainObject.Predmet.StrankaIDrugiAdressOIB>
  <DomainObject.Predmet.ProtustrankaIDrugiAdressOIB>
    <izvorni_sadrzaj>FENIX društvo s ograničenom odgovornošću za graditeljstvo, trgovinu i usluge, OIB 11119953057, Vinogradska 2F, 35000 Slavonski Brod</izvorni_sadrzaj>
    <derivirana_varijabla naziv="DomainObject.Predmet.ProtustrankaIDrugiAdressOIB_1">FENIX društvo s ograničenom odgovornošću za graditeljstvo, trgovinu i usluge, OIB 11119953057, Vinogradska 2F,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izvorni_sadrzaj>
    <derivirana_varijabla naziv="DomainObject.Predmet.SudioniciListNaziv_1">
      <item>FENIX društvo s ograničenom odgovornošću za graditeljstvo, trgovinu i usluge</item>
      <item>FENIX društvo s ograničenom odgovornošću za graditeljstvo, trgovinu i usluge</item>
      <item>Nikola Kruljac</item>
      <item>Anka Perić-Mirosavljević, član uprave</item>
      <item>Renata Fajdetić, član uprave</item>
      <item>Damir Kreso dipl.oec., član uprave</item>
      <item>Porezna Uprava Slavonije i Baranje</item>
      <item>Tomislav Olić</item>
    </derivirana_varijabla>
  </DomainObject.Predmet.SudioniciListNaziv>
  <DomainObject.Predmet.SudioniciListAdressOIB>
    <izvorni_sadrzaj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izvorni_sadrzaj>
    <derivirana_varijabla naziv="DomainObject.Predmet.SudioniciListAdressOIB_1">
      <item>FENIX društvo s ograničenom odgovornošću za graditeljstvo, trgovinu i usluge, OIB 11119953057, Vinogradska 2F,35000 Slavonski Brod</item>
      <item>FENIX društvo s ograničenom odgovornošću za graditeljstvo, trgovinu i usluge, OIB 11119953057, Vinogradska 2F,35000 Slavonski Brod</item>
      <item>Nikola Kruljac, OIB 49223643131, Bana Josipa Jelačića 48,31500 Martin</item>
      <item>Anka Perić-Mirosavljević, član uprave, Vinogradska 2F,35000 Slavonski Brod</item>
      <item>Renata Fajdetić, član uprave, Vinogradska 2F,35000 Slavonski Brod</item>
      <item>Damir Kreso dipl.oec., član uprave, Vinogradska 2F,35000 Slavonski Brod</item>
      <item>Porezna Uprava Slavonije i Baranje, P.Svačića 2,35000 Slavonski Brod</item>
      <item>Tomislav Olić, Klakar 209,35000 Klakar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019B2C-413A-439D-81F3-3236B27F7C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320</properties:Words>
  <properties:Characters>1538</properties:Characters>
  <properties:Lines>42</properties:Lines>
  <properties:Paragraphs>19</properties:Paragraphs>
  <properties:TotalTime>65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2017-02-14T08:40:00Z</dcterms:modified>
  <cp:revision>22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St-240/2015-135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