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75923" w14:paraId="857592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923DED">
        <w:t>8</w:t>
      </w:r>
      <w:r w:rsidR="001C1D6B">
        <w:t>297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17CEB">
        <w:t>22</w:t>
      </w:r>
      <w:r w:rsidR="00AC4528">
        <w:t>.</w:t>
      </w:r>
      <w:r w:rsidR="00ED5BA8">
        <w:t>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ED5BA8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1C1D6B">
        <w:t xml:space="preserve">POLJOPRIVREDNA STANICA d.o.o., Velika Gorica, Trg kralja Tomislava 37 </w:t>
      </w:r>
      <w:r w:rsidR="008C3477">
        <w:t>(</w:t>
      </w:r>
      <w:r w:rsidR="001C1D6B">
        <w:t>OIB:72134123768</w:t>
      </w:r>
      <w:r w:rsidR="00E76EAC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1C1D6B">
        <w:t>1.102.432,22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B17CEB">
        <w:t>22</w:t>
      </w:r>
      <w:r w:rsidR="00ED5BA8">
        <w:t>.veljače 2016</w:t>
      </w:r>
      <w:r w:rsidR="00590AEF">
        <w:t>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0BDA" w:rsidR="00040BDA">
      <w:r>
        <w:separator/>
      </w:r>
    </w:p>
  </w:endnote>
  <w:endnote w:id="0" w:type="continuationSeparator">
    <w:p w:rsidRDefault="00040BDA" w:rsidR="00040B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0BDA" w:rsidR="00040BDA">
      <w:r>
        <w:separator/>
      </w:r>
    </w:p>
  </w:footnote>
  <w:footnote w:id="0" w:type="continuationSeparator">
    <w:p w:rsidRDefault="00040BDA" w:rsidR="00040B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8F9"/>
    <w:rsid w:val="000260BA"/>
    <w:rsid w:val="00040BDA"/>
    <w:rsid w:val="00057476"/>
    <w:rsid w:val="00075413"/>
    <w:rsid w:val="00094677"/>
    <w:rsid w:val="000A7F03"/>
    <w:rsid w:val="000F2630"/>
    <w:rsid w:val="00114EAD"/>
    <w:rsid w:val="00114F63"/>
    <w:rsid w:val="00146D5B"/>
    <w:rsid w:val="00167D8E"/>
    <w:rsid w:val="00185571"/>
    <w:rsid w:val="001902EF"/>
    <w:rsid w:val="001A3681"/>
    <w:rsid w:val="001C1487"/>
    <w:rsid w:val="001C1D6B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97E89"/>
    <w:rsid w:val="005A0039"/>
    <w:rsid w:val="005B5D7F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6B6B52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72DE8"/>
    <w:rsid w:val="008A67D0"/>
    <w:rsid w:val="008C0E32"/>
    <w:rsid w:val="008C3477"/>
    <w:rsid w:val="008F02CD"/>
    <w:rsid w:val="008F1CE1"/>
    <w:rsid w:val="008F253F"/>
    <w:rsid w:val="00902E3C"/>
    <w:rsid w:val="00903185"/>
    <w:rsid w:val="009055CA"/>
    <w:rsid w:val="00920CA0"/>
    <w:rsid w:val="00923DED"/>
    <w:rsid w:val="009419D8"/>
    <w:rsid w:val="009868E0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A0BD6"/>
    <w:rsid w:val="00AC4528"/>
    <w:rsid w:val="00AC7E42"/>
    <w:rsid w:val="00AD027A"/>
    <w:rsid w:val="00B17CEB"/>
    <w:rsid w:val="00B30C38"/>
    <w:rsid w:val="00B4201C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4464E"/>
    <w:rsid w:val="00D66226"/>
    <w:rsid w:val="00D97453"/>
    <w:rsid w:val="00E045D4"/>
    <w:rsid w:val="00E46BE6"/>
    <w:rsid w:val="00E66341"/>
    <w:rsid w:val="00E76EAC"/>
    <w:rsid w:val="00EB0836"/>
    <w:rsid w:val="00EB190D"/>
    <w:rsid w:val="00EC3302"/>
    <w:rsid w:val="00ED5BA8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7C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7C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7C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7C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7C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7C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7C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7C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7C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7C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8297</izvorni_sadrzaj>
    <derivirana_varijabla naziv="DomainObject.Predmet.Broj_1">8297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St-8297/2015</izvorni_sadrzaj>
    <derivirana_varijabla naziv="DomainObject.Predmet.OznakaBroj_1">St-8297/2015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STANICA d.o.o.</izvorni_sadrzaj>
    <derivirana_varijabla naziv="DomainObject.Predmet.ProtustrankaFormated_1">  POLJOPRIVREDNA STANICA d.o.o.</derivirana_varijabla>
  </DomainObject.Predmet.ProtustrankaFormated>
  <DomainObject.Predmet.ProtustrankaFormatedOIB>
    <izvorni_sadrzaj>  POLJOPRIVREDNA STANICA d.o.o., OIB 72134123768</izvorni_sadrzaj>
    <derivirana_varijabla naziv="DomainObject.Predmet.ProtustrankaFormatedOIB_1">  POLJOPRIVREDNA STANICA d.o.o., OIB 72134123768</derivirana_varijabla>
  </DomainObject.Predmet.ProtustrankaFormatedOIB>
  <DomainObject.Predmet.ProtustrankaFormatedWithAdress>
    <izvorni_sadrzaj> POLJOPRIVREDNA STANICA d.o.o., Trg Kralja Tomislava 37, 10410 Velika Gorica</izvorni_sadrzaj>
    <derivirana_varijabla naziv="DomainObject.Predmet.ProtustrankaFormatedWithAdress_1"> POLJOPRIVREDNA STANICA d.o.o., Trg Kralja Tomislava 37, 10410 Velika Gorica</derivirana_varijabla>
  </DomainObject.Predmet.ProtustrankaFormatedWithAdress>
  <DomainObject.Predmet.ProtustrankaFormatedWithAdressOIB>
    <izvorni_sadrzaj> POLJOPRIVREDNA STANICA d.o.o., OIB 72134123768, Trg Kralja Tomislava 37, 10410 Velika Gorica</izvorni_sadrzaj>
    <derivirana_varijabla naziv="DomainObject.Predmet.ProtustrankaFormatedWithAdressOIB_1"> POLJOPRIVREDNA STANICA d.o.o., OIB 72134123768, Trg Kralja Tomislava 37, 10410 Velika Gorica</derivirana_varijabla>
  </DomainObject.Predmet.ProtustrankaFormatedWithAdressOIB>
  <DomainObject.Predmet.ProtustrankaWithAdress>
    <izvorni_sadrzaj>POLJOPRIVREDNA STANICA d.o.o. Trg Kralja Tomislava 37, 10410 Velika Gorica</izvorni_sadrzaj>
    <derivirana_varijabla naziv="DomainObject.Predmet.ProtustrankaWithAdress_1">POLJOPRIVREDNA STANICA d.o.o. Trg Kralja Tomislava 37, 10410 Velika Gorica</derivirana_varijabla>
  </DomainObject.Predmet.ProtustrankaWithAdress>
  <DomainObject.Predmet.ProtustrankaWithAdressOIB>
    <izvorni_sadrzaj>POLJOPRIVREDNA STANICA d.o.o., OIB 72134123768, Trg Kralja Tomislava 37, 10410 Velika Gorica</izvorni_sadrzaj>
    <derivirana_varijabla naziv="DomainObject.Predmet.ProtustrankaWithAdressOIB_1">POLJOPRIVREDNA STANICA d.o.o., OIB 72134123768, Trg Kralja Tomislava 37, 10410 Velika Gorica</derivirana_varijabla>
  </DomainObject.Predmet.ProtustrankaWithAdressOIB>
  <DomainObject.Predmet.ProtustrankaNazivFormated>
    <izvorni_sadrzaj>POLJOPRIVREDNA STANICA d.o.o.</izvorni_sadrzaj>
    <derivirana_varijabla naziv="DomainObject.Predmet.ProtustrankaNazivFormated_1">POLJOPRIVREDNA STANICA d.o.o.</derivirana_varijabla>
  </DomainObject.Predmet.ProtustrankaNazivFormated>
  <DomainObject.Predmet.ProtustrankaNazivFormatedOIB>
    <izvorni_sadrzaj>POLJOPRIVREDNA STANICA d.o.o., OIB 72134123768</izvorni_sadrzaj>
    <derivirana_varijabla naziv="DomainObject.Predmet.ProtustrankaNazivFormatedOIB_1">POLJOPRIVREDNA STANICA d.o.o., OIB 72134123768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STANICA d.o.o.</item>
    </izvorni_sadrzaj>
    <derivirana_varijabla naziv="DomainObject.Predmet.ProtuStrankaListFormated_1">
      <item>POLJOPRIVREDNA STANICA d.o.o.</item>
    </derivirana_varijabla>
  </DomainObject.Predmet.ProtuStrankaListFormated>
  <DomainObject.Predmet.ProtuStrankaListFormatedOIB>
    <izvorni_sadrzaj>
      <item>POLJOPRIVREDNA STANICA d.o.o., OIB 72134123768</item>
    </izvorni_sadrzaj>
    <derivirana_varijabla naziv="DomainObject.Predmet.ProtuStrankaListFormatedOIB_1">
      <item>POLJOPRIVREDNA STANICA d.o.o., OIB 72134123768</item>
    </derivirana_varijabla>
  </DomainObject.Predmet.ProtuStrankaListFormatedOIB>
  <DomainObject.Predmet.ProtuStrankaListFormatedWithAdress>
    <izvorni_sadrzaj>
      <item>POLJOPRIVREDNA STANICA d.o.o., Trg Kralja Tomislava 37, 10410 Velika Gorica</item>
    </izvorni_sadrzaj>
    <derivirana_varijabla naziv="DomainObject.Predmet.ProtuStrankaListFormatedWithAdress_1">
      <item>POLJOPRIVREDNA STANICA d.o.o., Trg Kralja Tomislava 37, 10410 Velika Gorica</item>
    </derivirana_varijabla>
  </DomainObject.Predmet.ProtuStrankaListFormatedWithAdress>
  <DomainObject.Predmet.ProtuStrankaListFormatedWithAdressOIB>
    <izvorni_sadrzaj>
      <item>POLJOPRIVREDNA STANICA d.o.o., OIB 72134123768, Trg Kralja Tomislava 37, 10410 Velika Gorica</item>
    </izvorni_sadrzaj>
    <derivirana_varijabla naziv="DomainObject.Predmet.ProtuStrankaListFormatedWithAdressOIB_1">
      <item>POLJOPRIVREDNA STANICA d.o.o., OIB 72134123768, Trg Kralja Tomislava 37, 10410 Velika Gorica</item>
    </derivirana_varijabla>
  </DomainObject.Predmet.ProtuStrankaListFormatedWithAdressOIB>
  <DomainObject.Predmet.ProtuStrankaListNazivFormated>
    <izvorni_sadrzaj>
      <item>POLJOPRIVREDNA STANICA d.o.o.</item>
    </izvorni_sadrzaj>
    <derivirana_varijabla naziv="DomainObject.Predmet.ProtuStrankaListNazivFormated_1">
      <item>POLJOPRIVREDNA STANICA d.o.o.</item>
    </derivirana_varijabla>
  </DomainObject.Predmet.ProtuStrankaListNazivFormated>
  <DomainObject.Predmet.ProtuStrankaListNazivFormatedOIB>
    <izvorni_sadrzaj>
      <item>POLJOPRIVREDNA STANICA d.o.o., OIB 72134123768</item>
    </izvorni_sadrzaj>
    <derivirana_varijabla naziv="DomainObject.Predmet.ProtuStrankaListNazivFormatedOIB_1">
      <item>POLJOPRIVREDNA STANICA d.o.o., OIB 72134123768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STANICA d.o.o.</izvorni_sadrzaj>
    <derivirana_varijabla naziv="DomainObject.Predmet.ProtustrankaIDrugi_1">POLJOPRIVREDNA STANICA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POLJOPRIVREDNA STANICA d.o.o., OIB 72134123768, Trg Kralja Tomislava 37, 10410 Velika Gorica</izvorni_sadrzaj>
    <derivirana_varijabla naziv="DomainObject.Predmet.ProtustrankaIDrugiAdressOIB_1">POLJOPRIVREDNA STANICA d.o.o., OIB 72134123768, Trg Kralja Tomislava 37,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STANICA d.o.o.</item>
    </izvorni_sadrzaj>
    <derivirana_varijabla naziv="DomainObject.Predmet.SudioniciListNaziv_1">
      <item>FINA Regionalni centar Zagreb</item>
      <item>POLJOPRIVREDNA STANICA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POLJOPRIVREDNA STANICA d.o.o., OIB 72134123768, Trg Kralja Tomislava 37,10410 Velika Gorica</item>
    </izvorni_sadrzaj>
    <derivirana_varijabla naziv="DomainObject.Predmet.SudioniciListAdressOIB_1">
      <item>FINA Regionalni centar Zagreb, OIB 85821130368, Trg svibanjskih žrtava 1995. 1,10000 Zagreb</item>
      <item>POLJOPRIVREDNA STANICA d.o.o., OIB 72134123768, Trg Kralja Tomislava 37,10410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72134123768</item>
    </izvorni_sadrzaj>
    <derivirana_varijabla naziv="DomainObject.Predmet.SudioniciListNazivOIB_1">
      <item>, OIB 85821130368</item>
      <item>, OIB 72134123768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1331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2016-02-23T08:43:00Z</dcterms:created>
  <dc:creator>ilukac</dc:creator>
  <cp:lastModifiedBy>Marina Gojić</cp:lastModifiedBy>
  <cp:lastPrinted>2016-02-23T11:02:00Z</cp:lastPrinted>
  <dcterms:modified xmlns:xsi="http://www.w3.org/2001/XMLSchema-instance" xsi:type="dcterms:W3CDTF">2016-02-23T11:02:00Z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