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eb4b" w14:paraId="331eb4b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1A1C66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6235A4" w:rsidRPr="006235A4">
        <w:rPr>
          <w:rFonts w:hAnsi="Times New Roman" w:ascii="Times New Roman"/>
          <w:lang w:val="hr-HR"/>
        </w:rPr>
        <w:t xml:space="preserve"> </w:t>
      </w:r>
      <w:r w:rsidR="00CD1EAB" w:rsidRPr="00CD1EAB">
        <w:rPr>
          <w:rFonts w:hAnsi="Times New Roman" w:ascii="Times New Roman"/>
          <w:szCs w:val="24"/>
          <w:lang w:val="hr-HR"/>
        </w:rPr>
        <w:t>VALTEN ART d.o.o. u stečaju, Križevci, Nemčićev trg 5, OIB: 95344351645</w:t>
      </w:r>
      <w:r w:rsidR="00CD1EAB">
        <w:rPr>
          <w:rFonts w:hAnsi="Times New Roman" w:ascii="Times New Roman"/>
          <w:szCs w:val="24"/>
          <w:lang w:val="hr-HR"/>
        </w:rPr>
        <w:t xml:space="preserve">, 18. travnja </w:t>
      </w:r>
      <w:r w:rsidR="001A1C66" w:rsidRPr="006235A4">
        <w:rPr>
          <w:rFonts w:hAnsi="Times New Roman" w:ascii="Times New Roman"/>
          <w:lang w:val="hr-HR"/>
        </w:rPr>
        <w:t>2017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CA1A0F" w:rsidR="00CA1A0F" w:rsidRPr="001A1C66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ovome</w:t>
      </w:r>
      <w:r w:rsidR="00BC2385">
        <w:rPr>
          <w:rFonts w:hAnsi="Times New Roman" w:ascii="Times New Roman"/>
          <w:szCs w:val="24"/>
          <w:lang w:val="hr-HR"/>
        </w:rPr>
        <w:t xml:space="preserve"> predmetu određuje se</w:t>
      </w:r>
      <w:r w:rsidRPr="00B059F1">
        <w:rPr>
          <w:rFonts w:hAnsi="Times New Roman" w:ascii="Times New Roman"/>
          <w:szCs w:val="24"/>
          <w:lang w:val="hr-HR"/>
        </w:rPr>
        <w:t xml:space="preserve"> ispitno ročište radi i</w:t>
      </w:r>
      <w:r>
        <w:rPr>
          <w:rFonts w:hAnsi="Times New Roman" w:ascii="Times New Roman"/>
          <w:szCs w:val="24"/>
          <w:lang w:val="hr-HR"/>
        </w:rPr>
        <w:t>spitivanja prija</w:t>
      </w:r>
      <w:r w:rsidR="001A1C66">
        <w:rPr>
          <w:rFonts w:hAnsi="Times New Roman" w:ascii="Times New Roman"/>
          <w:szCs w:val="24"/>
          <w:lang w:val="hr-HR"/>
        </w:rPr>
        <w:t xml:space="preserve">vljene tražbine </w:t>
      </w:r>
      <w:r w:rsidR="00E04ABD">
        <w:rPr>
          <w:rFonts w:hAnsi="Times New Roman" w:ascii="Times New Roman"/>
          <w:szCs w:val="24"/>
          <w:lang w:val="hr-HR"/>
        </w:rPr>
        <w:t>vjerovnika</w:t>
      </w:r>
      <w:r w:rsidR="00CD1EAB">
        <w:rPr>
          <w:rFonts w:hAnsi="Times New Roman" w:ascii="Times New Roman"/>
          <w:szCs w:val="24"/>
          <w:lang w:val="hr-HR"/>
        </w:rPr>
        <w:t xml:space="preserve"> Zagrebačke banke d.d. Zagreb, Paromlinska 2, Zagreb i HRT, javne ustanove, Zagreb</w:t>
      </w:r>
      <w:r w:rsidR="00E04ABD">
        <w:rPr>
          <w:rFonts w:hAnsi="Times New Roman" w:ascii="Times New Roman"/>
          <w:szCs w:val="24"/>
          <w:lang w:val="hr-HR"/>
        </w:rPr>
        <w:t>,</w:t>
      </w:r>
      <w:r w:rsidR="00CD1EAB">
        <w:rPr>
          <w:rFonts w:hAnsi="Times New Roman" w:ascii="Times New Roman"/>
          <w:szCs w:val="24"/>
          <w:lang w:val="hr-HR"/>
        </w:rPr>
        <w:t xml:space="preserve"> Prisavlje 3,</w:t>
      </w:r>
      <w:r w:rsidR="00E04ABD"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</w:t>
      </w:r>
      <w:r w:rsidR="001A1C66">
        <w:rPr>
          <w:rFonts w:hAnsi="Times New Roman" w:ascii="Times New Roman"/>
          <w:b/>
          <w:szCs w:val="24"/>
          <w:lang w:val="hr-HR"/>
        </w:rPr>
        <w:t xml:space="preserve">. </w:t>
      </w:r>
      <w:r w:rsidR="006235A4">
        <w:rPr>
          <w:rFonts w:hAnsi="Times New Roman" w:ascii="Times New Roman"/>
          <w:b/>
          <w:szCs w:val="24"/>
          <w:lang w:val="hr-HR"/>
        </w:rPr>
        <w:t>lipnj</w:t>
      </w:r>
      <w:r w:rsidR="001A1C66">
        <w:rPr>
          <w:rFonts w:hAnsi="Times New Roman" w:ascii="Times New Roman"/>
          <w:b/>
          <w:szCs w:val="24"/>
          <w:lang w:val="hr-HR"/>
        </w:rPr>
        <w:t>a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 w:rsidRPr="00986F10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CD1EAB">
        <w:rPr>
          <w:rFonts w:hAnsi="Times New Roman" w:ascii="Times New Roman"/>
          <w:szCs w:val="24"/>
          <w:lang w:val="hr-HR"/>
        </w:rPr>
        <w:t>Stečajni upravitelj Želimir Uršulin, Ivanec, Trg hrvatskih ivanovaca 9,</w:t>
      </w:r>
    </w:p>
    <w:p w:rsidRDefault="00986F10" w:rsidP="0043741B" w:rsidR="00CD1EAB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CD1EAB">
        <w:rPr>
          <w:rFonts w:hAnsi="Times New Roman" w:ascii="Times New Roman"/>
          <w:szCs w:val="24"/>
          <w:lang w:val="hr-HR"/>
        </w:rPr>
        <w:t>Zagrebačka banka d.d. Zagreb, Paromlinska 2, Zagreb, OIB: 92963223473,</w:t>
      </w:r>
    </w:p>
    <w:p w:rsidRDefault="00CD1EAB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-HRT, javna ustanova, Zagreb, Prisavlje 3, OIB: 68419124305, 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CD1EAB">
        <w:rPr>
          <w:rFonts w:hAnsi="Times New Roman" w:ascii="Times New Roman"/>
          <w:szCs w:val="24"/>
          <w:lang w:val="hr-HR"/>
        </w:rPr>
        <w:t>18. travnja</w:t>
      </w:r>
      <w:r w:rsidR="001A1C66">
        <w:rPr>
          <w:rFonts w:hAnsi="Times New Roman" w:ascii="Times New Roman"/>
          <w:szCs w:val="24"/>
          <w:lang w:val="hr-HR"/>
        </w:rPr>
        <w:t xml:space="preserve">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CD1EAB">
      <w:pPr>
        <w:ind w:firstLine="708" w:left="5664"/>
        <w:jc w:val="both"/>
        <w:rPr>
          <w:rFonts w:hAnsi="Times New Roman" w:ascii="Times New Roman"/>
          <w:lang w:val="hr-HR"/>
        </w:rPr>
      </w:pPr>
      <w:r w:rsidRPr="00CD1EAB">
        <w:rPr>
          <w:rFonts w:hAnsi="Times New Roman" w:ascii="Times New Roman"/>
          <w:lang w:val="hr-HR"/>
        </w:rPr>
        <w:t>SUDAC</w:t>
      </w:r>
    </w:p>
    <w:p w:rsidRDefault="00BC2385" w:rsidP="00BC2385" w:rsidR="00BC2385" w:rsidRPr="00CD1EAB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BC2385" w:rsidP="00BC2385" w:rsidR="00BC2385" w:rsidRPr="00CD1EAB">
      <w:pPr>
        <w:ind w:firstLine="708" w:left="4956"/>
        <w:jc w:val="both"/>
        <w:rPr>
          <w:rFonts w:hAnsi="Times New Roman" w:ascii="Times New Roman"/>
          <w:lang w:val="hr-HR"/>
        </w:rPr>
      </w:pPr>
      <w:r w:rsidRPr="00CD1EAB">
        <w:rPr>
          <w:rFonts w:hAnsi="Times New Roman" w:ascii="Times New Roman"/>
          <w:lang w:val="hr-HR"/>
        </w:rPr>
        <w:t>Ksenija Flack-Makitan, v.r.</w:t>
      </w:r>
    </w:p>
    <w:p w:rsidRDefault="00BC2385" w:rsidP="00BC2385" w:rsidR="00BC2385" w:rsidRPr="00CD1EAB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BC2385" w:rsidP="00BC2385" w:rsidR="00BC2385" w:rsidRPr="00CD1EAB">
      <w:pPr>
        <w:ind w:left="4956"/>
        <w:jc w:val="both"/>
        <w:rPr>
          <w:rFonts w:hAnsi="Times New Roman" w:ascii="Times New Roman"/>
          <w:lang w:val="hr-HR"/>
        </w:rPr>
      </w:pPr>
      <w:r w:rsidRPr="00CD1EAB">
        <w:rPr>
          <w:rFonts w:hAnsi="Times New Roman" w:ascii="Times New Roman"/>
          <w:lang w:val="hr-HR"/>
        </w:rPr>
        <w:t>Za točnost otpravka – ovlašteni službenik:</w:t>
      </w:r>
    </w:p>
    <w:p w:rsidRDefault="00CA1A0F" w:rsidP="00BC2385" w:rsidR="00CA1A0F" w:rsidRPr="00CD1EA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CD1EAB" w:rsidP="00CD1EAB" w:rsidR="00CD1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Želimir Uršulin, Ivanec, Trg hrvatskih ivanovaca 9,</w:t>
      </w:r>
    </w:p>
    <w:p w:rsidRDefault="00CD1EAB" w:rsidP="00CD1EAB" w:rsidR="00CD1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-Zagrebačka banka d.d. Zagreb, Paromlinska 2, Zagreb,</w:t>
      </w:r>
    </w:p>
    <w:p w:rsidRDefault="00CD1EAB" w:rsidP="00986F10" w:rsidR="00BC2385" w:rsidRPr="00CD1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-HRT, javna ustanova, Zagreb, Prisavlje 3,</w:t>
      </w:r>
    </w:p>
    <w:sectPr w:rsidSect="00AD1936" w:rsidR="00BC2385" w:rsidRPr="00CD1EA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F92" w:rsidP="00AD1936" w:rsidR="00AF3F92">
      <w:r>
        <w:separator/>
      </w:r>
    </w:p>
  </w:endnote>
  <w:endnote w:id="0" w:type="continuationSeparator">
    <w:p w:rsidRDefault="00AF3F92" w:rsidP="00AD1936" w:rsidR="00AF3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F92" w:rsidP="00AD1936" w:rsidR="00AF3F92">
      <w:r>
        <w:separator/>
      </w:r>
    </w:p>
  </w:footnote>
  <w:footnote w:id="0" w:type="continuationSeparator">
    <w:p w:rsidRDefault="00AF3F92" w:rsidP="00AD1936" w:rsidR="00AF3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CD1EAB">
      <w:rPr>
        <w:rFonts w:hAnsi="Times New Roman" w:ascii="Times New Roman"/>
        <w:szCs w:val="24"/>
        <w:lang w:val="hr-HR"/>
      </w:rPr>
      <w:t>171/12-77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3620B3"/>
    <w:rsid w:val="0043741B"/>
    <w:rsid w:val="0044780B"/>
    <w:rsid w:val="006235A4"/>
    <w:rsid w:val="00664631"/>
    <w:rsid w:val="007647AF"/>
    <w:rsid w:val="00826138"/>
    <w:rsid w:val="00954519"/>
    <w:rsid w:val="00986F10"/>
    <w:rsid w:val="009B5C4F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E04ABD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2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0B3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0B3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0B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0B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2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0B3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0B3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0B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0B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1200</properties:Characters>
  <properties:Lines>46</properties:Lines>
  <properties:Paragraphs>23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2017-04-18T08:40:00Z</cp:lastPrinted>
  <dcterms:modified xmlns:xsi="http://www.w3.org/2001/XMLSchema-instance" xsi:type="dcterms:W3CDTF">2017-04-18T08:41:00Z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