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63dc" w14:paraId="cef63dc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B52F38">
        <w:t>4491/16-15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5C1789" w:rsidP="00405469" w:rsidR="005C178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>
      <w:pPr>
        <w:jc w:val="both"/>
      </w:pPr>
    </w:p>
    <w:p w:rsidRDefault="001421E5" w:rsidP="00405469" w:rsidR="00405469" w:rsidRPr="002B656E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52F38" w:rsidRPr="00D722D0">
        <w:rPr>
          <w:lang w:val="pt-BR"/>
        </w:rPr>
        <w:t>AQUA-DIHT d.o.o., Zagreb, Ivana Oršanića 9, OIB 16438685053</w:t>
      </w:r>
      <w:r w:rsidR="00405469" w:rsidRPr="00DC7C75">
        <w:t xml:space="preserve">, </w:t>
      </w:r>
      <w:r w:rsidR="000F7EF4">
        <w:t xml:space="preserve">kojeg zastupa punomoćnik Mario Janković, odvjetnik u Zajedničkom odvjetničkom uredu Bićan-Jurčić-Janković, u Zagrebu, Božidara Adžije 22, </w:t>
      </w:r>
      <w:r w:rsidR="002B656E" w:rsidRPr="002B656E">
        <w:rPr>
          <w:lang w:val="pt-BR"/>
        </w:rPr>
        <w:t>14</w:t>
      </w:r>
      <w:r w:rsidR="00437881" w:rsidRPr="002B656E">
        <w:rPr>
          <w:lang w:val="pt-BR"/>
        </w:rPr>
        <w:t xml:space="preserve">. </w:t>
      </w:r>
      <w:r w:rsidR="00B52F38" w:rsidRPr="002B656E">
        <w:rPr>
          <w:lang w:val="pt-BR"/>
        </w:rPr>
        <w:t>lipnja</w:t>
      </w:r>
      <w:r w:rsidRPr="002B656E">
        <w:rPr>
          <w:lang w:val="pt-BR"/>
        </w:rPr>
        <w:t xml:space="preserve"> 201</w:t>
      </w:r>
      <w:r w:rsidR="00B52F38" w:rsidRPr="002B656E">
        <w:rPr>
          <w:lang w:val="pt-BR"/>
        </w:rPr>
        <w:t>8</w:t>
      </w:r>
      <w:r w:rsidR="00405469" w:rsidRPr="002B656E">
        <w:rPr>
          <w:lang w:val="pt-BR"/>
        </w:rPr>
        <w:t>.</w:t>
      </w:r>
      <w:r w:rsidR="00405469" w:rsidRPr="002B656E">
        <w:t>,</w:t>
      </w:r>
    </w:p>
    <w:p w:rsidRDefault="00405469" w:rsidP="00405469" w:rsidR="00405469" w:rsidRPr="002B656E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1421E5" w:rsidR="00405469" w:rsidRPr="002B656E">
      <w:pPr>
        <w:ind w:firstLine="708"/>
        <w:jc w:val="both"/>
      </w:pPr>
      <w:r w:rsidRPr="00A93839">
        <w:t xml:space="preserve">I. Otvara se stečajni postupak nad dužnikom </w:t>
      </w:r>
      <w:r w:rsidR="00B52F38" w:rsidRPr="00D722D0">
        <w:rPr>
          <w:lang w:val="pt-BR"/>
        </w:rPr>
        <w:t>AQUA-DIHT d.o.o., Zagreb, Ivana Oršanića 9, OIB 16438685053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</w:t>
      </w:r>
      <w:r w:rsidRPr="00437881">
        <w:t xml:space="preserve">Trgovačkog suda u </w:t>
      </w:r>
      <w:r w:rsidRPr="002B656E">
        <w:t xml:space="preserve">Zagrebu </w:t>
      </w:r>
      <w:r w:rsidR="002B656E" w:rsidRPr="002B656E">
        <w:t>14</w:t>
      </w:r>
      <w:r w:rsidR="00437881" w:rsidRPr="002B656E">
        <w:t xml:space="preserve">. </w:t>
      </w:r>
      <w:r w:rsidR="002B656E" w:rsidRPr="002B656E">
        <w:t>lipnja</w:t>
      </w:r>
      <w:r w:rsidR="00437881" w:rsidRPr="002B656E">
        <w:t xml:space="preserve"> 201</w:t>
      </w:r>
      <w:r w:rsidR="002B656E" w:rsidRPr="002B656E">
        <w:t>8</w:t>
      </w:r>
      <w:r w:rsidRPr="002B656E">
        <w:t>. u 1</w:t>
      </w:r>
      <w:r w:rsidR="002B656E" w:rsidRPr="002B656E">
        <w:t>0</w:t>
      </w:r>
      <w:r w:rsidR="00437881" w:rsidRPr="002B656E">
        <w:t>.</w:t>
      </w:r>
      <w:r w:rsidR="002B656E" w:rsidRPr="002B656E">
        <w:t>3</w:t>
      </w:r>
      <w:r w:rsidRPr="002B656E">
        <w:t>0 sati.</w:t>
      </w:r>
    </w:p>
    <w:p w:rsidRDefault="00405469" w:rsidP="001421E5" w:rsidR="00405469" w:rsidRPr="00B52F38">
      <w:pPr>
        <w:ind w:firstLine="708"/>
        <w:jc w:val="both"/>
        <w:rPr>
          <w:color w:val="FF0000"/>
        </w:rPr>
      </w:pPr>
      <w:r w:rsidRPr="00DC7C75">
        <w:t xml:space="preserve">II. Za stečajnog upravitelja </w:t>
      </w:r>
      <w:r w:rsidRPr="00437881">
        <w:t xml:space="preserve">imenuje se </w:t>
      </w:r>
      <w:r w:rsidR="002B656E">
        <w:t>Tomislav Čoga, OIB: 82870226709, Zagreb, Vranovinski ogranak I 2</w:t>
      </w:r>
      <w:r w:rsidRPr="00B52F38">
        <w:rPr>
          <w:color w:val="FF0000"/>
        </w:rPr>
        <w:t>.</w:t>
      </w:r>
    </w:p>
    <w:p w:rsidRDefault="00405469" w:rsidP="001421E5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B52F38" w:rsidRPr="00D722D0">
        <w:rPr>
          <w:lang w:val="pt-BR"/>
        </w:rPr>
        <w:t>AQUA-DIHT d.o.o., Zagreb, Ivana Oršanića 9, OIB 16438685053</w:t>
      </w:r>
      <w:r w:rsidRPr="00A93839">
        <w:t>.</w:t>
      </w:r>
    </w:p>
    <w:p w:rsidRDefault="00405469" w:rsidP="001421E5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1421E5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>
      <w:pPr>
        <w:jc w:val="both"/>
      </w:pPr>
    </w:p>
    <w:p w:rsidRDefault="00437881" w:rsidP="00405469" w:rsidR="00437881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/>
    <w:p w:rsidRDefault="00437881" w:rsidP="00405469" w:rsidR="00437881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B52F38" w:rsidRPr="00D722D0">
        <w:rPr>
          <w:lang w:val="pt-BR"/>
        </w:rPr>
        <w:t>AQUA-DIHT d.o.o., Zagreb, Ivana Oršanića 9, OIB 16438685053</w:t>
      </w:r>
      <w:r w:rsidRPr="00C70ACC">
        <w:rPr>
          <w:lang w:val="pt-BR"/>
        </w:rPr>
        <w:t>.</w:t>
      </w:r>
    </w:p>
    <w:p w:rsidRDefault="001421E5" w:rsidP="001421E5" w:rsidR="001421E5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B52F38" w:rsidP="00B52F38" w:rsidR="00B52F38" w:rsidRPr="00CA1A6F">
      <w:pPr>
        <w:ind w:firstLine="709"/>
        <w:jc w:val="both"/>
        <w:rPr>
          <w:lang w:val="en-GB"/>
        </w:rPr>
      </w:pPr>
      <w:r w:rsidRPr="00CA1A6F">
        <w:lastRenderedPageBreak/>
        <w:t xml:space="preserve">Financijska agencija, kao predlagatelj, navela je u prijedlogu za otvaranje stečajnog postupka kako dužnik na dan </w:t>
      </w:r>
      <w:r>
        <w:t>18. svibnja 2016</w:t>
      </w:r>
      <w:r w:rsidRPr="00CA1A6F">
        <w:t xml:space="preserve">. u Očevidniku redoslijeda osnova za plaćanje ima evidentirane neizvršene osnove za plaćanje u neprekinutom razdoblju od </w:t>
      </w:r>
      <w:r>
        <w:t xml:space="preserve">120 </w:t>
      </w:r>
      <w:r w:rsidRPr="00CA1A6F">
        <w:t xml:space="preserve">dana, u ukupnom iznosu od </w:t>
      </w:r>
      <w:r>
        <w:t>94.772,26</w:t>
      </w:r>
      <w:r w:rsidRPr="00CA1A6F">
        <w:t xml:space="preserve"> kn, kao i da dužnik ima </w:t>
      </w:r>
      <w:r>
        <w:t>1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52F38" w:rsidP="00B52F38" w:rsidR="00B52F38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52F38" w:rsidP="00B52F38" w:rsidR="00B52F38">
      <w:pPr>
        <w:pStyle w:val="Tijeloteksta"/>
        <w:ind w:firstLine="708"/>
      </w:pPr>
      <w:r w:rsidRPr="00B9015B">
        <w:t xml:space="preserve">Slijedom navedenog, </w:t>
      </w:r>
      <w:r>
        <w:t>sud je 10. studenoga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B52F38" w:rsidP="00B52F38" w:rsidR="00B52F38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29. studenoga</w:t>
      </w:r>
      <w:r w:rsidRPr="00184012">
        <w:t xml:space="preserve"> 201</w:t>
      </w:r>
      <w:r>
        <w:t>7</w:t>
      </w:r>
      <w:r w:rsidRPr="00184012">
        <w:t xml:space="preserve">. </w:t>
      </w:r>
      <w:r>
        <w:t xml:space="preserve">punomoćnik zastupnika po zakonu dužnika naveo je da se ne protivi prijedlogu da se nad dužnikom otvori stečaj. </w:t>
      </w:r>
      <w:r w:rsidRPr="000A6090">
        <w:t>Na istom ročištu spojeno je ročište radi očitovanja o prijedlogu za otvaranje stečajnog postupka sa ročištem radi rasprave o uvjetima za otvaranje stečajnog postupka te je</w:t>
      </w:r>
      <w:r>
        <w:t xml:space="preserve"> punomoćnik dužnika naveo da dužnik ne posjeduje ništa od imovine, kako nekretnina tako ni pokretnina, da nema saznanja o novčanim tražbinama, imovinskih prava na tuđim stvarima, da je dužnik prestao s obavljanjem djelatnosti krajem 2015. te je napomenuo da je dužnik poslovao nepunih godinu dana.</w:t>
      </w:r>
    </w:p>
    <w:p w:rsidRDefault="00B52F38" w:rsidP="00B52F38" w:rsidR="00B52F3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B52F38" w:rsidP="00B52F38" w:rsidR="00B52F3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29. studenoga</w:t>
      </w:r>
      <w:r w:rsidRPr="00AC7999">
        <w:t xml:space="preserve"> 2017. (list </w:t>
      </w:r>
      <w:r>
        <w:t>26</w:t>
      </w:r>
      <w:r w:rsidRPr="00AC7999">
        <w:t xml:space="preserve"> spisa) utvrdio da dužnik nije vlasnik nekretnina.</w:t>
      </w:r>
    </w:p>
    <w:p w:rsidRDefault="00B52F38" w:rsidP="00B52F38" w:rsidR="00B52F38">
      <w:pPr>
        <w:pStyle w:val="Tijeloteksta"/>
        <w:ind w:firstLine="708"/>
      </w:pPr>
      <w:r w:rsidRPr="0002701E">
        <w:t xml:space="preserve">Uvidom u </w:t>
      </w:r>
      <w:r>
        <w:t>potvrdu Financijske agencije od 14. srpnja 2017. (list 7 spisa) prema kojem je dužnik na taj dan u Očevidniku redoslijeda osnova za plaćanje imao neizvršene osnove za plaćanje u neprekinutom razdoblju od 541 dana u ukupnom iznosu od 136.955,15 kn.</w:t>
      </w:r>
    </w:p>
    <w:p w:rsidRDefault="00B52F38" w:rsidP="00B52F38" w:rsidR="00E603AC" w:rsidRPr="0050243A">
      <w:pPr>
        <w:ind w:firstLine="708"/>
        <w:jc w:val="both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B52F38">
        <w:t>5. travnja</w:t>
      </w:r>
      <w:r w:rsidR="001421E5">
        <w:t xml:space="preserve"> 201</w:t>
      </w:r>
      <w:r w:rsidR="00B52F38">
        <w:t>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52F38">
        <w:t>5</w:t>
      </w:r>
      <w:r w:rsidR="001421E5">
        <w:t xml:space="preserve">. </w:t>
      </w:r>
      <w:r w:rsidR="00B52F38">
        <w:t>travnja</w:t>
      </w:r>
      <w:r w:rsidR="001421E5">
        <w:t xml:space="preserve"> 201</w:t>
      </w:r>
      <w:r w:rsidR="00B52F38">
        <w:t>8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52F38" w:rsidP="00405469" w:rsidR="00405469">
      <w:pPr>
        <w:ind w:firstLine="708"/>
        <w:jc w:val="both"/>
      </w:pPr>
      <w:r>
        <w:t>I</w:t>
      </w:r>
      <w:r w:rsidRPr="0089526A">
        <w:t>majući u vidu navode</w:t>
      </w:r>
      <w:r>
        <w:t xml:space="preserve"> punomoćnika</w:t>
      </w:r>
      <w:r w:rsidRPr="0089526A">
        <w:t xml:space="preserve">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 xml:space="preserve">nije dostatna za namirenje </w:t>
      </w:r>
      <w:r w:rsidRPr="0089526A">
        <w:lastRenderedPageBreak/>
        <w:t>troškova</w:t>
      </w:r>
      <w:r>
        <w:t xml:space="preserve"> prethodnog i stečajnog postupka</w:t>
      </w:r>
      <w:r w:rsidR="00405469" w:rsidRPr="003A7D16">
        <w:t xml:space="preserve"> i kako nije predujmljen iznos za pokriće troškova prethodnog i stečajnog postupka određen rješenjem suda, kao i da je kod dužnika ostvaren stečajni razlog nesposobnost za plaćanje, valjalo je u skladu s citiranom odredbom čl. </w:t>
      </w:r>
      <w:r w:rsidR="00405469">
        <w:t>132. st. 2</w:t>
      </w:r>
      <w:r w:rsidR="00405469"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657C19" w:rsidP="00405469" w:rsidR="00657C19">
      <w:pPr>
        <w:ind w:firstLine="708"/>
        <w:jc w:val="both"/>
      </w:pPr>
    </w:p>
    <w:p w:rsidRDefault="00405469" w:rsidP="00405469" w:rsidR="00405469" w:rsidRPr="002B656E">
      <w:pPr>
        <w:jc w:val="center"/>
      </w:pPr>
      <w:r w:rsidRPr="00372077">
        <w:t xml:space="preserve">U </w:t>
      </w:r>
      <w:r w:rsidRPr="00DC7C75">
        <w:t xml:space="preserve">Zagrebu </w:t>
      </w:r>
      <w:r w:rsidR="002B656E" w:rsidRPr="002B656E">
        <w:t>14</w:t>
      </w:r>
      <w:r w:rsidR="00437881" w:rsidRPr="002B656E">
        <w:t xml:space="preserve">. </w:t>
      </w:r>
      <w:r w:rsidR="00B52F38" w:rsidRPr="002B656E">
        <w:t>lipnja 2018</w:t>
      </w:r>
      <w:r w:rsidRPr="002B656E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1421E5" w:rsidP="00405469" w:rsidR="00405469">
      <w:pPr>
        <w:jc w:val="right"/>
      </w:pPr>
      <w:r>
        <w:t>Nikolina Dorić Hadžisejdić</w:t>
      </w:r>
      <w:r w:rsidR="00576616">
        <w:t>, v.r.</w:t>
      </w:r>
    </w:p>
    <w:p w:rsidRDefault="005C1789" w:rsidP="00405469" w:rsidR="005C178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576616" w:rsidP="007B64C7" w:rsidR="00576616">
      <w:pPr>
        <w:ind w:firstLine="708" w:left="3540"/>
        <w:jc w:val="right"/>
      </w:pPr>
      <w:r>
        <w:t>Za točnost otpravka-ovlašteni službenik:</w:t>
      </w:r>
    </w:p>
    <w:p w:rsidRDefault="00576616" w:rsidP="007B64C7" w:rsidR="00576616">
      <w:pPr>
        <w:ind w:firstLine="708" w:left="3540"/>
        <w:jc w:val="right"/>
      </w:pPr>
      <w:r>
        <w:t xml:space="preserve">                                       Valentina Gabud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76616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52F38">
          <w:t>4491/16-15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F7EF4"/>
    <w:rsid w:val="001421E5"/>
    <w:rsid w:val="00144607"/>
    <w:rsid w:val="001D0B43"/>
    <w:rsid w:val="00205451"/>
    <w:rsid w:val="00210903"/>
    <w:rsid w:val="0023149C"/>
    <w:rsid w:val="00290380"/>
    <w:rsid w:val="002B4737"/>
    <w:rsid w:val="002B656E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37881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76616"/>
    <w:rsid w:val="005A2B10"/>
    <w:rsid w:val="005C1789"/>
    <w:rsid w:val="00603A21"/>
    <w:rsid w:val="00645B73"/>
    <w:rsid w:val="00657C19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52F38"/>
    <w:rsid w:val="00B6336F"/>
    <w:rsid w:val="00B6403F"/>
    <w:rsid w:val="00B8024A"/>
    <w:rsid w:val="00B83F80"/>
    <w:rsid w:val="00B84C02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4491</izvorni_sadrzaj>
    <derivirana_varijabla naziv="DomainObject.Predmet.Broj_1">4491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St-4491/2016</izvorni_sadrzaj>
    <derivirana_varijabla naziv="DomainObject.Predmet.OznakaBroj_1">St-4491/2016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AQUA-DIHT d.o.o. zastupanog po punomoćniku Marko Slavica</izvorni_sadrzaj>
    <derivirana_varijabla naziv="DomainObject.Predmet.ProtustrankaFormated_1">  AQUA-DIHT d.o.o. zastupanog po punomoćniku Marko Slavica</derivirana_varijabla>
  </DomainObject.Predmet.ProtustrankaFormated>
  <DomainObject.Predmet.ProtustrankaFormatedOIB>
    <izvorni_sadrzaj>  AQUA-DIHT d.o.o., OIB 16438685053 zastupanog po punomoćniku Marko Slavica</izvorni_sadrzaj>
    <derivirana_varijabla naziv="DomainObject.Predmet.ProtustrankaFormatedOIB_1">  AQUA-DIHT d.o.o., OIB 16438685053 zastupanog po punomoćniku Marko Slavica</derivirana_varijabla>
  </DomainObject.Predmet.ProtustrankaFormatedOIB>
  <DomainObject.Predmet.ProtustrankaFormatedWithAdress>
    <izvorni_sadrzaj> AQUA-DIHT d.o.o., Ivana Oršanića 9, 10000 Zagreb zastupanog po punomoćniku Marko Slavica</izvorni_sadrzaj>
    <derivirana_varijabla naziv="DomainObject.Predmet.ProtustrankaFormatedWithAdress_1"> AQUA-DIHT d.o.o., Ivana Oršanića 9, 10000 Zagreb zastupanog po punomoćniku Marko Slavica</derivirana_varijabla>
  </DomainObject.Predmet.ProtustrankaFormatedWithAdress>
  <DomainObject.Predmet.ProtustrankaFormatedWithAdressOIB>
    <izvorni_sadrzaj> AQUA-DIHT d.o.o., OIB 16438685053, Ivana Oršanića 9, 10000 Zagreb zastupanog po punomoćniku Marko Slavica</izvorni_sadrzaj>
    <derivirana_varijabla naziv="DomainObject.Predmet.ProtustrankaFormatedWithAdressOIB_1"> AQUA-DIHT d.o.o., OIB 16438685053, Ivana Oršanića 9, 10000 Zagreb zastupanog po punomoćniku Marko Slavica</derivirana_varijabla>
  </DomainObject.Predmet.ProtustrankaFormatedWithAdressOIB>
  <DomainObject.Predmet.ProtustrankaWithAdress>
    <izvorni_sadrzaj>AQUA-DIHT d.o.o. Ivana Oršanića 9, 10000 Zagreb</izvorni_sadrzaj>
    <derivirana_varijabla naziv="DomainObject.Predmet.ProtustrankaWithAdress_1">AQUA-DIHT d.o.o. Ivana Oršanića 9, 10000 Zagreb</derivirana_varijabla>
  </DomainObject.Predmet.ProtustrankaWithAdress>
  <DomainObject.Predmet.ProtustrankaWithAdressOIB>
    <izvorni_sadrzaj>AQUA-DIHT d.o.o., OIB 16438685053, Ivana Oršanića 9, 10000 Zagreb</izvorni_sadrzaj>
    <derivirana_varijabla naziv="DomainObject.Predmet.ProtustrankaWithAdressOIB_1">AQUA-DIHT d.o.o., OIB 16438685053, Ivana Oršanića 9, 10000 Zagreb</derivirana_varijabla>
  </DomainObject.Predmet.ProtustrankaWithAdressOIB>
  <DomainObject.Predmet.ProtustrankaNazivFormated>
    <izvorni_sadrzaj>AQUA-DIHT d.o.o.</izvorni_sadrzaj>
    <derivirana_varijabla naziv="DomainObject.Predmet.ProtustrankaNazivFormated_1">AQUA-DIHT d.o.o.</derivirana_varijabla>
  </DomainObject.Predmet.ProtustrankaNazivFormated>
  <DomainObject.Predmet.ProtustrankaNazivFormatedOIB>
    <izvorni_sadrzaj>AQUA-DIHT d.o.o., OIB 16438685053</izvorni_sadrzaj>
    <derivirana_varijabla naziv="DomainObject.Predmet.ProtustrankaNazivFormatedOIB_1">AQUA-DIHT d.o.o., OIB 16438685053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Slavica; VJEROVNICI</izvorni_sadrzaj>
    <derivirana_varijabla naziv="DomainObject.Predmet.StrankaFormated_1">  FINA Regionalni centar Zagreb; Marko Slavica; VJEROVNICI</derivirana_varijabla>
  </DomainObject.Predmet.StrankaFormated>
  <DomainObject.Predmet.StrankaFormatedOIB>
    <izvorni_sadrzaj>  FINA Regionalni centar Zagreb, OIB 85821130368; Marko Slavica, OIB 31271697354; VJEROVNICI</izvorni_sadrzaj>
    <derivirana_varijabla naziv="DomainObject.Predmet.StrankaFormatedOIB_1">  FINA Regionalni centar Zagreb, OIB 85821130368; Marko Slavica, OIB 31271697354; VJEROVNICI</derivirana_varijabla>
  </DomainObject.Predmet.StrankaFormatedOIB>
  <DomainObject.Predmet.StrankaFormatedWithAdress>
    <izvorni_sadrzaj> FINA Regionalni centar Zagreb, Trg svibanjskih žrtava 1995. br. 1, 10000 Zagreb; Marko Slavica, Maksimirsko Naselje Iv. 36, 10000 Zagreb; VJEROVNICI</izvorni_sadrzaj>
    <derivirana_varijabla naziv="DomainObject.Predmet.StrankaFormatedWithAdress_1"> FINA Regionalni centar Zagreb, Trg svibanjskih žrtava 1995. br. 1, 10000 Zagreb; Marko Slavica, Maksimirsko Naselje Iv. 36,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Marko Slavica, OIB 31271697354, Maksimirsko Naselje Iv. 36, 10000 Zagreb; VJEROVNICI</izvorni_sadrzaj>
    <derivirana_varijabla naziv="DomainObject.Predmet.StrankaFormatedWithAdressOIB_1"> FINA Regionalni centar Zagreb, OIB 85821130368, Trg svibanjskih žrtava 1995. br. 1, 10000 Zagreb; Marko Slavica, OIB 31271697354, Maksimirsko Naselje Iv. 36, 10000 Zagreb; VJEROVNICI</derivirana_varijabla>
  </DomainObject.Predmet.StrankaFormatedWithAdressOIB>
  <DomainObject.Predmet.StrankaWithAdress>
    <izvorni_sadrzaj>FINA Regionalni centar Zagreb Trg svibanjskih žrtava 1995. br. 1,10000 Zagreb,Marko Slavica Maksimirsko Naselje Iv. 36,10000 Zagreb,VJEROVNICI </izvorni_sadrzaj>
    <derivirana_varijabla naziv="DomainObject.Predmet.StrankaWithAdress_1">FINA Regionalni centar Zagreb Trg svibanjskih žrtava 1995. br. 1,10000 Zagreb,Marko Slavica Maksimirsko Naselje Iv. 36,10000 Zagreb,VJEROVNICI </derivirana_varijabla>
  </DomainObject.Predmet.StrankaWithAdress>
  <DomainObject.Predmet.StrankaWithAdressOIB>
    <izvorni_sadrzaj>FINA Regionalni centar Zagreb, OIB 85821130368, Trg svibanjskih žrtava 1995. br. 1,10000 Zagreb,Marko Slavica, OIB 31271697354, Maksimirsko Naselje Iv. 36,10000 Zagreb,VJEROVNICI</izvorni_sadrzaj>
    <derivirana_varijabla naziv="DomainObject.Predmet.StrankaWithAdressOIB_1">FINA Regionalni centar Zagreb, OIB 85821130368, Trg svibanjskih žrtava 1995. br. 1,10000 Zagreb,Marko Slavica, OIB 31271697354, Maksimirsko Naselje Iv. 36,10000 Zagreb,VJEROVNICI</derivirana_varijabla>
  </DomainObject.Predmet.StrankaWithAdressOIB>
  <DomainObject.Predmet.StrankaNazivFormated>
    <izvorni_sadrzaj>FINA Regionalni centar Zagreb,Marko Slavica,VJEROVNICI</izvorni_sadrzaj>
    <derivirana_varijabla naziv="DomainObject.Predmet.StrankaNazivFormated_1">FINA Regionalni centar Zagreb,Marko Slavica,VJEROVNICI</derivirana_varijabla>
  </DomainObject.Predmet.StrankaNazivFormated>
  <DomainObject.Predmet.StrankaNazivFormatedOIB>
    <izvorni_sadrzaj>FINA Regionalni centar Zagreb, OIB 85821130368,Marko Slavica, OIB 31271697354,VJEROVNICI</izvorni_sadrzaj>
    <derivirana_varijabla naziv="DomainObject.Predmet.StrankaNazivFormatedOIB_1">FINA Regionalni centar Zagreb, OIB 85821130368,Marko Slavica, OIB 31271697354,VJEROVNICI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Slavica</item>
      <item>VJEROVNICI</item>
    </izvorni_sadrzaj>
    <derivirana_varijabla naziv="DomainObject.Predmet.StrankaListFormated_1">
      <item>FINA Regionalni centar Zagreb</item>
      <item>Marko Slavica</item>
      <item>VJEROVNICI</item>
    </derivirana_varijabla>
  </DomainObject.Predmet.StrankaListFormated>
  <DomainObject.Predmet.StrankaListFormatedOIB>
    <izvorni_sadrzaj>
      <item>FINA Regionalni centar Zagreb, OIB 85821130368</item>
      <item>Marko Slavica, OIB 31271697354</item>
      <item>VJEROVNICI</item>
    </izvorni_sadrzaj>
    <derivirana_varijabla naziv="DomainObject.Predmet.StrankaListFormatedOIB_1">
      <item>FINA Regionalni centar Zagreb, OIB 85821130368</item>
      <item>Marko Slavica, OIB 31271697354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Slavica, Maksimirsko Naselje Iv. 36, 10000 Zagreb</item>
      <item>VJEROVNICI</item>
    </izvorni_sadrzaj>
    <derivirana_varijabla naziv="DomainObject.Predmet.StrankaListFormatedWithAdress_1">
      <item>FINA Regionalni centar Zagreb, Trg svibanjskih žrtava 1995. br. 1, 10000 Zagreb</item>
      <item>Marko Slavica, Maksimirsko Naselje Iv. 36,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Slavica, OIB 31271697354, Maksimirsko Naselje Iv. 36,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Marko Slavica, OIB 31271697354, Maksimirsko Naselje Iv. 36, 10000 Zagreb</item>
      <item>VJEROVNICI</item>
    </derivirana_varijabla>
  </DomainObject.Predmet.StrankaListFormatedWithAdressOIB>
  <DomainObject.Predmet.StrankaListNazivFormated>
    <izvorni_sadrzaj>
      <item>FINA Regionalni centar Zagreb</item>
      <item>Marko Slavica</item>
      <item>VJEROVNICI</item>
    </izvorni_sadrzaj>
    <derivirana_varijabla naziv="DomainObject.Predmet.StrankaListNazivFormated_1">
      <item>FINA Regionalni centar Zagreb</item>
      <item>Marko Slavica</item>
      <item>VJEROVNICI</item>
    </derivirana_varijabla>
  </DomainObject.Predmet.StrankaListNazivFormated>
  <DomainObject.Predmet.StrankaListNazivFormatedOIB>
    <izvorni_sadrzaj>
      <item>FINA Regionalni centar Zagreb, OIB 85821130368</item>
      <item>Marko Slavica, OIB 31271697354</item>
      <item>VJEROVNICI</item>
    </izvorni_sadrzaj>
    <derivirana_varijabla naziv="DomainObject.Predmet.StrankaListNazivFormatedOIB_1">
      <item>FINA Regionalni centar Zagreb, OIB 85821130368</item>
      <item>Marko Slavica, OIB 31271697354</item>
      <item>VJEROVNICI</item>
    </derivirana_varijabla>
  </DomainObject.Predmet.StrankaListNazivFormatedOIB>
  <DomainObject.Predmet.ProtuStrankaListFormated>
    <izvorni_sadrzaj>
      <item>AQUA-DIHT d.o.o. zastupanog po punomoćniku Marko Slavica</item>
    </izvorni_sadrzaj>
    <derivirana_varijabla naziv="DomainObject.Predmet.ProtuStrankaListFormated_1">
      <item>AQUA-DIHT d.o.o. zastupanog po punomoćniku Marko Slavica</item>
    </derivirana_varijabla>
  </DomainObject.Predmet.ProtuStrankaListFormated>
  <DomainObject.Predmet.ProtuStrankaListFormatedOIB>
    <izvorni_sadrzaj>
      <item>AQUA-DIHT d.o.o., OIB 16438685053 zastupanog po punomoćniku Marko Slavica</item>
    </izvorni_sadrzaj>
    <derivirana_varijabla naziv="DomainObject.Predmet.ProtuStrankaListFormatedOIB_1">
      <item>AQUA-DIHT d.o.o., OIB 16438685053 zastupanog po punomoćniku Marko Slavica</item>
    </derivirana_varijabla>
  </DomainObject.Predmet.ProtuStrankaListFormatedOIB>
  <DomainObject.Predmet.ProtuStrankaListFormatedWithAdress>
    <izvorni_sadrzaj>
      <item>AQUA-DIHT d.o.o., Ivana Oršanića 9, 10000 Zagreb zastupanog po punomoćniku Marko Slavica</item>
    </izvorni_sadrzaj>
    <derivirana_varijabla naziv="DomainObject.Predmet.ProtuStrankaListFormatedWithAdress_1">
      <item>AQUA-DIHT d.o.o., Ivana Oršanića 9, 10000 Zagreb zastupanog po punomoćniku Marko Slavica</item>
    </derivirana_varijabla>
  </DomainObject.Predmet.ProtuStrankaListFormatedWithAdress>
  <DomainObject.Predmet.ProtuStrankaListFormatedWithAdressOIB>
    <izvorni_sadrzaj>
      <item>AQUA-DIHT d.o.o., OIB 16438685053, Ivana Oršanića 9, 10000 Zagreb zastupanog po punomoćniku Marko Slavica</item>
    </izvorni_sadrzaj>
    <derivirana_varijabla naziv="DomainObject.Predmet.ProtuStrankaListFormatedWithAdressOIB_1">
      <item>AQUA-DIHT d.o.o., OIB 16438685053, Ivana Oršanića 9, 10000 Zagreb zastupanog po punomoćniku Marko Slavica</item>
    </derivirana_varijabla>
  </DomainObject.Predmet.ProtuStrankaListFormatedWithAdressOIB>
  <DomainObject.Predmet.ProtuStrankaListNazivFormated>
    <izvorni_sadrzaj>
      <item>AQUA-DIHT d.o.o.</item>
    </izvorni_sadrzaj>
    <derivirana_varijabla naziv="DomainObject.Predmet.ProtuStrankaListNazivFormated_1">
      <item>AQUA-DIHT d.o.o.</item>
    </derivirana_varijabla>
  </DomainObject.Predmet.ProtuStrankaListNazivFormated>
  <DomainObject.Predmet.ProtuStrankaListNazivFormatedOIB>
    <izvorni_sadrzaj>
      <item>AQUA-DIHT d.o.o., OIB 16438685053</item>
    </izvorni_sadrzaj>
    <derivirana_varijabla naziv="DomainObject.Predmet.ProtuStrankaListNazivFormatedOIB_1">
      <item>AQUA-DIHT d.o.o., OIB 16438685053</item>
    </derivirana_varijabla>
  </DomainObject.Predmet.ProtuStrankaListNazivFormatedOIB>
  <DomainObject.Predmet.OstaliListFormated>
    <izvorni_sadrzaj>
      <item>Marko Slavica punomoćnik sudionika u postupku AQUA-DIHT d.o.o.</item>
      <item>ZAGREBAČKA BANKA DIONIČKO DRUŠTVO</item>
    </izvorni_sadrzaj>
    <derivirana_varijabla naziv="DomainObject.Predmet.OstaliListFormated_1">
      <item>Marko Slavica punomoćnik sudionika u postupku AQUA-DIHT d.o.o.</item>
      <item>ZAGREBAČKA BANKA DIONIČKO DRUŠTVO</item>
    </derivirana_varijabla>
  </DomainObject.Predmet.OstaliListFormated>
  <DomainObject.Predmet.OstaliListFormatedOIB>
    <izvorni_sadrzaj>
      <item>Marko Slavica, OIB 31271697354 punomoćnik sudionika u postupku AQUA-DIHT d.o.o.</item>
      <item>ZAGREBAČKA BANKA DIONIČKO DRUŠTVO, OIB 92963223473</item>
    </izvorni_sadrzaj>
    <derivirana_varijabla naziv="DomainObject.Predmet.OstaliListFormatedOIB_1">
      <item>Marko Slavica, OIB 31271697354 punomoćnik sudionika u postupku AQUA-DIHT d.o.o.</item>
      <item>ZAGREBAČKA BANKA DIONIČKO DRUŠTVO, OIB 92963223473</item>
    </derivirana_varijabla>
  </DomainObject.Predmet.OstaliListFormatedOIB>
  <DomainObject.Predmet.OstaliListFormatedWithAdress>
    <izvorni_sadrzaj>
      <item>Marko Slavica, Maksimirsko Naselje IV. 36, 10000 Zagreb punomoćnik sudionika u postupku AQUA-DIHT d.o.o.</item>
      <item>ZAGREBAČKA BANKA DIONIČKO DRUŠTVO, Trg bana Josipa Jelačića 10, 10000 Zagreb</item>
    </izvorni_sadrzaj>
    <derivirana_varijabla naziv="DomainObject.Predmet.OstaliListFormatedWithAdress_1">
      <item>Marko Slavica, Maksimirsko Naselje IV. 36, 10000 Zagreb punomoćnik sudionika u postupku AQUA-DIHT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Slavica, OIB 31271697354, Maksimirsko Naselje IV. 36, 10000 Zagreb punomoćnik sudionika u postupku AQUA-DIHT d.o.o.</item>
      <item>ZAGREBAČKA BANKA DIONIČKO DRUŠTVO, OIB 92963223473, Trg bana Josipa Jelačića 10, 10000 Zagreb</item>
    </izvorni_sadrzaj>
    <derivirana_varijabla naziv="DomainObject.Predmet.OstaliListFormatedWithAdressOIB_1">
      <item>Marko Slavica, OIB 31271697354, Maksimirsko Naselje IV. 36, 10000 Zagreb punomoćnik sudionika u postupku AQUA-DIHT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Slavica</item>
      <item>ZAGREBAČKA BANKA DIONIČKO DRUŠTVO</item>
    </izvorni_sadrzaj>
    <derivirana_varijabla naziv="DomainObject.Predmet.OstaliListNazivFormated_1">
      <item>Marko Slavica</item>
      <item>ZAGREBAČKA BANKA DIONIČKO DRUŠTVO</item>
    </derivirana_varijabla>
  </DomainObject.Predmet.OstaliListNazivFormated>
  <DomainObject.Predmet.OstaliListNazivFormatedOIB>
    <izvorni_sadrzaj>
      <item>Marko Slavica, OIB 31271697354</item>
      <item>ZAGREBAČKA BANKA DIONIČKO DRUŠTVO, OIB 92963223473</item>
    </izvorni_sadrzaj>
    <derivirana_varijabla naziv="DomainObject.Predmet.OstaliListNazivFormatedOIB_1">
      <item>Marko Slavica, OIB 31271697354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AQUA-DIHT d.o.o.</izvorni_sadrzaj>
    <derivirana_varijabla naziv="DomainObject.Predmet.ProtustrankaIDrugi_1">AQUA-DIHT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AQUA-DIHT d.o.o., OIB 16438685053, Ivana Oršanića 9, 10000 Zagreb</izvorni_sadrzaj>
    <derivirana_varijabla naziv="DomainObject.Predmet.ProtustrankaIDrugiAdressOIB_1">AQUA-DIHT d.o.o., OIB 16438685053, Ivana Oršanića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AQUA-DIHT d.o.o.</item>
      <item>Marko Slavica</item>
      <item>ZAGREBAČKA BANKA DIONIČKO DRUŠTVO</item>
      <item>Marko Slavica</item>
      <item>VJEROVNICI</item>
    </izvorni_sadrzaj>
    <derivirana_varijabla naziv="DomainObject.Predmet.SudioniciListNaziv_1">
      <item>FINA Regionalni centar Zagreb</item>
      <item>AQUA-DIHT d.o.o.</item>
      <item>Marko Slavica</item>
      <item>ZAGREBAČKA BANKA DIONIČKO DRUŠTVO</item>
      <item>Marko Slavica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AQUA-DIHT d.o.o., OIB 16438685053, Ivana Oršanića 9,10000 Zagreb</item>
      <item>Marko Slavica, OIB 31271697354, Maksimirsko Naselje IV. 36,10000 Zagreb</item>
      <item>ZAGREBAČKA BANKA DIONIČKO DRUŠTVO, OIB 92963223473, Trg bana Josipa Jelačića 10,10000 Zagreb</item>
      <item>Marko Slavica, OIB 31271697354, Maksimirsko Naselje Iv. 36,10000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AQUA-DIHT d.o.o., OIB 16438685053, Ivana Oršanića 9,10000 Zagreb</item>
      <item>Marko Slavica, OIB 31271697354, Maksimirsko Naselje IV. 36,10000 Zagreb</item>
      <item>ZAGREBAČKA BANKA DIONIČKO DRUŠTVO, OIB 92963223473, Trg bana Josipa Jelačića 10,10000 Zagreb</item>
      <item>Marko Slavica, OIB 31271697354, Maksimirsko Naselje Iv. 36,10000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16438685053</item>
      <item>, OIB 31271697354</item>
      <item>, OIB 92963223473</item>
      <item>, OIB 31271697354</item>
      <item>, OIB null</item>
    </izvorni_sadrzaj>
    <derivirana_varijabla naziv="DomainObject.Predmet.SudioniciListNazivOIB_1">
      <item>, OIB 85821130368</item>
      <item>, OIB 16438685053</item>
      <item>, OIB 31271697354</item>
      <item>, OIB 92963223473</item>
      <item>, OIB 31271697354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B4D42-D61C-4B20-906A-AA4D5D326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1060</properties:Words>
  <properties:Characters>5944</properties:Characters>
  <properties:Lines>119</properties:Lines>
  <properties:Paragraphs>35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2018-06-14T07:59:00Z</cp:lastPrinted>
  <dcterms:modified xmlns:xsi="http://www.w3.org/2001/XMLSchema-instance" xsi:type="dcterms:W3CDTF">2018-06-14T07:59:00Z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(7.rješenje IZJAVA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