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5e30" w14:paraId="2105e30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CD4515">
        <w:t>40/2018</w:t>
      </w:r>
      <w:r w:rsidR="00623CB5">
        <w:t>-</w:t>
      </w:r>
      <w:r w:rsidR="00CD4515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76560C">
        <w:t>žanog u Trgovačkom sudu u Zadru</w:t>
      </w:r>
      <w:r w:rsidR="00945BC3">
        <w:t>,</w:t>
      </w:r>
      <w:r w:rsidRPr="00816C78">
        <w:t xml:space="preserve"> dana </w:t>
      </w:r>
      <w:r w:rsidR="00F25967">
        <w:t>15</w:t>
      </w:r>
      <w:r w:rsidR="00331AE1">
        <w:t xml:space="preserve">. </w:t>
      </w:r>
      <w:r w:rsidR="00F25967">
        <w:t>ožujka</w:t>
      </w:r>
      <w:r w:rsidR="00E450FA">
        <w:t xml:space="preserve">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D4515">
        <w:t>Dječji vrtić ŠKOLJKICA, Zadar, Franje Fanceva 81, OIB: 83243523992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331AE1">
        <w:t>sutkinja</w:t>
      </w:r>
    </w:p>
    <w:p w:rsidRDefault="0076560C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8B0087">
        <w:t>8</w:t>
      </w:r>
      <w:r w:rsidR="00945BC3">
        <w:t>,</w:t>
      </w:r>
      <w:r w:rsidR="00CD4515">
        <w:t>55</w:t>
      </w:r>
      <w:r w:rsidRPr="00816C78">
        <w:t xml:space="preserve"> 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CD4515">
        <w:t>Stipe Brčić</w:t>
      </w:r>
      <w:r w:rsidR="008C088D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CD4515">
        <w:t>Dječji vrtić ŠKOLJKICA, Zadar</w:t>
      </w:r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 xml:space="preserve">Upoznaje ukratko prisutne sa sadržajem prijedloga za otvaranje stečajnog postupka.  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44255">
        <w:t>Privredne banke</w:t>
      </w:r>
      <w:r>
        <w:t xml:space="preserve"> otvoren žiro račun.</w:t>
      </w: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je </w:t>
      </w:r>
      <w:r w:rsidR="00644255">
        <w:t>predškolski odgoj.</w:t>
      </w:r>
    </w:p>
    <w:p w:rsidRDefault="00644255" w:rsidP="008C088D" w:rsidR="00644255">
      <w:pPr>
        <w:jc w:val="both"/>
      </w:pPr>
    </w:p>
    <w:p w:rsidRDefault="008C088D" w:rsidP="008C088D" w:rsidR="008C088D">
      <w:pPr>
        <w:jc w:val="both"/>
      </w:pPr>
      <w:r>
        <w:t xml:space="preserve">Dužnik navodi da posluje i da </w:t>
      </w:r>
      <w:r w:rsidR="00644255">
        <w:t>ima</w:t>
      </w:r>
      <w:r>
        <w:t xml:space="preserve"> zaposlenik</w:t>
      </w:r>
      <w:r w:rsidR="00644255">
        <w:t>e i to 21</w:t>
      </w:r>
      <w:r>
        <w:t xml:space="preserve">. 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 w:rsidRPr="002C241F">
        <w:t>Što se tiče imovine</w:t>
      </w:r>
      <w:r>
        <w:t xml:space="preserve"> </w:t>
      </w:r>
      <w:r w:rsidR="00644255">
        <w:t>ima pokretnina koje upravo služe predškolskoj djelatnosti, a sve u vrijednosti oko 2.000.000,00 kuna.</w:t>
      </w:r>
    </w:p>
    <w:p w:rsidRDefault="00644255" w:rsidP="008C088D" w:rsidR="00644255">
      <w:pPr>
        <w:jc w:val="both"/>
      </w:pPr>
    </w:p>
    <w:p w:rsidRDefault="008C088D" w:rsidP="008C088D" w:rsidR="008C088D">
      <w:pPr>
        <w:jc w:val="both"/>
      </w:pPr>
      <w:r>
        <w:t>Žiro račun je u blokadi</w:t>
      </w:r>
      <w:r w:rsidR="00644255">
        <w:t>, ali svakako manjoj od 263.000,00 kuna jer je u međuvremenu podmiren dio dugovanja od oko 60.000,00 kuna.</w:t>
      </w:r>
      <w:r>
        <w:t xml:space="preserve">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644255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D4515" w:rsidP="008C088D" w:rsidR="00CD4515">
      <w:pPr>
        <w:jc w:val="both"/>
      </w:pPr>
    </w:p>
    <w:p w:rsidRDefault="00CD4515" w:rsidP="008C088D" w:rsidR="00CD4515">
      <w:pPr>
        <w:jc w:val="both"/>
      </w:pPr>
      <w:r>
        <w:t>Stipe Brčić navodi da je njegov broj mobitela:</w:t>
      </w:r>
      <w:r w:rsidR="00644255">
        <w:t xml:space="preserve"> 091/457-8873</w:t>
      </w:r>
      <w:r>
        <w:t xml:space="preserve"> </w:t>
      </w: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  <w:r>
        <w:t xml:space="preserve">Knjigovodstvo </w:t>
      </w:r>
      <w:r w:rsidR="00644255">
        <w:t>vodi knjigovodstveni servis Vulić</w:t>
      </w:r>
      <w:r>
        <w:t>, a dokumentacija se nalazi u servisu.</w:t>
      </w:r>
    </w:p>
    <w:p w:rsidRDefault="00644255" w:rsidP="008C088D" w:rsidR="00644255">
      <w:pPr>
        <w:jc w:val="both"/>
      </w:pPr>
    </w:p>
    <w:p w:rsidRDefault="00644255" w:rsidP="008C088D" w:rsidR="00644255">
      <w:pPr>
        <w:jc w:val="both"/>
      </w:pPr>
      <w:r>
        <w:t>Posebno navodi da je voljan podmiriti sva dugovanja i nastaviti poslovati pa moli odgodu odluke. Posebno navodi da će dug nastojati platiti u roku od 60 dana, o čemu će izvijestiti sud.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>
        <w:t xml:space="preserve">Sudac donosi 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center"/>
      </w:pPr>
      <w:r>
        <w:t xml:space="preserve">r j e š e nj e </w:t>
      </w:r>
    </w:p>
    <w:p w:rsidRDefault="008C088D" w:rsidP="008C088D" w:rsidR="008C088D" w:rsidRPr="000124EC">
      <w:pPr>
        <w:jc w:val="both"/>
        <w:rPr>
          <w:b/>
        </w:rPr>
      </w:pPr>
    </w:p>
    <w:p w:rsidRDefault="008C088D" w:rsidP="008C088D" w:rsidR="008C088D" w:rsidRPr="007A3E16">
      <w:pPr>
        <w:jc w:val="both"/>
      </w:pPr>
      <w:r w:rsidRPr="007A3E16">
        <w:t>Odluka će biti donesena u zakonskom roku.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Dovršeno u </w:t>
      </w:r>
      <w:r w:rsidR="00EE7510">
        <w:t>9</w:t>
      </w:r>
      <w:r>
        <w:t>,</w:t>
      </w:r>
      <w:r w:rsidR="00644255">
        <w:t>01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00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CD4515">
      <w:t>40/2018</w:t>
    </w:r>
    <w:r w:rsidR="00623CB5">
      <w:t>-</w:t>
    </w:r>
    <w:r w:rsidR="00CD451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091C9E"/>
    <w:multiLevelType w:val="hybridMultilevel"/>
    <w:tmpl w:val="79FE75FC"/>
    <w:lvl w:tplc="0C2EA102" w:ilvl="0">
      <w:numFmt w:val="bullet"/>
      <w:lvlText w:val="-"/>
      <w:lvlJc w:val="left"/>
      <w:pPr>
        <w:ind w:hanging="360" w:left="24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4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268A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E16F1"/>
    <w:rsid w:val="002E5A62"/>
    <w:rsid w:val="002E6D90"/>
    <w:rsid w:val="00303238"/>
    <w:rsid w:val="003034C2"/>
    <w:rsid w:val="00305225"/>
    <w:rsid w:val="0032512E"/>
    <w:rsid w:val="00331AE1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353EF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CB5"/>
    <w:rsid w:val="00624EA3"/>
    <w:rsid w:val="00641B8C"/>
    <w:rsid w:val="00644255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A1FF2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560C"/>
    <w:rsid w:val="007674A4"/>
    <w:rsid w:val="00773882"/>
    <w:rsid w:val="00785377"/>
    <w:rsid w:val="0079521D"/>
    <w:rsid w:val="007A2207"/>
    <w:rsid w:val="007A3B60"/>
    <w:rsid w:val="007B361A"/>
    <w:rsid w:val="007B6C9E"/>
    <w:rsid w:val="007F080D"/>
    <w:rsid w:val="0081324D"/>
    <w:rsid w:val="00816C78"/>
    <w:rsid w:val="00843B07"/>
    <w:rsid w:val="00846EA2"/>
    <w:rsid w:val="00856DFD"/>
    <w:rsid w:val="00890A5B"/>
    <w:rsid w:val="0089180E"/>
    <w:rsid w:val="00892C55"/>
    <w:rsid w:val="008A632E"/>
    <w:rsid w:val="008A6A8E"/>
    <w:rsid w:val="008B0087"/>
    <w:rsid w:val="008C088D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E55F7"/>
    <w:rsid w:val="009E755B"/>
    <w:rsid w:val="009F1B28"/>
    <w:rsid w:val="009F541D"/>
    <w:rsid w:val="00A03F94"/>
    <w:rsid w:val="00A07B8B"/>
    <w:rsid w:val="00A25442"/>
    <w:rsid w:val="00A345E8"/>
    <w:rsid w:val="00A66CC4"/>
    <w:rsid w:val="00A722BE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434E3"/>
    <w:rsid w:val="00B529A2"/>
    <w:rsid w:val="00B55A3A"/>
    <w:rsid w:val="00B82E5C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4515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450FA"/>
    <w:rsid w:val="00E60681"/>
    <w:rsid w:val="00E67F2E"/>
    <w:rsid w:val="00E81151"/>
    <w:rsid w:val="00EA6AC4"/>
    <w:rsid w:val="00EC65A5"/>
    <w:rsid w:val="00EE0084"/>
    <w:rsid w:val="00EE0CC0"/>
    <w:rsid w:val="00EE71D0"/>
    <w:rsid w:val="00EE7510"/>
    <w:rsid w:val="00F14939"/>
    <w:rsid w:val="00F20435"/>
    <w:rsid w:val="00F25967"/>
    <w:rsid w:val="00F34C6C"/>
    <w:rsid w:val="00F43FDA"/>
    <w:rsid w:val="00F652F0"/>
    <w:rsid w:val="00F675EC"/>
    <w:rsid w:val="00F70B0E"/>
    <w:rsid w:val="00F817B2"/>
    <w:rsid w:val="00F90168"/>
    <w:rsid w:val="00F92392"/>
    <w:rsid w:val="00F95734"/>
    <w:rsid w:val="00FA0D8E"/>
    <w:rsid w:val="00FB1789"/>
    <w:rsid w:val="00FB6FFE"/>
    <w:rsid w:val="00FC3397"/>
    <w:rsid w:val="00FC5DAA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31A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09:01</izvorni_sadrzaj>
    <derivirana_varijabla naziv="DomainObject.StvarniZavrsetakVrijeme_1">09:01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08:55</izvorni_sadrzaj>
    <derivirana_varijabla naziv="DomainObject.PlaniraniPocetakVrijeme_1">08:55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St-40/2018-6</izvorni_sadrzaj>
    <derivirana_varijabla naziv="DomainObject.Zapisnik.Oznaka_1">St-40/2018-6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St-40/2018-6</izvorni_sadrzaj>
    <derivirana_varijabla naziv="DomainObject.PoslovniBrojDokumenta_1">St-40/2018-6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1941</properties:Characters>
  <properties:Lines>81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2018-03-14T14:19:00Z</dcterms:created>
  <dc:creator>Ardena Bajlo</dc:creator>
  <cp:lastModifiedBy>Ante Rubelj</cp:lastModifiedBy>
  <cp:lastPrinted>2017-08-29T11:14:00Z</cp:lastPrinted>
  <dcterms:modified xmlns:xsi="http://www.w3.org/2001/XMLSchema-instance" xsi:type="dcterms:W3CDTF">2018-03-15T12:32:00Z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St-40/2018-6 / Zapisnik - Ročište radi izjašnjenja o prijedlogu za otvaranje steč.post (1 St-40-18-povodom prijedloga za otvaranje stečaja-15.3.2018.po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