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6643" w14:paraId="4e46643" w:rsidRDefault="006D3D7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D3D74" w:rsidP="006D3D74" w:rsidR="00AE649C">
      <w:pPr>
        <w:pStyle w:val="Bezproreda"/>
      </w:pPr>
      <w:r>
        <w:t xml:space="preserve">     Republika Hrvatska</w:t>
      </w:r>
    </w:p>
    <w:p w:rsidRDefault="006D3D74" w:rsidP="006D3D74" w:rsidR="006D3D74">
      <w:pPr>
        <w:pStyle w:val="Bezproreda"/>
      </w:pPr>
      <w:r>
        <w:t>Trgovački sud u Bjelovaru</w:t>
      </w:r>
    </w:p>
    <w:p w:rsidRDefault="006D3D74" w:rsidP="006D3D74" w:rsidR="006D3D74">
      <w:pPr>
        <w:pStyle w:val="Bezproreda"/>
      </w:pPr>
      <w:r>
        <w:t>Bjelovar, dr. Ivše Lebovića 42.</w:t>
      </w:r>
    </w:p>
    <w:p w:rsidRDefault="006D3D74" w:rsidP="006D3D74" w:rsidR="006D3D74">
      <w:pPr>
        <w:pStyle w:val="Bezproreda"/>
        <w:ind w:firstLine="708" w:left="4956"/>
      </w:pPr>
      <w:r>
        <w:t>Poslovni broj: 1 St-422/2019-4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  <w:jc w:val="center"/>
      </w:pPr>
      <w:r>
        <w:t>U    I M E    R E P U B L I K E     H R V A T S K E</w:t>
      </w:r>
    </w:p>
    <w:p w:rsidRDefault="006D3D74" w:rsidP="006D3D74" w:rsidR="006D3D74">
      <w:pPr>
        <w:pStyle w:val="Bezproreda"/>
        <w:jc w:val="center"/>
      </w:pPr>
    </w:p>
    <w:p w:rsidRDefault="006D3D74" w:rsidP="006D3D74" w:rsidR="006D3D74">
      <w:pPr>
        <w:pStyle w:val="Bezproreda"/>
        <w:jc w:val="center"/>
      </w:pPr>
      <w:r>
        <w:t>R J E Š E NJ E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</w:pPr>
      <w:r>
        <w:tab/>
        <w:t>Trgovački sud u Bjelovaru, po sucu toga suda Branki Pleskalt, u stečajnom predmetu povodom prijedloga predlagatelja FINA Regionalni centar Zagreb, za otvaranje stečajnog postupka nad dužnikom NESBIT, d.o.o. za trgovinu Vrhovec 25, OIB: 94976725571, 17. svibnja 2019.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  <w:jc w:val="center"/>
      </w:pPr>
      <w:r>
        <w:t>r i j e š i o    j e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  <w:ind w:firstLine="708"/>
      </w:pPr>
      <w:r>
        <w:t>Obustavlja se postupak za otvaranje stečajnog postupka nad dužnikom NESBIT, d.o.o. za trgovinu Vrhovec 25, OIB: 94976725571.</w:t>
      </w:r>
    </w:p>
    <w:p w:rsidRDefault="006D3D74" w:rsidP="006D3D74" w:rsidR="006D3D74">
      <w:pPr>
        <w:pStyle w:val="Bezproreda"/>
        <w:ind w:firstLine="708"/>
      </w:pPr>
    </w:p>
    <w:p w:rsidRDefault="006D3D74" w:rsidP="006D3D74" w:rsidR="006D3D74">
      <w:pPr>
        <w:pStyle w:val="Bezproreda"/>
        <w:ind w:firstLine="708"/>
        <w:jc w:val="center"/>
      </w:pPr>
      <w:r>
        <w:t>Obrazloženje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  <w:ind w:firstLine="708"/>
      </w:pPr>
      <w:r>
        <w:t>FINA RC Zagreb, je dana 8. studenog 2018. godine  podnijela  sudu prijedlog za otvaranje stečajnog postupka nad dužnikom NESBIT, d.o.o. za trgovinu Vrhovec 25, OIB: 94976725571, budući dužnik na dan 5. studenog 2018. godine u Očevidniku redoslijeda osnova za plaćanje ima evidentirane neizvršene osnove za plaćanje u neprekidnom razdoblju od 120 dana u ukupnom iznosu od 49.354,05 kuna.</w:t>
      </w:r>
    </w:p>
    <w:p w:rsidRDefault="006D3D74" w:rsidP="006D3D74" w:rsidR="006D3D74">
      <w:pPr>
        <w:pStyle w:val="Bezproreda"/>
        <w:ind w:firstLine="708"/>
      </w:pPr>
    </w:p>
    <w:p w:rsidRDefault="006D3D74" w:rsidP="006D3D74" w:rsidR="006D3D74">
      <w:pPr>
        <w:pStyle w:val="Bezproreda"/>
        <w:ind w:firstLine="708"/>
      </w:pPr>
      <w:r>
        <w:t>Dana 17. svibnja 2019. godine  FINA Zagreb, dostavila je na spis potvrdu da dužnik nije više  nesposoban za plaćanje i da nema nepodmirene obveze  (Potvrda FINE list 12 spisa).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  <w:ind w:firstLine="708"/>
      </w:pPr>
      <w:r>
        <w:t>U Bjelovaru 17.  svibnja 2019.</w:t>
      </w:r>
      <w:r>
        <w:tab/>
      </w:r>
      <w:r>
        <w:tab/>
      </w:r>
      <w:r>
        <w:tab/>
      </w:r>
    </w:p>
    <w:p w:rsidRDefault="006D3D74" w:rsidP="006D3D74" w:rsidR="006D3D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D3D74" w:rsidP="006D3D74" w:rsidR="006D3D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6D3D74" w:rsidP="006D3D74" w:rsidR="006D3D74">
      <w:pPr>
        <w:pStyle w:val="Bezproreda"/>
      </w:pPr>
    </w:p>
    <w:p w:rsidRDefault="006D3D74" w:rsidP="006D3D74" w:rsidR="006D3D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službenik</w:t>
      </w:r>
    </w:p>
    <w:p w:rsidRDefault="006D3D74" w:rsidP="006D3D74" w:rsidR="006D3D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6D3D74" w:rsidP="006D3D74" w:rsidR="006D3D74">
      <w:pPr>
        <w:pStyle w:val="Bezproreda"/>
      </w:pPr>
    </w:p>
    <w:p w:rsidRDefault="006D3D74" w:rsidP="006D3D74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E7C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D74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965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St-422/2019-4</izvorni_sadrzaj>
    <derivirana_varijabla naziv="DomainObject.Oznaka_1">St-422/2019-4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St-422/2019</izvorni_sadrzaj>
    <derivirana_varijabla naziv="DomainObject.Predmet.OznakaBroj_1">St-422/2019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NESBIT, d.o.o. za trgovinu</izvorni_sadrzaj>
    <derivirana_varijabla naziv="DomainObject.Predmet.ProtustrankaFormated_1">  NESBIT, d.o.o. za trgovinu</derivirana_varijabla>
  </DomainObject.Predmet.ProtustrankaFormated>
  <DomainObject.Predmet.ProtustrankaFormatedOIB>
    <izvorni_sadrzaj>  NESBIT, d.o.o. za trgovinu, OIB 94976725571</izvorni_sadrzaj>
    <derivirana_varijabla naziv="DomainObject.Predmet.ProtustrankaFormatedOIB_1">  NESBIT, d.o.o. za trgovinu, OIB 94976725571</derivirana_varijabla>
  </DomainObject.Predmet.ProtustrankaFormatedOIB>
  <DomainObject.Predmet.ProtustrankaFormatedWithAdress>
    <izvorni_sadrzaj> NESBIT, d.o.o. za trgovinu, Vrhovec 25, 10347 Vrhovec</izvorni_sadrzaj>
    <derivirana_varijabla naziv="DomainObject.Predmet.ProtustrankaFormatedWithAdress_1"> NESBIT, d.o.o. za trgovinu, Vrhovec 25, 10347 Vrhovec</derivirana_varijabla>
  </DomainObject.Predmet.ProtustrankaFormatedWithAdress>
  <DomainObject.Predmet.ProtustrankaFormatedWithAdressOIB>
    <izvorni_sadrzaj> NESBIT, d.o.o. za trgovinu, OIB 94976725571, Vrhovec 25, 10347 Vrhovec</izvorni_sadrzaj>
    <derivirana_varijabla naziv="DomainObject.Predmet.ProtustrankaFormatedWithAdressOIB_1"> NESBIT, d.o.o. za trgovinu, OIB 94976725571, Vrhovec 25, 10347 Vrhovec</derivirana_varijabla>
  </DomainObject.Predmet.ProtustrankaFormatedWithAdressOIB>
  <DomainObject.Predmet.ProtustrankaWithAdress>
    <izvorni_sadrzaj>NESBIT, d.o.o. za trgovinu Vrhovec 25, 10347 Vrhovec</izvorni_sadrzaj>
    <derivirana_varijabla naziv="DomainObject.Predmet.ProtustrankaWithAdress_1">NESBIT, d.o.o. za trgovinu Vrhovec 25, 10347 Vrhovec</derivirana_varijabla>
  </DomainObject.Predmet.ProtustrankaWithAdress>
  <DomainObject.Predmet.ProtustrankaWithAdressOIB>
    <izvorni_sadrzaj>NESBIT, d.o.o. za trgovinu, OIB 94976725571, Vrhovec 25, 10347 Vrhovec</izvorni_sadrzaj>
    <derivirana_varijabla naziv="DomainObject.Predmet.ProtustrankaWithAdressOIB_1">NESBIT, d.o.o. za trgovinu, OIB 94976725571, Vrhovec 25, 10347 Vrhovec</derivirana_varijabla>
  </DomainObject.Predmet.ProtustrankaWithAdressOIB>
  <DomainObject.Predmet.ProtustrankaNazivFormated>
    <izvorni_sadrzaj>NESBIT, d.o.o. za trgovinu</izvorni_sadrzaj>
    <derivirana_varijabla naziv="DomainObject.Predmet.ProtustrankaNazivFormated_1">NESBIT, d.o.o. za trgovinu</derivirana_varijabla>
  </DomainObject.Predmet.ProtustrankaNazivFormated>
  <DomainObject.Predmet.ProtustrankaNazivFormatedOIB>
    <izvorni_sadrzaj>NESBIT, d.o.o. za trgovinu, OIB 94976725571</izvorni_sadrzaj>
    <derivirana_varijabla naziv="DomainObject.Predmet.ProtustrankaNazivFormatedOIB_1">NESBIT, d.o.o. za trgovinu, OIB 94976725571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NESBIT, d.o.o. za trgovinu</item>
    </izvorni_sadrzaj>
    <derivirana_varijabla naziv="DomainObject.Predmet.ProtuStrankaListFormated_1">
      <item>NESBIT, d.o.o. za trgovinu</item>
    </derivirana_varijabla>
  </DomainObject.Predmet.ProtuStrankaListFormated>
  <DomainObject.Predmet.ProtuStrankaListFormatedOIB>
    <izvorni_sadrzaj>
      <item>NESBIT, d.o.o. za trgovinu, OIB 94976725571</item>
    </izvorni_sadrzaj>
    <derivirana_varijabla naziv="DomainObject.Predmet.ProtuStrankaListFormatedOIB_1">
      <item>NESBIT, d.o.o. za trgovinu, OIB 94976725571</item>
    </derivirana_varijabla>
  </DomainObject.Predmet.ProtuStrankaListFormatedOIB>
  <DomainObject.Predmet.ProtuStrankaListFormatedWithAdress>
    <izvorni_sadrzaj>
      <item>NESBIT, d.o.o. za trgovinu, Vrhovec 25, 10347 Vrhovec</item>
    </izvorni_sadrzaj>
    <derivirana_varijabla naziv="DomainObject.Predmet.ProtuStrankaListFormatedWithAdress_1">
      <item>NESBIT, d.o.o. za trgovinu, Vrhovec 25, 10347 Vrhovec</item>
    </derivirana_varijabla>
  </DomainObject.Predmet.ProtuStrankaListFormatedWithAdress>
  <DomainObject.Predmet.ProtuStrankaListFormatedWithAdressOIB>
    <izvorni_sadrzaj>
      <item>NESBIT, d.o.o. za trgovinu, OIB 94976725571, Vrhovec 25, 10347 Vrhovec</item>
    </izvorni_sadrzaj>
    <derivirana_varijabla naziv="DomainObject.Predmet.ProtuStrankaListFormatedWithAdressOIB_1">
      <item>NESBIT, d.o.o. za trgovinu, OIB 94976725571, Vrhovec 25, 10347 Vrhovec</item>
    </derivirana_varijabla>
  </DomainObject.Predmet.ProtuStrankaListFormatedWithAdressOIB>
  <DomainObject.Predmet.ProtuStrankaListNazivFormated>
    <izvorni_sadrzaj>
      <item>NESBIT, d.o.o. za trgovinu</item>
    </izvorni_sadrzaj>
    <derivirana_varijabla naziv="DomainObject.Predmet.ProtuStrankaListNazivFormated_1">
      <item>NESBIT, d.o.o. za trgovinu</item>
    </derivirana_varijabla>
  </DomainObject.Predmet.ProtuStrankaListNazivFormated>
  <DomainObject.Predmet.ProtuStrankaListNazivFormatedOIB>
    <izvorni_sadrzaj>
      <item>NESBIT, d.o.o. za trgovinu, OIB 94976725571</item>
    </izvorni_sadrzaj>
    <derivirana_varijabla naziv="DomainObject.Predmet.ProtuStrankaListNazivFormatedOIB_1">
      <item>NESBIT, d.o.o. za trgovinu, OIB 94976725571</item>
    </derivirana_varijabla>
  </DomainObject.Predmet.ProtuStrankaListNazivFormatedOIB>
  <DomainObject.Predmet.OstaliListFormated>
    <izvorni_sadrzaj>
      <item>Tomislav Čolig</item>
    </izvorni_sadrzaj>
    <derivirana_varijabla naziv="DomainObject.Predmet.OstaliListFormated_1">
      <item>Tomislav Čolig</item>
    </derivirana_varijabla>
  </DomainObject.Predmet.OstaliListFormated>
  <DomainObject.Predmet.OstaliListFormatedOIB>
    <izvorni_sadrzaj>
      <item>Tomislav Čolig, OIB 38438132304</item>
    </izvorni_sadrzaj>
    <derivirana_varijabla naziv="DomainObject.Predmet.OstaliListFormatedOIB_1">
      <item>Tomislav Čolig, OIB 38438132304</item>
    </derivirana_varijabla>
  </DomainObject.Predmet.OstaliListFormatedOIB>
  <DomainObject.Predmet.OstaliListFormatedWithAdress>
    <izvorni_sadrzaj>
      <item>Tomislav Čolig, Vrhovec 25, 10347 Vrhovec</item>
    </izvorni_sadrzaj>
    <derivirana_varijabla naziv="DomainObject.Predmet.OstaliListFormatedWithAdress_1">
      <item>Tomislav Čolig, Vrhovec 25, 10347 Vrhovec</item>
    </derivirana_varijabla>
  </DomainObject.Predmet.OstaliListFormatedWithAdress>
  <DomainObject.Predmet.OstaliListFormatedWithAdressOIB>
    <izvorni_sadrzaj>
      <item>Tomislav Čolig, OIB 38438132304, Vrhovec 25, 10347 Vrhovec</item>
    </izvorni_sadrzaj>
    <derivirana_varijabla naziv="DomainObject.Predmet.OstaliListFormatedWithAdressOIB_1">
      <item>Tomislav Čolig, OIB 38438132304, Vrhovec 25, 10347 Vrhovec</item>
    </derivirana_varijabla>
  </DomainObject.Predmet.OstaliListFormatedWithAdressOIB>
  <DomainObject.Predmet.OstaliListNazivFormated>
    <izvorni_sadrzaj>
      <item>Tomislav Čolig</item>
    </izvorni_sadrzaj>
    <derivirana_varijabla naziv="DomainObject.Predmet.OstaliListNazivFormated_1">
      <item>Tomislav Čolig</item>
    </derivirana_varijabla>
  </DomainObject.Predmet.OstaliListNazivFormated>
  <DomainObject.Predmet.OstaliListNazivFormatedOIB>
    <izvorni_sadrzaj>
      <item>Tomislav Čolig, OIB 38438132304</item>
    </izvorni_sadrzaj>
    <derivirana_varijabla naziv="DomainObject.Predmet.OstaliListNazivFormatedOIB_1">
      <item>Tomislav Čolig, OIB 38438132304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St-422/2019-4</izvorni_sadrzaj>
    <derivirana_varijabla naziv="DomainObject.PoslovniBrojDokumenta_1">St-422/2019-4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NESBIT, d.o.o. za trgovinu</izvorni_sadrzaj>
    <derivirana_varijabla naziv="DomainObject.Predmet.ProtustrankaIDrugi_1">NESBIT, d.o.o. za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NESBIT, d.o.o. za trgovinu, OIB 94976725571, Vrhovec 25, 10347 Vrhovec</izvorni_sadrzaj>
    <derivirana_varijabla naziv="DomainObject.Predmet.ProtustrankaIDrugiAdressOIB_1">NESBIT, d.o.o. za trgovinu, OIB 94976725571, Vrhovec 25, 10347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NESBIT, d.o.o. za trgovinu</item>
      <item>FINA Regionalni centar Zagreb</item>
      <item>Tomislav Čolig</item>
    </izvorni_sadrzaj>
    <derivirana_varijabla naziv="DomainObject.Predmet.SudioniciListNaziv_1">
      <item>NESBIT, d.o.o. za trgovinu</item>
      <item>FINA Regionalni centar Zagreb</item>
      <item>Tomislav Čolig</item>
    </derivirana_varijabla>
  </DomainObject.Predmet.SudioniciListNaziv>
  <DomainObject.Predmet.SudioniciListAdressOIB>
    <izvorni_sadrzaj>
      <item>NESBIT, d.o.o. za trgovinu, OIB 94976725571, Vrhovec 25,10347 Vrhovec</item>
      <item>FINA Regionalni centar Zagreb, OIB 85821130368, Trg svibanjskih žrtava 1995.1,10000 Zagreb</item>
      <item>Tomislav Čolig, OIB 38438132304, Vrhovec 25,10347 Vrhovec</item>
    </izvorni_sadrzaj>
    <derivirana_varijabla naziv="DomainObject.Predmet.SudioniciListAdressOIB_1">
      <item>NESBIT, d.o.o. za trgovinu, OIB 94976725571, Vrhovec 25,10347 Vrhovec</item>
      <item>FINA Regionalni centar Zagreb, OIB 85821130368, Trg svibanjskih žrtava 1995.1,10000 Zagreb</item>
      <item>Tomislav Čolig, OIB 38438132304, Vrhovec 25,10347 Vrhovec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5B632-A62D-4B1C-A5FC-A74C378630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1464</properties:Characters>
  <properties:Lines>47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2019-05-17T11:37:00Z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St-422/2019-4 / Odluka - Rješenje - obustava postupka (odluka_St-422_2019-4.docx)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