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20"/>
        <w:gridCol w:w="6071"/>
      </w:tblGrid>
      <w:tr w:rsidTr="00707C51" w:rsidR="00707C51" w:rsidRPr="00C61EDF">
        <w:trPr>
          <w:trHeight w:val="2267"/>
        </w:trPr>
        <w:tc>
          <w:tcPr>
            <w:tcW w:type="dxa" w:w="3520"/>
            <w:vAlign w:val="center"/>
          </w:tcPr>
          <w:p w:rsidRDefault="00707C51" w:rsidP="00A66C00" w:rsidR="00707C51" w:rsidRPr="00C61EDF">
            <w:pPr>
              <w:spacing w:before="100"/>
              <w:jc w:val="center"/>
            </w:pPr>
            <w:bookmarkStart w:name="_GoBack" w:id="0"/>
            <w:bookmarkEnd w:id="0"/>
            <w:r w:rsidRPr="00C61EDF">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07C51" w:rsidP="00A66C00" w:rsidR="00707C51" w:rsidRPr="00F24FD8">
            <w:pPr>
              <w:spacing w:before="100"/>
            </w:pPr>
            <w:r w:rsidRPr="00F24FD8">
              <w:t>REPUBLIKA HRVATSKA</w:t>
            </w:r>
          </w:p>
          <w:p w:rsidRDefault="00707C51" w:rsidP="00A66C00" w:rsidR="00707C51" w:rsidRPr="00F24FD8">
            <w:r w:rsidRPr="00F24FD8">
              <w:t>TRGOVAČKI SUD U SPLITU</w:t>
            </w:r>
          </w:p>
          <w:p w:rsidRDefault="00707C51" w:rsidP="00DA5B9D" w:rsidR="00707C51" w:rsidRPr="00C61EDF">
            <w:r w:rsidRPr="00F24FD8">
              <w:t>Split, Sukoišanska 6</w:t>
            </w:r>
          </w:p>
        </w:tc>
        <w:tc>
          <w:tcPr>
            <w:tcW w:type="dxa" w:w="6071"/>
          </w:tcPr>
          <w:p w:rsidRDefault="00707C51" w:rsidP="00DA5B9D" w:rsidR="00707C51">
            <w:pPr>
              <w:jc w:val="both"/>
            </w:pPr>
          </w:p>
          <w:p w:rsidRDefault="00707C51" w:rsidP="00DA5B9D" w:rsidR="00707C51">
            <w:pPr>
              <w:jc w:val="both"/>
            </w:pPr>
          </w:p>
          <w:p w:rsidRDefault="00707C51" w:rsidP="00DA5B9D" w:rsidR="00707C51">
            <w:pPr>
              <w:jc w:val="both"/>
            </w:pPr>
          </w:p>
          <w:p w:rsidRDefault="00707C51" w:rsidP="00DA5B9D" w:rsidR="00707C51">
            <w:pPr>
              <w:jc w:val="right"/>
            </w:pPr>
          </w:p>
          <w:p w:rsidRDefault="00707C51" w:rsidP="00DA5B9D" w:rsidR="00707C51">
            <w:pPr>
              <w:jc w:val="right"/>
            </w:pPr>
          </w:p>
          <w:p w:rsidRDefault="00707C51" w:rsidP="00DA5B9D" w:rsidR="00707C51">
            <w:pPr>
              <w:jc w:val="right"/>
              <w:rPr>
                <w:noProof/>
              </w:rPr>
            </w:pPr>
          </w:p>
          <w:p w:rsidRDefault="00707C51" w:rsidP="00DA5B9D" w:rsidR="00707C51">
            <w:pPr>
              <w:jc w:val="right"/>
              <w:rPr>
                <w:noProof/>
              </w:rPr>
            </w:pPr>
          </w:p>
          <w:p w:rsidRDefault="00707C51" w:rsidP="00DA5B9D" w:rsidR="00707C51">
            <w:pPr>
              <w:jc w:val="right"/>
              <w:rPr>
                <w:noProof/>
              </w:rPr>
            </w:pPr>
          </w:p>
          <w:p w:rsidRDefault="00707C51" w:rsidP="00707C51" w:rsidR="00707C51" w:rsidRPr="00E003B6">
            <w:pPr>
              <w:jc w:val="right"/>
              <w:rPr>
                <w:noProof/>
              </w:rPr>
            </w:pPr>
            <w:r w:rsidRPr="00E003B6">
              <w:rPr>
                <w:noProof/>
              </w:rPr>
              <w:t>Poslovni broj: 11.St-</w:t>
            </w:r>
            <w:r>
              <w:rPr>
                <w:noProof/>
              </w:rPr>
              <w:t>1209/2016</w:t>
            </w:r>
          </w:p>
        </w:tc>
      </w:tr>
    </w:tbl>
    <w:p w14:textId="ea045ff" w14:paraId="ea045ff" w:rsidRDefault="00707C51" w:rsidP="00F91F3F" w:rsidR="00707C51">
      <w:pPr>
        <w:jc w:val="center"/>
        <w15:collapsed w:val="false"/>
        <w:rPr>
          <w:spacing w:val="60"/>
          <w:lang w:val="hr-HR"/>
        </w:rPr>
      </w:pPr>
    </w:p>
    <w:p w:rsidRDefault="003E5695" w:rsidP="00F91F3F" w:rsidR="00BF2D28" w:rsidRPr="00B13DEC">
      <w:pPr>
        <w:jc w:val="center"/>
        <w:rPr>
          <w:lang w:eastAsia="hr-HR" w:val="hr-HR"/>
        </w:rPr>
      </w:pPr>
      <w:r w:rsidRPr="00B13DEC">
        <w:rPr>
          <w:spacing w:val="60"/>
          <w:lang w:val="hr-HR"/>
        </w:rPr>
        <w:br w:clear="all" w:type="textWrapping"/>
      </w:r>
      <w:r w:rsidR="00D12356" w:rsidRPr="00B13DEC">
        <w:rPr>
          <w:spacing w:val="60"/>
          <w:lang w:val="hr-HR"/>
        </w:rPr>
        <w:t>REPUBLIKA HRVATSKA</w:t>
      </w:r>
    </w:p>
    <w:p w:rsidRDefault="00601E89" w:rsidP="00475170" w:rsidR="00D12356" w:rsidRPr="00B13DEC">
      <w:pPr>
        <w:spacing w:after="240" w:before="240"/>
        <w:jc w:val="center"/>
        <w:rPr>
          <w:spacing w:val="60"/>
          <w:lang w:val="hr-HR"/>
        </w:rPr>
      </w:pPr>
      <w:r w:rsidRPr="00B13DEC">
        <w:rPr>
          <w:spacing w:val="60"/>
          <w:lang w:val="hr-HR"/>
        </w:rPr>
        <w:t>RJEŠENJE</w:t>
      </w:r>
    </w:p>
    <w:p w:rsidRDefault="00E91BA8" w:rsidP="00E91BA8" w:rsidR="00BF2D28" w:rsidRPr="00B13DEC">
      <w:pPr>
        <w:spacing w:before="220"/>
        <w:ind w:firstLine="709"/>
        <w:jc w:val="both"/>
        <w:rPr>
          <w:lang w:val="hr-HR"/>
        </w:rPr>
      </w:pPr>
      <w:r w:rsidRPr="00B13DEC">
        <w:rPr>
          <w:rFonts w:eastAsiaTheme="minorHAnsi"/>
          <w:lang w:val="hr-HR"/>
        </w:rPr>
        <w:t xml:space="preserve">Trgovački sud u Splitu, po sutkinji Ani Golub Gruić, </w:t>
      </w:r>
      <w:r w:rsidRPr="00B13DEC">
        <w:rPr>
          <w:lang w:val="hr-HR"/>
        </w:rPr>
        <w:t xml:space="preserve">u stečajnom postupku nad dužnikom </w:t>
      </w:r>
      <w:r w:rsidR="0009444D" w:rsidRPr="00B13DEC">
        <w:rPr>
          <w:lang w:val="hr-HR"/>
        </w:rPr>
        <w:t>IMOTA d.d. u stečaju, OIB: 02297833542, Donji Proložac, Perinuša</w:t>
      </w:r>
      <w:r w:rsidR="00A03360" w:rsidRPr="00B13DEC">
        <w:rPr>
          <w:lang w:val="hr-HR"/>
        </w:rPr>
        <w:t xml:space="preserve"> </w:t>
      </w:r>
      <w:r w:rsidR="0009444D" w:rsidRPr="00B13DEC">
        <w:rPr>
          <w:lang w:val="hr-HR"/>
        </w:rPr>
        <w:t>bb</w:t>
      </w:r>
      <w:r w:rsidRPr="00B13DEC">
        <w:rPr>
          <w:lang w:val="hr-HR"/>
        </w:rPr>
        <w:t xml:space="preserve">, </w:t>
      </w:r>
      <w:r w:rsidR="00BF2D28" w:rsidRPr="00B13DEC">
        <w:rPr>
          <w:lang w:val="hr-HR"/>
        </w:rPr>
        <w:t>povodom prijedloga steč</w:t>
      </w:r>
      <w:r w:rsidR="00C949FA" w:rsidRPr="00B13DEC">
        <w:rPr>
          <w:lang w:val="hr-HR"/>
        </w:rPr>
        <w:t>ajn</w:t>
      </w:r>
      <w:r w:rsidRPr="00B13DEC">
        <w:rPr>
          <w:lang w:val="hr-HR"/>
        </w:rPr>
        <w:t>e</w:t>
      </w:r>
      <w:r w:rsidR="00C949FA" w:rsidRPr="00B13DEC">
        <w:rPr>
          <w:lang w:val="hr-HR"/>
        </w:rPr>
        <w:t xml:space="preserve"> upravitelj</w:t>
      </w:r>
      <w:r w:rsidRPr="00B13DEC">
        <w:rPr>
          <w:lang w:val="hr-HR"/>
        </w:rPr>
        <w:t>ice</w:t>
      </w:r>
      <w:r w:rsidR="00A03360" w:rsidRPr="00B13DEC">
        <w:rPr>
          <w:lang w:val="hr-HR"/>
        </w:rPr>
        <w:t xml:space="preserve"> </w:t>
      </w:r>
      <w:r w:rsidR="0009444D" w:rsidRPr="00B13DEC">
        <w:rPr>
          <w:lang w:val="hr-HR"/>
        </w:rPr>
        <w:t>Anči Bašić</w:t>
      </w:r>
      <w:r w:rsidR="00A03360" w:rsidRPr="00B13DEC">
        <w:rPr>
          <w:lang w:val="hr-HR"/>
        </w:rPr>
        <w:t xml:space="preserve"> </w:t>
      </w:r>
      <w:r w:rsidR="00BF2D28" w:rsidRPr="00B13DEC">
        <w:rPr>
          <w:lang w:val="hr-HR"/>
        </w:rPr>
        <w:t xml:space="preserve">od </w:t>
      </w:r>
      <w:r w:rsidR="00707C51">
        <w:rPr>
          <w:lang w:val="hr-HR"/>
        </w:rPr>
        <w:t>31. siječnja 2018</w:t>
      </w:r>
      <w:r w:rsidR="00F91F3F" w:rsidRPr="00B13DEC">
        <w:rPr>
          <w:lang w:val="hr-HR"/>
        </w:rPr>
        <w:t>.</w:t>
      </w:r>
      <w:r w:rsidR="00BF2D28" w:rsidRPr="00B13DEC">
        <w:rPr>
          <w:lang w:val="hr-HR"/>
        </w:rPr>
        <w:t xml:space="preserve"> kojim traži davanje suglasnosti za sklapanj</w:t>
      </w:r>
      <w:r w:rsidRPr="00B13DEC">
        <w:rPr>
          <w:lang w:val="hr-HR"/>
        </w:rPr>
        <w:t>e</w:t>
      </w:r>
      <w:r w:rsidR="00A70AB1" w:rsidRPr="00B13DEC">
        <w:rPr>
          <w:lang w:val="hr-HR"/>
        </w:rPr>
        <w:t xml:space="preserve"> ugovora o radu</w:t>
      </w:r>
      <w:r w:rsidR="00581ABF" w:rsidRPr="00B13DEC">
        <w:rPr>
          <w:lang w:val="hr-HR"/>
        </w:rPr>
        <w:t xml:space="preserve"> i ugovora o djelu</w:t>
      </w:r>
      <w:r w:rsidR="00BF2D28" w:rsidRPr="00B13DEC">
        <w:rPr>
          <w:lang w:val="hr-HR"/>
        </w:rPr>
        <w:t xml:space="preserve">, </w:t>
      </w:r>
      <w:r w:rsidR="00707C51">
        <w:rPr>
          <w:lang w:val="hr-HR"/>
        </w:rPr>
        <w:t>2. veljače 2018</w:t>
      </w:r>
      <w:r w:rsidR="00F91F3F" w:rsidRPr="00B13DEC">
        <w:rPr>
          <w:lang w:val="hr-HR"/>
        </w:rPr>
        <w:t>.</w:t>
      </w:r>
    </w:p>
    <w:p w:rsidRDefault="004E661E" w:rsidP="00964A7F" w:rsidR="004E661E" w:rsidRPr="00B13DEC">
      <w:pPr>
        <w:rPr>
          <w:lang w:val="hr-HR"/>
        </w:rPr>
      </w:pPr>
    </w:p>
    <w:p w:rsidRDefault="00601E89" w:rsidP="0094650F" w:rsidR="001B6872" w:rsidRPr="00B13DEC">
      <w:pPr>
        <w:jc w:val="center"/>
        <w:rPr>
          <w:lang w:val="hr-HR"/>
        </w:rPr>
      </w:pPr>
      <w:r w:rsidRPr="00B13DEC">
        <w:rPr>
          <w:lang w:val="hr-HR"/>
        </w:rPr>
        <w:t>r i j e š i o</w:t>
      </w:r>
      <w:r w:rsidR="0094650F" w:rsidRPr="00B13DEC">
        <w:rPr>
          <w:lang w:val="hr-HR"/>
        </w:rPr>
        <w:t xml:space="preserve">  </w:t>
      </w:r>
      <w:r w:rsidR="003F13DF" w:rsidRPr="00B13DEC">
        <w:rPr>
          <w:lang w:val="hr-HR"/>
        </w:rPr>
        <w:t>j e</w:t>
      </w:r>
    </w:p>
    <w:p w:rsidRDefault="0009444D" w:rsidP="0009444D" w:rsidR="0009444D" w:rsidRPr="00B13DEC">
      <w:pPr>
        <w:spacing w:before="200"/>
        <w:jc w:val="both"/>
        <w:rPr>
          <w:lang w:val="hr-HR"/>
        </w:rPr>
      </w:pPr>
      <w:r w:rsidRPr="00B13DEC">
        <w:rPr>
          <w:lang w:val="hr-HR"/>
        </w:rPr>
        <w:tab/>
      </w:r>
      <w:r w:rsidR="003E5695" w:rsidRPr="00B13DEC">
        <w:rPr>
          <w:lang w:val="hr-HR"/>
        </w:rPr>
        <w:t>Odobrava se stečajnoj upraviteljici Anči Bašić sklapanje 1</w:t>
      </w:r>
      <w:r w:rsidR="00707C51">
        <w:rPr>
          <w:lang w:val="hr-HR"/>
        </w:rPr>
        <w:t>5</w:t>
      </w:r>
      <w:r w:rsidR="003E5695" w:rsidRPr="00B13DEC">
        <w:rPr>
          <w:lang w:val="hr-HR"/>
        </w:rPr>
        <w:t xml:space="preserve"> ugovora o radu na određeno vrijeme u razdoblju od 1. </w:t>
      </w:r>
      <w:r w:rsidR="00707C51">
        <w:rPr>
          <w:lang w:val="hr-HR"/>
        </w:rPr>
        <w:t>veljače 2018</w:t>
      </w:r>
      <w:r w:rsidR="003E5695" w:rsidRPr="00B13DEC">
        <w:rPr>
          <w:lang w:val="hr-HR"/>
        </w:rPr>
        <w:t xml:space="preserve">. do </w:t>
      </w:r>
      <w:r w:rsidR="00C5189E">
        <w:rPr>
          <w:lang w:val="hr-HR"/>
        </w:rPr>
        <w:t>31</w:t>
      </w:r>
      <w:r w:rsidR="008928A3">
        <w:rPr>
          <w:lang w:val="hr-HR"/>
        </w:rPr>
        <w:t xml:space="preserve">. </w:t>
      </w:r>
      <w:r w:rsidR="00C5189E">
        <w:rPr>
          <w:lang w:val="hr-HR"/>
        </w:rPr>
        <w:t>trav</w:t>
      </w:r>
      <w:r w:rsidR="008928A3">
        <w:rPr>
          <w:lang w:val="hr-HR"/>
        </w:rPr>
        <w:t>nja</w:t>
      </w:r>
      <w:r w:rsidR="003E5695" w:rsidRPr="00B13DEC">
        <w:rPr>
          <w:lang w:val="hr-HR"/>
        </w:rPr>
        <w:t xml:space="preserve"> 2018. i uz mjesečnu plaću kako je to navedeno u podnesku koji je stečajna upraviteljica predala </w:t>
      </w:r>
      <w:r w:rsidR="005F4198" w:rsidRPr="00B13DEC">
        <w:rPr>
          <w:lang w:val="hr-HR"/>
        </w:rPr>
        <w:t xml:space="preserve">ovom </w:t>
      </w:r>
      <w:r w:rsidR="003E5695" w:rsidRPr="00B13DEC">
        <w:rPr>
          <w:lang w:val="hr-HR"/>
        </w:rPr>
        <w:t xml:space="preserve">sudu </w:t>
      </w:r>
      <w:r w:rsidR="00707C51">
        <w:rPr>
          <w:lang w:val="hr-HR"/>
        </w:rPr>
        <w:t>31. siječnja 2018</w:t>
      </w:r>
      <w:r w:rsidRPr="00B13DEC">
        <w:rPr>
          <w:lang w:val="hr-HR"/>
        </w:rPr>
        <w:t>.</w:t>
      </w:r>
    </w:p>
    <w:p w:rsidRDefault="00247D9D" w:rsidP="00C905FC" w:rsidR="00247D9D" w:rsidRPr="00B13DEC">
      <w:pPr>
        <w:spacing w:after="160" w:before="240"/>
        <w:jc w:val="center"/>
        <w:rPr>
          <w:lang w:val="hr-HR"/>
        </w:rPr>
      </w:pPr>
      <w:r w:rsidRPr="00B13DEC">
        <w:rPr>
          <w:lang w:val="hr-HR"/>
        </w:rPr>
        <w:t>Obrazloženje</w:t>
      </w:r>
    </w:p>
    <w:p w:rsidRDefault="007F26EE" w:rsidP="00A70AB1" w:rsidR="007A1082" w:rsidRPr="00B13DEC">
      <w:pPr>
        <w:spacing w:before="200"/>
        <w:jc w:val="both"/>
        <w:rPr>
          <w:lang w:val="hr-HR"/>
        </w:rPr>
      </w:pPr>
      <w:r w:rsidRPr="00B13DEC">
        <w:rPr>
          <w:lang w:val="hr-HR"/>
        </w:rPr>
        <w:tab/>
      </w:r>
      <w:r w:rsidR="00C949FA" w:rsidRPr="00B13DEC">
        <w:rPr>
          <w:lang w:val="hr-HR"/>
        </w:rPr>
        <w:t>Rješe</w:t>
      </w:r>
      <w:r w:rsidR="00197851" w:rsidRPr="00B13DEC">
        <w:rPr>
          <w:lang w:val="hr-HR"/>
        </w:rPr>
        <w:t>njem ovoga suda poslovni broj 11</w:t>
      </w:r>
      <w:r w:rsidR="00782549" w:rsidRPr="00B13DEC">
        <w:rPr>
          <w:lang w:val="hr-HR"/>
        </w:rPr>
        <w:t>.</w:t>
      </w:r>
      <w:r w:rsidR="00A03360" w:rsidRPr="00B13DEC">
        <w:rPr>
          <w:lang w:val="hr-HR"/>
        </w:rPr>
        <w:t xml:space="preserve"> </w:t>
      </w:r>
      <w:r w:rsidR="00482AB7" w:rsidRPr="00B13DEC">
        <w:rPr>
          <w:lang w:val="hr-HR"/>
        </w:rPr>
        <w:t>St-</w:t>
      </w:r>
      <w:r w:rsidR="0009444D" w:rsidRPr="00B13DEC">
        <w:rPr>
          <w:lang w:val="hr-HR"/>
        </w:rPr>
        <w:t>1209/2016</w:t>
      </w:r>
      <w:r w:rsidR="00482AB7" w:rsidRPr="00B13DEC">
        <w:rPr>
          <w:lang w:val="hr-HR"/>
        </w:rPr>
        <w:t xml:space="preserve"> od </w:t>
      </w:r>
      <w:r w:rsidR="0009444D" w:rsidRPr="00B13DEC">
        <w:rPr>
          <w:lang w:val="hr-HR"/>
        </w:rPr>
        <w:t>15. svibnja 2017</w:t>
      </w:r>
      <w:r w:rsidR="00482AB7" w:rsidRPr="00B13DEC">
        <w:rPr>
          <w:lang w:val="hr-HR"/>
        </w:rPr>
        <w:t xml:space="preserve">.              </w:t>
      </w:r>
      <w:r w:rsidR="00C949FA" w:rsidRPr="00B13DEC">
        <w:rPr>
          <w:lang w:val="hr-HR"/>
        </w:rPr>
        <w:t xml:space="preserve">otvoren je stečajni postupak nad dužnikom </w:t>
      </w:r>
      <w:r w:rsidR="0009444D" w:rsidRPr="00B13DEC">
        <w:rPr>
          <w:lang w:val="hr-HR"/>
        </w:rPr>
        <w:t>IMOTA d.d., OIB: 02297833542, Donji Proložac, Perinuša</w:t>
      </w:r>
      <w:r w:rsidR="00B13DEC">
        <w:rPr>
          <w:lang w:val="hr-HR"/>
        </w:rPr>
        <w:t xml:space="preserve"> </w:t>
      </w:r>
      <w:r w:rsidR="0009444D" w:rsidRPr="00B13DEC">
        <w:rPr>
          <w:lang w:val="hr-HR"/>
        </w:rPr>
        <w:t>bb</w:t>
      </w:r>
      <w:r w:rsidR="001E28A1" w:rsidRPr="00B13DEC">
        <w:rPr>
          <w:lang w:val="hr-HR"/>
        </w:rPr>
        <w:t xml:space="preserve">, a za stečajnu upraviteljicu imenovana je </w:t>
      </w:r>
      <w:r w:rsidR="0009444D" w:rsidRPr="00B13DEC">
        <w:rPr>
          <w:lang w:val="hr-HR"/>
        </w:rPr>
        <w:t>Anči Bašić iz Splita, Mažuranićevo šetalište 35, OIB: 38874953663.</w:t>
      </w:r>
      <w:r w:rsidR="004B70C6" w:rsidRPr="00B13DEC">
        <w:rPr>
          <w:lang w:val="hr-HR"/>
        </w:rPr>
        <w:t xml:space="preserve"> </w:t>
      </w:r>
    </w:p>
    <w:p w:rsidRDefault="00A03360" w:rsidP="0073217F" w:rsidR="00A03360" w:rsidRPr="00B13DEC">
      <w:pPr>
        <w:spacing w:before="220"/>
        <w:ind w:firstLine="709"/>
        <w:jc w:val="both"/>
        <w:rPr>
          <w:lang w:val="hr-HR"/>
        </w:rPr>
      </w:pPr>
      <w:r w:rsidRPr="00B13DEC">
        <w:rPr>
          <w:lang w:val="hr-HR"/>
        </w:rPr>
        <w:t xml:space="preserve">Na prijedlog stečajne upraviteljice, rješenjem ovoga suda poslovni broj 11. St-1209/2016 od 17. srpnja 2017. odobreno je stečajnoj upraviteljici sklapanje 22 ugovora o radu na određeno vrijeme u razdoblju od 4. srpnja 2017. godine do 4. rujna 2017. godine radi završetka započetih i ugovorenih poslova te potrebe da se zaštiti imovina koja čini stečajnu masu od moguće štete (članak 217. </w:t>
      </w:r>
      <w:r w:rsidR="004E5670" w:rsidRPr="004E5670">
        <w:rPr>
          <w:lang w:val="hr-HR"/>
        </w:rPr>
        <w:t>Stečajnog zakona („Narodne novine“ 71/15 i 104/17; dalje SZ)</w:t>
      </w:r>
      <w:r w:rsidRPr="00B13DEC">
        <w:rPr>
          <w:lang w:val="hr-HR"/>
        </w:rPr>
        <w:t>), a sve temeljem odredbe članka 191. stavkom 5. SZ-a.</w:t>
      </w:r>
    </w:p>
    <w:p w:rsidRDefault="0073217F" w:rsidP="00A70AB1" w:rsidR="0073217F" w:rsidRPr="00B13DEC">
      <w:pPr>
        <w:spacing w:before="200"/>
        <w:jc w:val="both"/>
        <w:rPr>
          <w:lang w:val="hr-HR"/>
        </w:rPr>
      </w:pPr>
      <w:r w:rsidRPr="00B13DEC">
        <w:rPr>
          <w:lang w:val="hr-HR"/>
        </w:rPr>
        <w:tab/>
        <w:t>Na izvještajnom ročištu održanom 1. rujna 2017. odgođena je odluka o unovčenju imovine stečajnog dužnika. a stečajnoj upraviteljici naloženo je ispitati mogućnost prodaje imovine kao cjeline.</w:t>
      </w:r>
    </w:p>
    <w:p w:rsidRDefault="007A1082" w:rsidP="00A01374" w:rsidR="003E5695" w:rsidRPr="00B13DEC">
      <w:pPr>
        <w:spacing w:before="200"/>
        <w:ind w:firstLine="646" w:left="62"/>
        <w:jc w:val="both"/>
        <w:rPr>
          <w:lang w:val="hr-HR"/>
        </w:rPr>
      </w:pPr>
      <w:r w:rsidRPr="00B13DEC">
        <w:rPr>
          <w:lang w:val="hr-HR"/>
        </w:rPr>
        <w:t>Podneskom zaprimljeni</w:t>
      </w:r>
      <w:r w:rsidR="001E28A1" w:rsidRPr="00B13DEC">
        <w:rPr>
          <w:lang w:val="hr-HR"/>
        </w:rPr>
        <w:t xml:space="preserve">m kod ovoga suda </w:t>
      </w:r>
      <w:r w:rsidR="003E5695" w:rsidRPr="00B13DEC">
        <w:rPr>
          <w:lang w:val="hr-HR"/>
        </w:rPr>
        <w:t xml:space="preserve">7. studenog 2017. </w:t>
      </w:r>
      <w:r w:rsidR="00BD0E3E" w:rsidRPr="00B13DEC">
        <w:rPr>
          <w:lang w:val="hr-HR"/>
        </w:rPr>
        <w:t xml:space="preserve">(list 499 spisa) </w:t>
      </w:r>
      <w:r w:rsidR="001E28A1" w:rsidRPr="00B13DEC">
        <w:rPr>
          <w:lang w:val="hr-HR"/>
        </w:rPr>
        <w:t>stečajna upraviteljica</w:t>
      </w:r>
      <w:r w:rsidR="00BD0E3E" w:rsidRPr="00B13DEC">
        <w:rPr>
          <w:lang w:val="hr-HR"/>
        </w:rPr>
        <w:t xml:space="preserve"> </w:t>
      </w:r>
      <w:r w:rsidR="00263DCC" w:rsidRPr="00B13DEC">
        <w:rPr>
          <w:lang w:val="hr-HR"/>
        </w:rPr>
        <w:t xml:space="preserve">navela je </w:t>
      </w:r>
      <w:r w:rsidRPr="00B13DEC">
        <w:rPr>
          <w:lang w:val="hr-HR"/>
        </w:rPr>
        <w:t xml:space="preserve">kako </w:t>
      </w:r>
      <w:r w:rsidR="003E5695" w:rsidRPr="00B13DEC">
        <w:rPr>
          <w:lang w:val="hr-HR"/>
        </w:rPr>
        <w:t xml:space="preserve">je nakon isteka otkaznog roka dostavila zahtjev sudu za odobrenje sklapanja ugovora o radu na određeno vrijeme za 22 djelatnika, sve kako bi se završili započeti i ugovoreni poslovi, zaštitila imovina koja čini stečajnu masu od moguće štete te osiguralo </w:t>
      </w:r>
      <w:r w:rsidR="003E5695" w:rsidRPr="00B13DEC">
        <w:rPr>
          <w:lang w:val="hr-HR"/>
        </w:rPr>
        <w:lastRenderedPageBreak/>
        <w:t>evidentiranje svih promjena, kao i utvrđivanje imovine stečajnog dužnika. Nakon održanog ispitnog i izvještajnog ročišta broj djelatnika da se smanjio na 20 budući se smanjio i obim poslova na koje je dio radnika bio angažiran. U daljnjem tijeku postupka da je potrebno odobravanje sklapanja novih ugovora, odnosno produžetak ugovora za 18 djelatnika prema spisku kojeg je stečajna upraviteljica dostavila uz podnesak</w:t>
      </w:r>
      <w:r w:rsidR="00A60061" w:rsidRPr="00B13DEC">
        <w:rPr>
          <w:lang w:val="hr-HR"/>
        </w:rPr>
        <w:t xml:space="preserve">, uz napomenu da se ugovori mogu raskinuti i ranije, sve ovisno o potrebi posla. Isplata plaća prema predloženim ugovorima da će se isplatiti kao ostale obveze stečajne mase, a plaća za rujan da je isplaćena u tijeku listopada sukladno zakonskim propisima. </w:t>
      </w:r>
    </w:p>
    <w:p w:rsidRDefault="008928A3" w:rsidP="008928A3" w:rsidR="008928A3">
      <w:pPr>
        <w:spacing w:before="200"/>
        <w:ind w:firstLine="646" w:left="62"/>
        <w:jc w:val="both"/>
        <w:rPr>
          <w:lang w:val="hr-HR"/>
        </w:rPr>
      </w:pPr>
      <w:r>
        <w:rPr>
          <w:lang w:val="hr-HR"/>
        </w:rPr>
        <w:t>Prihvaćajući takvu argumentaciju stečajne upraviteljice ovaj sud je rješenjem 11.St-1209/2016 od 13</w:t>
      </w:r>
      <w:r w:rsidRPr="008928A3">
        <w:rPr>
          <w:lang w:val="hr-HR"/>
        </w:rPr>
        <w:t>. studenog 2017.</w:t>
      </w:r>
      <w:r>
        <w:rPr>
          <w:lang w:val="hr-HR"/>
        </w:rPr>
        <w:t xml:space="preserve"> odobrio </w:t>
      </w:r>
      <w:r w:rsidRPr="008928A3">
        <w:rPr>
          <w:lang w:val="hr-HR"/>
        </w:rPr>
        <w:t xml:space="preserve">sklapanje 18 ugovora o radu na određeno vrijeme u razdoblju od 1. studenog 2017. do 1. veljače 2018. i uz mjesečnu plaću kako je </w:t>
      </w:r>
      <w:r>
        <w:rPr>
          <w:lang w:val="hr-HR"/>
        </w:rPr>
        <w:t xml:space="preserve">stečajna upraviteljica navela u svom podnesku od </w:t>
      </w:r>
      <w:r w:rsidRPr="008928A3">
        <w:rPr>
          <w:lang w:val="hr-HR"/>
        </w:rPr>
        <w:t>7. studenog 2017</w:t>
      </w:r>
      <w:r>
        <w:rPr>
          <w:lang w:val="hr-HR"/>
        </w:rPr>
        <w:t>.</w:t>
      </w:r>
    </w:p>
    <w:p w:rsidRDefault="008928A3" w:rsidP="00263DCC" w:rsidR="008928A3">
      <w:pPr>
        <w:spacing w:before="200"/>
        <w:ind w:firstLine="646" w:left="62"/>
        <w:jc w:val="both"/>
        <w:rPr>
          <w:lang w:val="hr-HR"/>
        </w:rPr>
      </w:pPr>
      <w:r>
        <w:rPr>
          <w:lang w:val="hr-HR"/>
        </w:rPr>
        <w:t>Dana 31. siječnja 2018. stečajna upraviteljica dostavila je podnesak u kojem je navela da su nakon odobrenja suda od 13. studenog 2017. otkazani ugovori sa tri djelatnika u trenutku kada nije bilo potrebe za istim poslovima i predložila da se odobri sklapanje ugovora sa 15 djelatnika koji su potrebni radi očuvanja imovine stečajnog dužnika, održavanja funkcionalnosti pojedinih strojeva i opreme te očuvanja kvalitete zaliha vina. Pored očuvanja imovine, stečajni dužnik da je u obvezi sređivanja platnih podataka za djelatnike prema zahtjevu HZMO-a, kao i vođenja knjigovodstvene evidencije kako bi se ispunile zakonske obveze prema FINA-i, Statistici i Poreznoj upravi. Slijedom navedenog, stečajna upraviteljica predložila je sklapanje ugovora na daljnjih 90 dana prema tablici koju je dostavila u privitku podneska. Ukoliko se ispune uvjeti da se ugovori sa dijelom radnika otkažu ranije, isti da će biti otkazani sa prestankom potrebe za obavljanjem pojedinih poslova. Isplata plaća prema predloženim ugovorima da će se isplatiti kao ostale obveze stečajne mase. Plaća za listopad da je isplaćena u prosincu, a ostale isplate da će biti isplaćene po naplati dijela potraživanja od kupaca.</w:t>
      </w:r>
    </w:p>
    <w:p w:rsidRDefault="0094650F" w:rsidP="00263DCC" w:rsidR="00263DCC" w:rsidRPr="00B13DEC">
      <w:pPr>
        <w:spacing w:before="200"/>
        <w:ind w:firstLine="646" w:left="62"/>
        <w:jc w:val="both"/>
        <w:rPr>
          <w:lang w:val="hr-HR"/>
        </w:rPr>
      </w:pPr>
      <w:r w:rsidRPr="00B13DEC">
        <w:rPr>
          <w:lang w:val="hr-HR"/>
        </w:rPr>
        <w:t>Odredbom članka 191. stavkom 1.</w:t>
      </w:r>
      <w:r w:rsidR="00C8571B" w:rsidRPr="00B13DEC">
        <w:rPr>
          <w:lang w:val="hr-HR"/>
        </w:rPr>
        <w:t xml:space="preserve"> </w:t>
      </w:r>
      <w:r w:rsidR="00BD0E3E" w:rsidRPr="00B13DEC">
        <w:rPr>
          <w:lang w:val="hr-HR"/>
        </w:rPr>
        <w:t>SZ-a</w:t>
      </w:r>
      <w:r w:rsidR="00263DCC" w:rsidRPr="00B13DEC">
        <w:rPr>
          <w:lang w:val="hr-HR"/>
        </w:rPr>
        <w:t xml:space="preserve"> propisano je da otvaranjem stečajnoga postupka ugovori o radu ili službi sklopljeni s</w:t>
      </w:r>
      <w:r w:rsidR="004B70C6" w:rsidRPr="00B13DEC">
        <w:rPr>
          <w:lang w:val="hr-HR"/>
        </w:rPr>
        <w:t>a</w:t>
      </w:r>
      <w:r w:rsidR="00263DCC" w:rsidRPr="00B13DEC">
        <w:rPr>
          <w:lang w:val="hr-HR"/>
        </w:rPr>
        <w:t xml:space="preserve"> dužnikom kao poslodavcem ne prestaju, a stavkom 2. da je otvaranje stečajnoga postupka poseban opravdani razlog za otkaz ugovora o radu. Odredbom članka 191. stavkom 5.  SZ-a propisano je da stečajni upravitelj može, radi završetka započetih poslova i otklanjanja moguće štete, na temelju odobrenja suda, sklopiti nove ugovore o radu na određeno vrijeme bez ograničenja koji su za ugovor o radu na određeno vrijeme propisani općim propisom o radu.</w:t>
      </w:r>
    </w:p>
    <w:p w:rsidRDefault="00A01374" w:rsidP="00263DCC" w:rsidR="00A01374" w:rsidRPr="00B13DEC">
      <w:pPr>
        <w:spacing w:before="200"/>
        <w:ind w:firstLine="646" w:left="62"/>
        <w:jc w:val="both"/>
        <w:rPr>
          <w:lang w:val="hr-HR"/>
        </w:rPr>
      </w:pPr>
      <w:r w:rsidRPr="00B13DEC">
        <w:rPr>
          <w:lang w:val="hr-HR"/>
        </w:rPr>
        <w:t>Prihvaćajući u cijelosti argumentaciju stečajne upraviteljice o neophodnosti završetk</w:t>
      </w:r>
      <w:r w:rsidR="004B70C6" w:rsidRPr="00B13DEC">
        <w:rPr>
          <w:lang w:val="hr-HR"/>
        </w:rPr>
        <w:t>a započetih i ugovorenih poslova</w:t>
      </w:r>
      <w:r w:rsidRPr="00B13DEC">
        <w:rPr>
          <w:lang w:val="hr-HR"/>
        </w:rPr>
        <w:t xml:space="preserve"> te potrebe da se zaštiti imovina koja čini stečajnu masu od moguće štete (članak 217. SZ-a), ovaj </w:t>
      </w:r>
      <w:r w:rsidRPr="00C5189E">
        <w:rPr>
          <w:lang w:val="hr-HR"/>
        </w:rPr>
        <w:t xml:space="preserve">sud je našao </w:t>
      </w:r>
      <w:r w:rsidR="00A60061" w:rsidRPr="00C5189E">
        <w:rPr>
          <w:lang w:val="hr-HR"/>
        </w:rPr>
        <w:t xml:space="preserve">opravdanim odobriti sklapanje </w:t>
      </w:r>
      <w:r w:rsidR="00C5189E">
        <w:rPr>
          <w:lang w:val="hr-HR"/>
        </w:rPr>
        <w:t>15</w:t>
      </w:r>
      <w:r w:rsidRPr="00C5189E">
        <w:rPr>
          <w:lang w:val="hr-HR"/>
        </w:rPr>
        <w:t xml:space="preserve"> ugovora o radu na određeno vrijeme u razdoblju i uz mjesečnu plaću kako je to navedeno u podnesku koji je steča</w:t>
      </w:r>
      <w:r w:rsidR="00A60061" w:rsidRPr="00C5189E">
        <w:rPr>
          <w:lang w:val="hr-HR"/>
        </w:rPr>
        <w:t xml:space="preserve">jna upraviteljica predala sudu </w:t>
      </w:r>
      <w:r w:rsidR="00C5189E">
        <w:rPr>
          <w:lang w:val="hr-HR"/>
        </w:rPr>
        <w:t>31. siječnja 2018</w:t>
      </w:r>
      <w:r w:rsidR="00A60061" w:rsidRPr="00C5189E">
        <w:rPr>
          <w:lang w:val="hr-HR"/>
        </w:rPr>
        <w:t>.</w:t>
      </w:r>
      <w:r w:rsidR="004B70C6" w:rsidRPr="00C5189E">
        <w:rPr>
          <w:lang w:val="hr-HR"/>
        </w:rPr>
        <w:t>,</w:t>
      </w:r>
      <w:r w:rsidRPr="00C5189E">
        <w:rPr>
          <w:lang w:val="hr-HR"/>
        </w:rPr>
        <w:t xml:space="preserve"> radi čega je, temeljem odredbe </w:t>
      </w:r>
      <w:r w:rsidR="00A60061" w:rsidRPr="00C5189E">
        <w:rPr>
          <w:lang w:val="hr-HR"/>
        </w:rPr>
        <w:t>čl.</w:t>
      </w:r>
      <w:r w:rsidRPr="00C5189E">
        <w:rPr>
          <w:lang w:val="hr-HR"/>
        </w:rPr>
        <w:t xml:space="preserve"> 191. st</w:t>
      </w:r>
      <w:r w:rsidR="00A60061" w:rsidRPr="00C5189E">
        <w:rPr>
          <w:lang w:val="hr-HR"/>
        </w:rPr>
        <w:t xml:space="preserve">. 5. </w:t>
      </w:r>
      <w:r w:rsidRPr="00C5189E">
        <w:rPr>
          <w:lang w:val="hr-HR"/>
        </w:rPr>
        <w:t>SZ-a</w:t>
      </w:r>
      <w:r w:rsidR="004B70C6" w:rsidRPr="00C5189E">
        <w:rPr>
          <w:lang w:val="hr-HR"/>
        </w:rPr>
        <w:t>,</w:t>
      </w:r>
      <w:r w:rsidRPr="00C5189E">
        <w:rPr>
          <w:lang w:val="hr-HR"/>
        </w:rPr>
        <w:t xml:space="preserve"> odlučeno kao u izreci ovog rješenja.</w:t>
      </w:r>
    </w:p>
    <w:p w:rsidRDefault="003F13DF" w:rsidP="00A60061" w:rsidR="00964A7F" w:rsidRPr="00B13DEC">
      <w:pPr>
        <w:spacing w:before="240"/>
        <w:jc w:val="center"/>
        <w:rPr>
          <w:lang w:val="hr-HR"/>
        </w:rPr>
      </w:pPr>
      <w:r w:rsidRPr="00B13DEC">
        <w:rPr>
          <w:lang w:val="hr-HR"/>
        </w:rPr>
        <w:t>U Splitu</w:t>
      </w:r>
      <w:r w:rsidR="0094650F" w:rsidRPr="00B13DEC">
        <w:rPr>
          <w:lang w:val="hr-HR"/>
        </w:rPr>
        <w:t xml:space="preserve"> </w:t>
      </w:r>
      <w:r w:rsidR="00707C51">
        <w:rPr>
          <w:lang w:val="hr-HR"/>
        </w:rPr>
        <w:t>2. veljače 2018</w:t>
      </w:r>
      <w:r w:rsidR="00A60061" w:rsidRPr="00B13DEC">
        <w:rPr>
          <w:lang w:val="hr-HR"/>
        </w:rPr>
        <w:t>.</w:t>
      </w:r>
    </w:p>
    <w:p w:rsidRDefault="00707C51" w:rsidP="004B70C6" w:rsidR="0094373F" w:rsidRPr="00B13DEC">
      <w:pPr>
        <w:spacing w:before="240"/>
        <w:ind w:left="7088"/>
        <w:jc w:val="center"/>
        <w:rPr>
          <w:lang w:val="hr-HR"/>
        </w:rPr>
      </w:pPr>
      <w:r w:rsidRPr="00B13DEC">
        <w:rPr>
          <w:lang w:val="hr-HR"/>
        </w:rPr>
        <w:t>Sutkinja</w:t>
      </w:r>
    </w:p>
    <w:p w:rsidRDefault="00707C51" w:rsidP="00707C51" w:rsidR="0094048C" w:rsidRPr="00B13DEC">
      <w:pPr>
        <w:ind w:left="7088"/>
        <w:jc w:val="center"/>
        <w:rPr>
          <w:lang w:val="hr-HR"/>
        </w:rPr>
      </w:pPr>
      <w:r w:rsidRPr="00B13DEC">
        <w:rPr>
          <w:lang w:val="hr-HR"/>
        </w:rPr>
        <w:t>Ana Golub Gruić</w:t>
      </w:r>
    </w:p>
    <w:p w:rsidRDefault="00954D20" w:rsidP="00601E89" w:rsidR="00954D20" w:rsidRPr="00B13DEC">
      <w:pPr>
        <w:jc w:val="both"/>
        <w:rPr>
          <w:lang w:val="hr-HR"/>
        </w:rPr>
      </w:pPr>
    </w:p>
    <w:p w:rsidRDefault="00707C51" w:rsidP="004B70C6" w:rsidR="004B70C6" w:rsidRPr="00B13DEC">
      <w:pPr>
        <w:spacing w:before="160"/>
        <w:jc w:val="both"/>
        <w:rPr>
          <w:lang w:val="hr-HR"/>
        </w:rPr>
      </w:pPr>
      <w:r>
        <w:rPr>
          <w:lang w:val="hr-HR"/>
        </w:rPr>
        <w:t>Uputa o pravnom lijeku</w:t>
      </w:r>
      <w:r w:rsidR="004B70C6" w:rsidRPr="00B13DE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B13DEC">
      <w:pPr>
        <w:jc w:val="both"/>
        <w:rPr>
          <w:b/>
          <w:lang w:val="hr-HR"/>
        </w:rPr>
      </w:pPr>
    </w:p>
    <w:p w:rsidRDefault="0094373F" w:rsidP="00805EB1" w:rsidR="007657A3" w:rsidRPr="00B13DEC">
      <w:pPr>
        <w:jc w:val="both"/>
        <w:rPr>
          <w:lang w:val="hr-HR"/>
        </w:rPr>
      </w:pPr>
      <w:r w:rsidRPr="00B13DEC">
        <w:rPr>
          <w:lang w:val="hr-HR"/>
        </w:rPr>
        <w:t>D</w:t>
      </w:r>
      <w:r w:rsidR="00707C51">
        <w:rPr>
          <w:lang w:val="hr-HR"/>
        </w:rPr>
        <w:t>na:</w:t>
      </w:r>
    </w:p>
    <w:p w:rsidRDefault="00805EB1" w:rsidP="007657A3" w:rsidR="00CD5119" w:rsidRPr="00B13DEC">
      <w:pPr>
        <w:numPr>
          <w:ilvl w:val="0"/>
          <w:numId w:val="3"/>
        </w:numPr>
        <w:jc w:val="both"/>
        <w:rPr>
          <w:lang w:val="hr-HR"/>
        </w:rPr>
      </w:pPr>
      <w:r w:rsidRPr="00B13DEC">
        <w:rPr>
          <w:lang w:val="hr-HR"/>
        </w:rPr>
        <w:t>stečajno</w:t>
      </w:r>
      <w:r w:rsidR="009B0FBE" w:rsidRPr="00B13DEC">
        <w:rPr>
          <w:lang w:val="hr-HR"/>
        </w:rPr>
        <w:t>j upraviteljici</w:t>
      </w:r>
    </w:p>
    <w:p w:rsidRDefault="00862BF6" w:rsidP="007657A3" w:rsidR="00805EB1" w:rsidRPr="00B13DEC">
      <w:pPr>
        <w:numPr>
          <w:ilvl w:val="0"/>
          <w:numId w:val="3"/>
        </w:numPr>
        <w:jc w:val="both"/>
        <w:rPr>
          <w:lang w:val="hr-HR"/>
        </w:rPr>
      </w:pPr>
      <w:r w:rsidRPr="00B13DEC">
        <w:rPr>
          <w:lang w:val="hr-HR"/>
        </w:rPr>
        <w:t xml:space="preserve">mrežna stranica e-Oglasna ploča sudova </w:t>
      </w:r>
    </w:p>
    <w:p w:rsidRDefault="0094373F" w:rsidP="0094373F" w:rsidR="00247D9D" w:rsidRPr="00B13DEC">
      <w:pPr>
        <w:numPr>
          <w:ilvl w:val="0"/>
          <w:numId w:val="3"/>
        </w:numPr>
        <w:jc w:val="both"/>
        <w:rPr>
          <w:lang w:val="hr-HR"/>
        </w:rPr>
      </w:pPr>
      <w:r w:rsidRPr="00B13DEC">
        <w:rPr>
          <w:lang w:val="hr-HR"/>
        </w:rPr>
        <w:t>u spis</w:t>
      </w:r>
    </w:p>
    <w:p w:rsidRDefault="00ED7583" w:rsidP="00ED7583" w:rsidR="00ED7583" w:rsidRPr="00B13DEC">
      <w:pPr>
        <w:ind w:left="720"/>
        <w:jc w:val="both"/>
        <w:rPr>
          <w:lang w:val="hr-HR"/>
        </w:rPr>
      </w:pPr>
    </w:p>
    <w:sectPr w:rsidSect="00F91F3F" w:rsidR="00ED7583" w:rsidRPr="00B13DE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EC7FC2">
      <w:fldChar w:fldCharType="begin"/>
    </w:r>
    <w:r>
      <w:instrText>PAGE   \* MERGEFORMAT</w:instrText>
    </w:r>
    <w:r w:rsidR="00EC7FC2">
      <w:fldChar w:fldCharType="separate"/>
    </w:r>
    <w:r w:rsidR="00EB3A4A" w:rsidRPr="00EB3A4A">
      <w:rPr>
        <w:noProof/>
        <w:lang w:val="hr-HR"/>
      </w:rPr>
      <w:t>3</w:t>
    </w:r>
    <w:r w:rsidR="00EC7FC2">
      <w:fldChar w:fldCharType="end"/>
    </w:r>
    <w:r w:rsidR="00707C51">
      <w:tab/>
      <w:t>Poslovni broj:</w:t>
    </w:r>
    <w:r w:rsidR="00C905FC">
      <w:rPr>
        <w:lang w:val="hr-HR"/>
      </w:rPr>
      <w:t>11.St-</w:t>
    </w:r>
    <w:r w:rsidR="0009444D">
      <w:rPr>
        <w:lang w:val="hr-HR"/>
      </w:rPr>
      <w:t>1209/2016</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savePreviewPicture/>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362FF"/>
    <w:rsid w:val="00241766"/>
    <w:rsid w:val="00243C65"/>
    <w:rsid w:val="00247D9D"/>
    <w:rsid w:val="002575D0"/>
    <w:rsid w:val="002612F2"/>
    <w:rsid w:val="00263DCC"/>
    <w:rsid w:val="0027126E"/>
    <w:rsid w:val="00280334"/>
    <w:rsid w:val="002813EE"/>
    <w:rsid w:val="002817A1"/>
    <w:rsid w:val="002820A8"/>
    <w:rsid w:val="002857E8"/>
    <w:rsid w:val="00287744"/>
    <w:rsid w:val="00287A92"/>
    <w:rsid w:val="002A092A"/>
    <w:rsid w:val="002B32D0"/>
    <w:rsid w:val="002B62B6"/>
    <w:rsid w:val="002C21DF"/>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70C6"/>
    <w:rsid w:val="004C38DD"/>
    <w:rsid w:val="004E5670"/>
    <w:rsid w:val="004E661E"/>
    <w:rsid w:val="004F563E"/>
    <w:rsid w:val="005156C2"/>
    <w:rsid w:val="00520310"/>
    <w:rsid w:val="00536182"/>
    <w:rsid w:val="00537F34"/>
    <w:rsid w:val="0055051E"/>
    <w:rsid w:val="00557A78"/>
    <w:rsid w:val="00560FDA"/>
    <w:rsid w:val="00562FD5"/>
    <w:rsid w:val="00565F49"/>
    <w:rsid w:val="00572744"/>
    <w:rsid w:val="0057383C"/>
    <w:rsid w:val="0057411E"/>
    <w:rsid w:val="00581ABF"/>
    <w:rsid w:val="00582383"/>
    <w:rsid w:val="005835F3"/>
    <w:rsid w:val="005864F2"/>
    <w:rsid w:val="0059707E"/>
    <w:rsid w:val="005A3F62"/>
    <w:rsid w:val="005A5A2D"/>
    <w:rsid w:val="005B5FD1"/>
    <w:rsid w:val="005D7DE4"/>
    <w:rsid w:val="005E4169"/>
    <w:rsid w:val="005E573D"/>
    <w:rsid w:val="005F4198"/>
    <w:rsid w:val="00601E89"/>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F0A"/>
    <w:rsid w:val="006E2E8E"/>
    <w:rsid w:val="007006B6"/>
    <w:rsid w:val="0070097C"/>
    <w:rsid w:val="00707C51"/>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A1082"/>
    <w:rsid w:val="007B68C5"/>
    <w:rsid w:val="007C3847"/>
    <w:rsid w:val="007D334B"/>
    <w:rsid w:val="007D4F11"/>
    <w:rsid w:val="007E1E2C"/>
    <w:rsid w:val="007E38A1"/>
    <w:rsid w:val="007E67EA"/>
    <w:rsid w:val="007F26EE"/>
    <w:rsid w:val="007F27DF"/>
    <w:rsid w:val="007F4B82"/>
    <w:rsid w:val="007F4F7B"/>
    <w:rsid w:val="007F5FE2"/>
    <w:rsid w:val="007F73CA"/>
    <w:rsid w:val="00801AF4"/>
    <w:rsid w:val="00805EB1"/>
    <w:rsid w:val="00821B89"/>
    <w:rsid w:val="00831E0B"/>
    <w:rsid w:val="00842C1F"/>
    <w:rsid w:val="008504C6"/>
    <w:rsid w:val="00862BF6"/>
    <w:rsid w:val="00870499"/>
    <w:rsid w:val="008928A3"/>
    <w:rsid w:val="008A6DB8"/>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3CC7"/>
    <w:rsid w:val="00AE304B"/>
    <w:rsid w:val="00AE783D"/>
    <w:rsid w:val="00AF48CD"/>
    <w:rsid w:val="00B13DEC"/>
    <w:rsid w:val="00B225EB"/>
    <w:rsid w:val="00B25EA7"/>
    <w:rsid w:val="00B33109"/>
    <w:rsid w:val="00B41B2D"/>
    <w:rsid w:val="00B44914"/>
    <w:rsid w:val="00B62DA1"/>
    <w:rsid w:val="00B62E08"/>
    <w:rsid w:val="00B65BD1"/>
    <w:rsid w:val="00B66F81"/>
    <w:rsid w:val="00BA7F27"/>
    <w:rsid w:val="00BB4A85"/>
    <w:rsid w:val="00BC0748"/>
    <w:rsid w:val="00BC0E85"/>
    <w:rsid w:val="00BD0E3E"/>
    <w:rsid w:val="00BD6AB2"/>
    <w:rsid w:val="00BE4C93"/>
    <w:rsid w:val="00BF0BEA"/>
    <w:rsid w:val="00BF2D28"/>
    <w:rsid w:val="00BF3636"/>
    <w:rsid w:val="00C00BC5"/>
    <w:rsid w:val="00C01CFA"/>
    <w:rsid w:val="00C07389"/>
    <w:rsid w:val="00C11134"/>
    <w:rsid w:val="00C460A8"/>
    <w:rsid w:val="00C5189E"/>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35A0"/>
    <w:rsid w:val="00D35403"/>
    <w:rsid w:val="00D51971"/>
    <w:rsid w:val="00D63F94"/>
    <w:rsid w:val="00D66C2F"/>
    <w:rsid w:val="00D73D4D"/>
    <w:rsid w:val="00D767DC"/>
    <w:rsid w:val="00D837DE"/>
    <w:rsid w:val="00D87A0C"/>
    <w:rsid w:val="00D908F5"/>
    <w:rsid w:val="00D9457A"/>
    <w:rsid w:val="00D95019"/>
    <w:rsid w:val="00DC566E"/>
    <w:rsid w:val="00DF2B98"/>
    <w:rsid w:val="00E059E1"/>
    <w:rsid w:val="00E17A90"/>
    <w:rsid w:val="00E25A2D"/>
    <w:rsid w:val="00E3179A"/>
    <w:rsid w:val="00E35B71"/>
    <w:rsid w:val="00E456A2"/>
    <w:rsid w:val="00E60BE6"/>
    <w:rsid w:val="00E752C9"/>
    <w:rsid w:val="00E77705"/>
    <w:rsid w:val="00E866A5"/>
    <w:rsid w:val="00E91BA8"/>
    <w:rsid w:val="00E93573"/>
    <w:rsid w:val="00EB3A4A"/>
    <w:rsid w:val="00EC7FC2"/>
    <w:rsid w:val="00ED5970"/>
    <w:rsid w:val="00ED73F6"/>
    <w:rsid w:val="00ED7583"/>
    <w:rsid w:val="00EF37A9"/>
    <w:rsid w:val="00F0037C"/>
    <w:rsid w:val="00F01F57"/>
    <w:rsid w:val="00F043B2"/>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EB3A4A"/>
    <w:rPr>
      <w:color w:val="808080"/>
      <w:bdr w:space="0" w:sz="0" w:color="auto" w:val="none"/>
      <w:shd w:fill="auto" w:color="auto" w:val="clear"/>
    </w:rPr>
  </w:style>
  <w:style w:customStyle="true" w:styleId="eSPISCCParagraphDefaultFont" w:type="character">
    <w:name w:val="eSPIS_CC_Paragraph Default Font"/>
    <w:basedOn w:val="Zadanifontodlomka"/>
    <w:rsid w:val="00EB3A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3A4A"/>
    <w:rPr>
      <w:bdr w:space="0" w:sz="0" w:color="auto" w:val="none"/>
      <w:shd w:fill="FFFFCC" w:color="auto" w:val="clear"/>
      <w:lang w:val="hr-HR"/>
    </w:rPr>
  </w:style>
  <w:style w:customStyle="true" w:styleId="PozadinaSvijetloCrvena" w:type="character">
    <w:name w:val="Pozadina_SvijetloCrvena"/>
    <w:basedOn w:val="eSPISCCParagraphDefaultFont"/>
    <w:rsid w:val="00EB3A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3A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EB3A4A"/>
    <w:rPr>
      <w:color w:val="808080"/>
      <w:bdr w:color="auto" w:space="0" w:sz="0" w:val="none"/>
      <w:shd w:color="auto" w:fill="auto" w:val="clear"/>
    </w:rPr>
  </w:style>
  <w:style w:customStyle="1" w:styleId="eSPISCCParagraphDefaultFont" w:type="character">
    <w:name w:val="eSPIS_CC_Paragraph Default Font"/>
    <w:basedOn w:val="Zadanifontodlomka"/>
    <w:rsid w:val="00EB3A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3A4A"/>
    <w:rPr>
      <w:bdr w:color="auto" w:space="0" w:sz="0" w:val="none"/>
      <w:shd w:color="auto" w:fill="FFFFCC" w:val="clear"/>
      <w:lang w:val="hr-HR"/>
    </w:rPr>
  </w:style>
  <w:style w:customStyle="1" w:styleId="PozadinaSvijetloCrvena" w:type="character">
    <w:name w:val="Pozadina_SvijetloCrvena"/>
    <w:basedOn w:val="eSPISCCParagraphDefaultFont"/>
    <w:rsid w:val="00EB3A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3A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Ugovori o radu</izvorni_sadrzaj>
    <derivirana_varijabla naziv="DomainObject.Primjedba_1">Ugovori o radu</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25270-FAA8-4347-9D33-AB7894A52A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900</properties:Words>
  <properties:Characters>4984</properties:Characters>
  <properties:Lines>96</properties:Lines>
  <properties:Paragraphs>26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2017-11-13T07:57:00Z</dcterms:created>
  <dc:creator>pbacic</dc:creator>
  <cp:lastModifiedBy>Ana Golub Gruić</cp:lastModifiedBy>
  <cp:lastPrinted>2018-02-02T14:02:00Z</cp:lastPrinted>
  <dcterms:modified xmlns:xsi="http://www.w3.org/2001/XMLSchema-instance" xsi:type="dcterms:W3CDTF">2018-02-02T14:07:00Z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