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1543" w14:paraId="3b61543" w:rsidRDefault="00C84DF3" w:rsidP="00C84DF3" w:rsidR="00C84DF3">
      <w:pPr>
        <w:pStyle w:val="Zaglavlje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C84DF3" w:rsidP="00C84DF3" w:rsidR="00C84DF3">
      <w:pPr>
        <w:pStyle w:val="Zaglavlje"/>
        <w:rPr>
          <w:lang w:val="hr-HR"/>
        </w:rPr>
      </w:pPr>
    </w:p>
    <w:p w:rsidRDefault="00C84DF3" w:rsidP="00C84DF3" w:rsidR="00C84DF3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St-3872/2015</w:t>
      </w:r>
    </w:p>
    <w:p w:rsidRDefault="00C84DF3" w:rsidP="00C84DF3" w:rsidR="00C84DF3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84DF3" w:rsidP="00C84DF3" w:rsidR="00C84DF3">
      <w:pPr>
        <w:pStyle w:val="Zaglavlje"/>
        <w:rPr>
          <w:rFonts w:hAnsi="Times New Roman" w:ascii="Times New Roman"/>
          <w:lang w:val="hr-HR"/>
        </w:rPr>
      </w:pP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C84DF3" w:rsidP="00C84DF3" w:rsidR="00C84DF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C84DF3" w:rsidP="00C84DF3" w:rsidR="00C84DF3">
      <w:pPr>
        <w:pStyle w:val="Zaglavlje"/>
      </w:pPr>
    </w:p>
    <w:p w:rsidRDefault="00C84DF3" w:rsidP="00C84DF3" w:rsidR="00C84DF3">
      <w:pPr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</w:t>
      </w:r>
      <w:r>
        <w:rPr>
          <w:rFonts w:hAnsi="Times New Roman" w:ascii="Times New Roman"/>
          <w:szCs w:val="24"/>
        </w:rPr>
        <w:t>VEGA INTERNATIONAL d.o.o., OIB: 84616074033, Zagreb</w:t>
      </w:r>
      <w:r>
        <w:rPr>
          <w:rFonts w:hAnsi="Times New Roman" w:ascii="Times New Roman"/>
          <w:szCs w:val="24"/>
          <w:lang w:val="hr-HR"/>
        </w:rPr>
        <w:t xml:space="preserve">, Dalmatinska 14, dana 03. veljače 2016. godine,  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84DF3" w:rsidP="00C84DF3" w:rsidR="00C84DF3">
      <w:pPr>
        <w:jc w:val="center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VEGA INTERNATIONAL d.o.o., OIB: 84616074033, Zagreb, Dalmatinska 14.</w:t>
      </w:r>
    </w:p>
    <w:p w:rsidRDefault="00C84DF3" w:rsidP="00C84DF3" w:rsidR="00C84DF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84DF3" w:rsidP="00C84DF3" w:rsidR="00C84DF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10 sati i 25 minuta, kada je ovo rješenje objavljeno na mrežnoj stranici e-Oglasna ploča ovog suda.</w:t>
      </w:r>
    </w:p>
    <w:p w:rsidRDefault="00C84DF3" w:rsidP="00C84DF3" w:rsidR="00C84DF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84DF3" w:rsidP="00C84DF3" w:rsidR="00C84DF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Siniša Rajnović , OIB: 86217384445, iz Virovitice, Milanovac, Sv. Trojstva 87.</w:t>
      </w:r>
    </w:p>
    <w:p w:rsidRDefault="00C84DF3" w:rsidP="00C84DF3" w:rsidR="00C84DF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84DF3" w:rsidP="00C84DF3" w:rsidR="00C84DF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VEGA INTERNATIONAL d.o.o., OIB: 84616074033, Zagreb, Dalmatinska 14.</w:t>
      </w:r>
    </w:p>
    <w:p w:rsidRDefault="00C84DF3" w:rsidP="00C84DF3" w:rsidR="00C84DF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C84DF3" w:rsidP="00C84DF3" w:rsidR="00C84DF3">
      <w:pPr>
        <w:jc w:val="both"/>
        <w:rPr>
          <w:rFonts w:hAnsi="Times New Roman" w:ascii="Times New Roman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-2 -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55. St-3872/15</w:t>
      </w: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84DF3" w:rsidP="00C84DF3" w:rsidR="00C84DF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84DF3" w:rsidP="00C84DF3" w:rsidR="00C84DF3">
      <w:pPr>
        <w:jc w:val="both"/>
        <w:rPr>
          <w:rFonts w:hAnsi="Times New Roman" w:ascii="Times New Roman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C84DF3" w:rsidP="00C84DF3" w:rsidR="00C84DF3">
      <w:pPr>
        <w:jc w:val="center"/>
        <w:rPr>
          <w:rFonts w:hAnsi="Times New Roman" w:ascii="Times New Roman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lang w:val="hr-HR"/>
        </w:rPr>
      </w:pPr>
    </w:p>
    <w:p w:rsidRDefault="00C84DF3" w:rsidP="00C84DF3" w:rsidR="00C84DF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84DF3" w:rsidP="00C84DF3" w:rsidR="00C84DF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C84DF3" w:rsidP="00C84DF3" w:rsidR="00C84DF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84DF3" w:rsidP="00C84DF3" w:rsidR="00C84D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</w:rPr>
      </w:pPr>
    </w:p>
    <w:p w:rsidRDefault="00C84DF3" w:rsidP="00C84DF3" w:rsidR="00C84DF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C84DF3" w:rsidP="00C84DF3" w:rsidR="00C84D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C84DF3" w:rsidP="00C84DF3" w:rsidR="00C84DF3">
      <w:pPr>
        <w:jc w:val="both"/>
        <w:rPr>
          <w:rFonts w:hAnsi="Times New Roman" w:ascii="Times New Roman"/>
          <w:sz w:val="22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84DF3" w:rsidP="00C84DF3" w:rsidR="00C84DF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84DF3" w:rsidP="00C84DF3" w:rsidR="00C84DF3">
      <w:pPr>
        <w:jc w:val="center"/>
        <w:rPr>
          <w:sz w:val="32"/>
          <w:u w:val="single"/>
          <w:lang w:val="hr-HR"/>
        </w:rPr>
      </w:pPr>
    </w:p>
    <w:p w:rsidRDefault="00C84DF3" w:rsidP="00C84DF3" w:rsidR="00C84DF3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F7D"/>
    <w:rsid w:val="001178E1"/>
    <w:rsid w:val="00135025"/>
    <w:rsid w:val="00181F4E"/>
    <w:rsid w:val="00A64F7D"/>
    <w:rsid w:val="00C84DF3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DF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C84DF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C84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84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7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DF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C84DF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C84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84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7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01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1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3872</izvorni_sadrzaj>
    <derivirana_varijabla naziv="DomainObject.Predmet.Broj_1">3872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St-3872/2015</izvorni_sadrzaj>
    <derivirana_varijabla naziv="DomainObject.Predmet.OznakaBroj_1">St-3872/2015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INTERNATIONAL d.o.o. zastupanog po punomoćniku MARTINA ČULAR</izvorni_sadrzaj>
    <derivirana_varijabla naziv="DomainObject.Predmet.ProtustrankaFormated_1">  VEGA INTERNATIONAL d.o.o. zastupanog po punomoćniku MARTINA ČULAR</derivirana_varijabla>
  </DomainObject.Predmet.ProtustrankaFormated>
  <DomainObject.Predmet.ProtustrankaFormatedOIB>
    <izvorni_sadrzaj>  VEGA INTERNATIONAL d.o.o., OIB 84616074033 zastupanog po punomoćniku MARTINA ČULAR</izvorni_sadrzaj>
    <derivirana_varijabla naziv="DomainObject.Predmet.ProtustrankaFormatedOIB_1">  VEGA INTERNATIONAL d.o.o., OIB 84616074033 zastupanog po punomoćniku MARTINA ČULAR</derivirana_varijabla>
  </DomainObject.Predmet.ProtustrankaFormatedOIB>
  <DomainObject.Predmet.ProtustrankaFormatedWithAdress>
    <izvorni_sadrzaj> VEGA INTERNATIONAL d.o.o., Dalmatinska 14, 10000 Zagreb zastupanog po punomoćniku MARTINA ČULAR</izvorni_sadrzaj>
    <derivirana_varijabla naziv="DomainObject.Predmet.ProtustrankaFormatedWithAdress_1"> VEGA INTERNATIONAL d.o.o., Dalmatinska 14, 10000 Zagreb zastupanog po punomoćniku MARTINA ČULAR</derivirana_varijabla>
  </DomainObject.Predmet.ProtustrankaFormatedWithAdress>
  <DomainObject.Predmet.ProtustrankaFormatedWithAdressOIB>
    <izvorni_sadrzaj> VEGA INTERNATIONAL d.o.o., OIB 84616074033, Dalmatinska 14, 10000 Zagreb zastupanog po punomoćniku MARTINA ČULAR</izvorni_sadrzaj>
    <derivirana_varijabla naziv="DomainObject.Predmet.ProtustrankaFormatedWithAdressOIB_1"> VEGA INTERNATIONAL d.o.o., OIB 84616074033, Dalmatinska 14, 10000 Zagreb zastupanog po punomoćniku MARTINA ČULAR</derivirana_varijabla>
  </DomainObject.Predmet.ProtustrankaFormatedWithAdressOIB>
  <DomainObject.Predmet.ProtustrankaWithAdress>
    <izvorni_sadrzaj>VEGA INTERNATIONAL d.o.o. Dalmatinska 14, 10000 Zagreb</izvorni_sadrzaj>
    <derivirana_varijabla naziv="DomainObject.Predmet.ProtustrankaWithAdress_1">VEGA INTERNATIONAL d.o.o. Dalmatinska 14, 10000 Zagreb</derivirana_varijabla>
  </DomainObject.Predmet.ProtustrankaWithAdress>
  <DomainObject.Predmet.ProtustrankaWithAdressOIB>
    <izvorni_sadrzaj>VEGA INTERNATIONAL d.o.o., OIB 84616074033, Dalmatinska 14, 10000 Zagreb</izvorni_sadrzaj>
    <derivirana_varijabla naziv="DomainObject.Predmet.ProtustrankaWithAdressOIB_1">VEGA INTERNATIONAL d.o.o., OIB 84616074033, Dalmatinska 14, 10000 Zagreb</derivirana_varijabla>
  </DomainObject.Predmet.ProtustrankaWithAdressOIB>
  <DomainObject.Predmet.ProtustrankaNazivFormated>
    <izvorni_sadrzaj>VEGA INTERNATIONAL d.o.o.</izvorni_sadrzaj>
    <derivirana_varijabla naziv="DomainObject.Predmet.ProtustrankaNazivFormated_1">VEGA INTERNATIONAL d.o.o.</derivirana_varijabla>
  </DomainObject.Predmet.ProtustrankaNazivFormated>
  <DomainObject.Predmet.ProtustrankaNazivFormatedOIB>
    <izvorni_sadrzaj>VEGA INTERNATIONAL d.o.o., OIB 84616074033</izvorni_sadrzaj>
    <derivirana_varijabla naziv="DomainObject.Predmet.ProtustrankaNazivFormatedOIB_1">VEGA INTERNATIONAL d.o.o., OIB 84616074033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VEGA INTERNATIONAL d.o.o. zastupanog po punomoćniku MARTINA ČULAR</item>
    </izvorni_sadrzaj>
    <derivirana_varijabla naziv="DomainObject.Predmet.ProtuStrankaListFormated_1">
      <item>VEGA INTERNATIONAL d.o.o. zastupanog po punomoćniku MARTINA ČULAR</item>
    </derivirana_varijabla>
  </DomainObject.Predmet.ProtuStrankaListFormated>
  <DomainObject.Predmet.ProtuStrankaListFormatedOIB>
    <izvorni_sadrzaj>
      <item>VEGA INTERNATIONAL d.o.o., OIB 84616074033 zastupanog po punomoćniku MARTINA ČULAR</item>
    </izvorni_sadrzaj>
    <derivirana_varijabla naziv="DomainObject.Predmet.ProtuStrankaListFormatedOIB_1">
      <item>VEGA INTERNATIONAL d.o.o., OIB 84616074033 zastupanog po punomoćniku MARTINA ČULAR</item>
    </derivirana_varijabla>
  </DomainObject.Predmet.ProtuStrankaListFormatedOIB>
  <DomainObject.Predmet.ProtuStrankaListFormatedWithAdress>
    <izvorni_sadrzaj>
      <item>VEGA INTERNATIONAL d.o.o., Dalmatinska 14, 10000 Zagreb zastupanog po punomoćniku MARTINA ČULAR</item>
    </izvorni_sadrzaj>
    <derivirana_varijabla naziv="DomainObject.Predmet.ProtuStrankaListFormatedWithAdress_1">
      <item>VEGA INTERNATIONAL d.o.o., Dalmatinska 14, 10000 Zagreb zastupanog po punomoćniku MARTINA ČULAR</item>
    </derivirana_varijabla>
  </DomainObject.Predmet.ProtuStrankaListFormatedWithAdress>
  <DomainObject.Predmet.ProtuStrankaListFormatedWithAdressOIB>
    <izvorni_sadrzaj>
      <item>VEGA INTERNATIONAL d.o.o., OIB 84616074033, Dalmatinska 14, 10000 Zagreb zastupanog po punomoćniku MARTINA ČULAR</item>
    </izvorni_sadrzaj>
    <derivirana_varijabla naziv="DomainObject.Predmet.ProtuStrankaListFormatedWithAdressOIB_1">
      <item>VEGA INTERNATIONAL d.o.o., OIB 84616074033, Dalmatinska 14, 10000 Zagreb zastupanog po punomoćniku MARTINA ČULAR</item>
    </derivirana_varijabla>
  </DomainObject.Predmet.ProtuStrankaListFormatedWithAdressOIB>
  <DomainObject.Predmet.ProtuStrankaListNazivFormated>
    <izvorni_sadrzaj>
      <item>VEGA INTERNATIONAL d.o.o.</item>
    </izvorni_sadrzaj>
    <derivirana_varijabla naziv="DomainObject.Predmet.ProtuStrankaListNazivFormated_1">
      <item>VEGA INTERNATIONAL d.o.o.</item>
    </derivirana_varijabla>
  </DomainObject.Predmet.ProtuStrankaListNazivFormated>
  <DomainObject.Predmet.ProtuStrankaListNazivFormatedOIB>
    <izvorni_sadrzaj>
      <item>VEGA INTERNATIONAL d.o.o., OIB 84616074033</item>
    </izvorni_sadrzaj>
    <derivirana_varijabla naziv="DomainObject.Predmet.ProtuStrankaListNazivFormatedOIB_1">
      <item>VEGA INTERNATIONAL d.o.o., OIB 84616074033</item>
    </derivirana_varijabla>
  </DomainObject.Predmet.ProtuStrankaListNazivFormatedOIB>
  <DomainObject.Predmet.OstaliListFormated>
    <izvorni_sadrzaj>
      <item>MARTINA ČULAR punomoćnik sudionika u postupku VEGA INTERNATIONAL d.o.o.</item>
    </izvorni_sadrzaj>
    <derivirana_varijabla naziv="DomainObject.Predmet.OstaliListFormated_1">
      <item>MARTINA ČULAR punomoćnik sudionika u postupku VEGA INTERNATIONAL d.o.o.</item>
    </derivirana_varijabla>
  </DomainObject.Predmet.OstaliListFormated>
  <DomainObject.Predmet.OstaliListFormatedOIB>
    <izvorni_sadrzaj>
      <item>MARTINA ČULAR, OIB 13856003491 punomoćnik sudionika u postupku VEGA INTERNATIONAL d.o.o.</item>
    </izvorni_sadrzaj>
    <derivirana_varijabla naziv="DomainObject.Predmet.OstaliListFormatedOIB_1">
      <item>MARTINA ČULAR, OIB 13856003491 punomoćnik sudionika u postupku VEGA INTERNATIONAL d.o.o.</item>
    </derivirana_varijabla>
  </DomainObject.Predmet.OstaliListFormatedOIB>
  <DomainObject.Predmet.OstaliListFormatedWithAdress>
    <izvorni_sadrzaj>
      <item>MARTINA ČULAR, REBAR 21, 10000 Zagreb punomoćnik sudionika u postupku VEGA INTERNATIONAL d.o.o.</item>
    </izvorni_sadrzaj>
    <derivirana_varijabla naziv="DomainObject.Predmet.OstaliListFormatedWithAdress_1">
      <item>MARTINA ČULAR, REBAR 21, 10000 Zagreb punomoćnik sudionika u postupku VEGA INTERNATIONAL d.o.o.</item>
    </derivirana_varijabla>
  </DomainObject.Predmet.OstaliListFormatedWithAdress>
  <DomainObject.Predmet.OstaliListFormatedWithAdressOIB>
    <izvorni_sadrzaj>
      <item>MARTINA ČULAR, OIB 13856003491, REBAR 21, 10000 Zagreb punomoćnik sudionika u postupku VEGA INTERNATIONAL d.o.o.</item>
    </izvorni_sadrzaj>
    <derivirana_varijabla naziv="DomainObject.Predmet.OstaliListFormatedWithAdressOIB_1">
      <item>MARTINA ČULAR, OIB 13856003491, REBAR 21, 10000 Zagreb punomoćnik sudionika u postupku VEGA INTERNATIONAL d.o.o.</item>
    </derivirana_varijabla>
  </DomainObject.Predmet.OstaliListFormatedWithAdressOIB>
  <DomainObject.Predmet.OstaliListNazivFormated>
    <izvorni_sadrzaj>
      <item>MARTINA ČULAR</item>
    </izvorni_sadrzaj>
    <derivirana_varijabla naziv="DomainObject.Predmet.OstaliListNazivFormated_1">
      <item>MARTINA ČULAR</item>
    </derivirana_varijabla>
  </DomainObject.Predmet.OstaliListNazivFormated>
  <DomainObject.Predmet.OstaliListNazivFormatedOIB>
    <izvorni_sadrzaj>
      <item>MARTINA ČULAR, OIB 13856003491</item>
    </izvorni_sadrzaj>
    <derivirana_varijabla naziv="DomainObject.Predmet.OstaliListNazivFormatedOIB_1">
      <item>MARTINA ČULAR, OIB 13856003491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VEGA INTERNATIONAL d.o.o.</izvorni_sadrzaj>
    <derivirana_varijabla naziv="DomainObject.Predmet.ProtustrankaIDrugi_1">VEGA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VEGA INTERNATIONAL d.o.o., OIB 84616074033, Dalmatinska 14, 10000 Zagreb</izvorni_sadrzaj>
    <derivirana_varijabla naziv="DomainObject.Predmet.ProtustrankaIDrugiAdressOIB_1">VEGA INTERNATIONAL d.o.o., OIB 84616074033, Dalmatinska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VEGA INTERNATIONAL d.o.o.</item>
      <item>MARTINA ČULAR</item>
    </izvorni_sadrzaj>
    <derivirana_varijabla naziv="DomainObject.Predmet.SudioniciListNaziv_1">
      <item>FINA Regionalni centar Zagreb</item>
      <item>VEGA INTERNATIONAL d.o.o.</item>
      <item>MARTINA ČULAR</item>
    </derivirana_varijabla>
  </DomainObject.Predmet.SudioniciListNaziv>
  <DomainObject.Predmet.SudioniciListAdressOIB>
    <izvorni_sadrzaj>
      <item>FINA Regionalni centar Zagreb, OIB 85821130368, Trg svibanjskih žrtava 1995. 1,10000 Zagreb</item>
      <item>VEGA INTERNATIONAL d.o.o., OIB 84616074033, Dalmatinska 14,10000 Zagreb</item>
      <item>MARTINA ČULAR, OIB 13856003491, REBAR 21,10000 Zagreb</item>
    </izvorni_sadrzaj>
    <derivirana_varijabla naziv="DomainObject.Predmet.SudioniciListAdressOIB_1">
      <item>FINA Regionalni centar Zagreb, OIB 85821130368, Trg svibanjskih žrtava 1995. 1,10000 Zagreb</item>
      <item>VEGA INTERNATIONAL d.o.o., OIB 84616074033, Dalmatinska 14,10000 Zagreb</item>
      <item>MARTINA ČULAR, OIB 13856003491, REBAR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84616074033</item>
      <item>, OIB 13856003491</item>
    </izvorni_sadrzaj>
    <derivirana_varijabla naziv="DomainObject.Predmet.SudioniciListNazivOIB_1">
      <item>, OIB 85821130368</item>
      <item>, OIB 84616074033</item>
      <item>, OIB 13856003491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2069</properties:Characters>
  <properties:Lines>88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2016-02-03T08:50:00Z</dcterms:created>
  <dc:creator>Marija Lukić</dc:creator>
  <dc:description/>
  <cp:keywords/>
  <cp:lastModifiedBy>Marija Lukić</cp:lastModifiedBy>
  <cp:lastPrinted>2016-02-03T08:53:00Z</cp:lastPrinted>
  <dcterms:modified xmlns:xsi="http://www.w3.org/2001/XMLSchema-instance" xsi:type="dcterms:W3CDTF">2016-02-03T08:54:00Z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