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4536" w14:paraId="0e8453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B55F13">
        <w:t>36</w:t>
      </w:r>
      <w:r w:rsidR="00BE59FA">
        <w:t>/201</w:t>
      </w:r>
      <w:r w:rsidR="00766DE9">
        <w:t>6</w:t>
      </w:r>
      <w:r w:rsidR="00BE59FA">
        <w:t>-</w:t>
      </w:r>
      <w:r w:rsidR="00B55F13">
        <w:t>3</w:t>
      </w:r>
    </w:p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B55F13">
        <w:t>CL2 CONSTRUCTIO PROJEKTI d.o.o.</w:t>
      </w:r>
      <w:r w:rsidR="00D26D94">
        <w:t>,</w:t>
      </w:r>
      <w:r w:rsidR="002379FF">
        <w:t xml:space="preserve"> </w:t>
      </w:r>
      <w:r w:rsidR="00B55F13">
        <w:t>Velika Gorica,</w:t>
      </w:r>
      <w:r w:rsidR="002379FF">
        <w:t xml:space="preserve"> </w:t>
      </w:r>
      <w:r w:rsidR="00B55F13">
        <w:t>Ul. Kralja Petra Svačića 8</w:t>
      </w:r>
      <w:r w:rsidR="002379FF">
        <w:t>,</w:t>
      </w:r>
      <w:r w:rsidR="004E1E18">
        <w:t xml:space="preserve"> OIB </w:t>
      </w:r>
      <w:r w:rsidR="00B55F13">
        <w:t>54263214061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B55F13">
        <w:t xml:space="preserve">CL2 CONSTRUCTIO PROJEKTI d.o.o., Velika Gorica, Ul. Kralja Petra Svačića 8, OIB 54263214061 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B55F13">
        <w:t>90.363,38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B55F13">
        <w:t>Goran Crnogorac</w:t>
      </w:r>
      <w:r w:rsidR="00AE0578">
        <w:t xml:space="preserve">, </w:t>
      </w:r>
      <w:r w:rsidR="00B55F13">
        <w:t>Velika Gorica, Ulica Matije Magdalenića 14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B55F13">
        <w:t>23755752892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B55F13">
        <w:rPr>
          <w:b/>
        </w:rPr>
        <w:t>36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3C5FF2" w:rsidR="003C5FF2">
      <w:pPr>
        <w:numPr>
          <w:ilvl w:val="0"/>
          <w:numId w:val="1"/>
        </w:numPr>
      </w:pPr>
      <w:proofErr w:type="spellStart"/>
      <w:r>
        <w:t>Zak.zastupnik</w:t>
      </w:r>
      <w:proofErr w:type="spellEnd"/>
    </w:p>
    <w:sectPr w:rsidSect="00F2165F" w:rsidR="003C5FF2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A45" w:rsidR="00526A45">
      <w:r>
        <w:separator/>
      </w:r>
    </w:p>
  </w:endnote>
  <w:endnote w:id="0" w:type="continuationSeparator">
    <w:p w:rsidRDefault="00526A45" w:rsidR="00526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A45" w:rsidR="00526A45">
      <w:r>
        <w:separator/>
      </w:r>
    </w:p>
  </w:footnote>
  <w:footnote w:id="0" w:type="continuationSeparator">
    <w:p w:rsidRDefault="00526A45" w:rsidR="00526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5FF2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26A4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5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F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5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F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F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F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F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20.10.2016.6</izvorni_sadrzaj>
    <derivirana_varijabla naziv="DomainObject.Predmet.PrimjedbaSuca_1">5 Su-259/2016-31, od 20.10.2016.6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CL2 CONSTRUCTIO PROJEKTI d.o.o.</izvorni_sadrzaj>
    <derivirana_varijabla naziv="DomainObject.Predmet.ProtustrankaFormated_1">  CL2 CONSTRUCTIO PROJEKTI d.o.o.</derivirana_varijabla>
  </DomainObject.Predmet.ProtustrankaFormated>
  <DomainObject.Predmet.ProtustrankaFormatedOIB>
    <izvorni_sadrzaj>  CL2 CONSTRUCTIO PROJEKTI d.o.o., OIB 54263214061</izvorni_sadrzaj>
    <derivirana_varijabla naziv="DomainObject.Predmet.ProtustrankaFormatedOIB_1">  CL2 CONSTRUCTIO PROJEKTI d.o.o., OIB 54263214061</derivirana_varijabla>
  </DomainObject.Predmet.ProtustrankaFormatedOIB>
  <DomainObject.Predmet.ProtustrankaFormatedWithAdress>
    <izvorni_sadrzaj> CL2 CONSTRUCTIO PROJEKTI d.o.o., Ul. Kralja Petra Svačića 8, 10410 Velika Gorica</izvorni_sadrzaj>
    <derivirana_varijabla naziv="DomainObject.Predmet.ProtustrankaFormatedWithAdress_1"> CL2 CONSTRUCTIO PROJEKTI d.o.o., Ul. Kralja Petra Svačića 8, 10410 Velika Gorica</derivirana_varijabla>
  </DomainObject.Predmet.ProtustrankaFormatedWithAdress>
  <DomainObject.Predmet.ProtustrankaFormatedWithAdressOIB>
    <izvorni_sadrzaj> CL2 CONSTRUCTIO PROJEKTI d.o.o., OIB 54263214061, Ul. Kralja Petra Svačića 8, 10410 Velika Gorica</izvorni_sadrzaj>
    <derivirana_varijabla naziv="DomainObject.Predmet.ProtustrankaFormatedWithAdressOIB_1"> CL2 CONSTRUCTIO PROJEKTI d.o.o., OIB 54263214061, Ul. Kralja Petra Svačića 8, 10410 Velika Gorica</derivirana_varijabla>
  </DomainObject.Predmet.ProtustrankaFormatedWithAdressOIB>
  <DomainObject.Predmet.ProtustrankaWithAdress>
    <izvorni_sadrzaj>CL2 CONSTRUCTIO PROJEKTI d.o.o. Ul. Kralja Petra Svačića 8, 10410 Velika Gorica</izvorni_sadrzaj>
    <derivirana_varijabla naziv="DomainObject.Predmet.ProtustrankaWithAdress_1">CL2 CONSTRUCTIO PROJEKTI d.o.o. Ul. Kralja Petra Svačića 8, 10410 Velika Gorica</derivirana_varijabla>
  </DomainObject.Predmet.ProtustrankaWithAdress>
  <DomainObject.Predmet.ProtustrankaWithAdressOIB>
    <izvorni_sadrzaj>CL2 CONSTRUCTIO PROJEKTI d.o.o., OIB 54263214061, Ul. Kralja Petra Svačića 8, 10410 Velika Gorica</izvorni_sadrzaj>
    <derivirana_varijabla naziv="DomainObject.Predmet.ProtustrankaWithAdressOIB_1">CL2 CONSTRUCTIO PROJEKTI d.o.o., OIB 54263214061, Ul. Kralja Petra Svačića 8, 10410 Velika Gorica</derivirana_varijabla>
  </DomainObject.Predmet.ProtustrankaWithAdressOIB>
  <DomainObject.Predmet.ProtustrankaNazivFormated>
    <izvorni_sadrzaj>CL2 CONSTRUCTIO PROJEKTI d.o.o.</izvorni_sadrzaj>
    <derivirana_varijabla naziv="DomainObject.Predmet.ProtustrankaNazivFormated_1">CL2 CONSTRUCTIO PROJEKTI d.o.o.</derivirana_varijabla>
  </DomainObject.Predmet.ProtustrankaNazivFormated>
  <DomainObject.Predmet.ProtustrankaNazivFormatedOIB>
    <izvorni_sadrzaj>CL2 CONSTRUCTIO PROJEKTI d.o.o., OIB 54263214061</izvorni_sadrzaj>
    <derivirana_varijabla naziv="DomainObject.Predmet.ProtustrankaNazivFormatedOIB_1">CL2 CONSTRUCTIO PROJEKTI d.o.o., OIB 54263214061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90363.38</izvorni_sadrzaj>
    <derivirana_varijabla naziv="DomainObject.Predmet.TrenutnaVrijednost_1">90363.38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CL2 CONSTRUCTIO PROJEKTI d.o.o.</item>
    </izvorni_sadrzaj>
    <derivirana_varijabla naziv="DomainObject.Predmet.ProtuStrankaListFormated_1">
      <item>CL2 CONSTRUCTIO PROJEKTI d.o.o.</item>
    </derivirana_varijabla>
  </DomainObject.Predmet.ProtuStrankaListFormated>
  <DomainObject.Predmet.ProtuStrankaListFormatedOIB>
    <izvorni_sadrzaj>
      <item>CL2 CONSTRUCTIO PROJEKTI d.o.o., OIB 54263214061</item>
    </izvorni_sadrzaj>
    <derivirana_varijabla naziv="DomainObject.Predmet.ProtuStrankaListFormatedOIB_1">
      <item>CL2 CONSTRUCTIO PROJEKTI d.o.o., OIB 54263214061</item>
    </derivirana_varijabla>
  </DomainObject.Predmet.ProtuStrankaListFormatedOIB>
  <DomainObject.Predmet.ProtuStrankaListFormatedWithAdress>
    <izvorni_sadrzaj>
      <item>CL2 CONSTRUCTIO PROJEKTI d.o.o., Ul. Kralja Petra Svačića 8, 10410 Velika Gorica</item>
    </izvorni_sadrzaj>
    <derivirana_varijabla naziv="DomainObject.Predmet.ProtuStrankaListFormatedWithAdress_1">
      <item>CL2 CONSTRUCTIO PROJEKTI d.o.o., Ul. Kralja Petra Svačića 8, 10410 Velika Gorica</item>
    </derivirana_varijabla>
  </DomainObject.Predmet.ProtuStrankaListFormatedWithAdress>
  <DomainObject.Predmet.ProtuStrankaListFormatedWithAdressOIB>
    <izvorni_sadrzaj>
      <item>CL2 CONSTRUCTIO PROJEKTI d.o.o., OIB 54263214061, Ul. Kralja Petra Svačića 8, 10410 Velika Gorica</item>
    </izvorni_sadrzaj>
    <derivirana_varijabla naziv="DomainObject.Predmet.ProtuStrankaListFormatedWithAdressOIB_1">
      <item>CL2 CONSTRUCTIO PROJEKTI d.o.o., OIB 54263214061, Ul. Kralja Petra Svačića 8, 10410 Velika Gorica</item>
    </derivirana_varijabla>
  </DomainObject.Predmet.ProtuStrankaListFormatedWithAdressOIB>
  <DomainObject.Predmet.ProtuStrankaListNazivFormated>
    <izvorni_sadrzaj>
      <item>CL2 CONSTRUCTIO PROJEKTI d.o.o.</item>
    </izvorni_sadrzaj>
    <derivirana_varijabla naziv="DomainObject.Predmet.ProtuStrankaListNazivFormated_1">
      <item>CL2 CONSTRUCTIO PROJEKTI d.o.o.</item>
    </derivirana_varijabla>
  </DomainObject.Predmet.ProtuStrankaListNazivFormated>
  <DomainObject.Predmet.ProtuStrankaListNazivFormatedOIB>
    <izvorni_sadrzaj>
      <item>CL2 CONSTRUCTIO PROJEKTI d.o.o., OIB 54263214061</item>
    </izvorni_sadrzaj>
    <derivirana_varijabla naziv="DomainObject.Predmet.ProtuStrankaListNazivFormatedOIB_1">
      <item>CL2 CONSTRUCTIO PROJEKTI d.o.o., OIB 54263214061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CL2 CONSTRUCTIO PROJEKTI d.o.o.</izvorni_sadrzaj>
    <derivirana_varijabla naziv="DomainObject.Predmet.ProtustrankaIDrugi_1">CL2 CONSTRUCTIO PROJEKTI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CL2 CONSTRUCTIO PROJEKTI d.o.o., OIB 54263214061, Ul. Kralja Petra Svačića 8, 10410 Velika Gorica</izvorni_sadrzaj>
    <derivirana_varijabla naziv="DomainObject.Predmet.ProtustrankaIDrugiAdressOIB_1">CL2 CONSTRUCTIO PROJEKTI d.o.o., OIB 54263214061, Ul. Kralja Petra Svačića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CL2 CONSTRUCTIO PROJEKTI d.o.o.</item>
    </izvorni_sadrzaj>
    <derivirana_varijabla naziv="DomainObject.Predmet.SudioniciListNaziv_1">
      <item>FINA Regionalni centar Zagreb</item>
      <item>CL2 CONSTRUCTIO PROJEKTI d.o.o.</item>
    </derivirana_varijabla>
  </DomainObject.Predmet.SudioniciListNaziv>
  <DomainObject.Predmet.SudioniciListAdressOIB>
    <izvorni_sadrzaj>
      <item>FINA Regionalni centar Zagreb, OIB 85821130368, Trg svibanjskih žrtava 1995. br.1.,10000 Zagreb</item>
      <item>CL2 CONSTRUCTIO PROJEKTI d.o.o., OIB 54263214061, Ul. Kralja Petra Svačića 8,10410 Velika Gorica</item>
    </izvorni_sadrzaj>
    <derivirana_varijabla naziv="DomainObject.Predmet.SudioniciListAdressOIB_1">
      <item>FINA Regionalni centar Zagreb, OIB 85821130368, Trg svibanjskih žrtava 1995. br.1.,10000 Zagreb</item>
      <item>CL2 CONSTRUCTIO PROJEKTI d.o.o., OIB 54263214061, Ul. Kralja Petra Svačića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54263214061</item>
    </izvorni_sadrzaj>
    <derivirana_varijabla naziv="DomainObject.Predmet.SudioniciListNazivOIB_1">
      <item>, OIB 85821130368</item>
      <item>, OIB 54263214061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369</properties:Words>
  <properties:Characters>1993</properties:Characters>
  <properties:Lines>52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2016-11-04T13:31:00Z</dcterms:created>
  <dc:creator>Korisnik</dc:creator>
  <cp:lastModifiedBy>wsadmin</cp:lastModifiedBy>
  <cp:lastPrinted>2016-11-04T13:30:00Z</cp:lastPrinted>
  <dcterms:modified xmlns:xsi="http://www.w3.org/2001/XMLSchema-instance" xsi:type="dcterms:W3CDTF">2016-11-09T12:20:00Z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