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a611" w14:paraId="041a611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F5918">
        <w:rPr>
          <w:szCs w:val="24"/>
          <w:lang w:val="hr-HR"/>
        </w:rPr>
        <w:t>240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="00706DC8">
        <w:rPr>
          <w:szCs w:val="24"/>
          <w:lang w:val="hr-HR"/>
        </w:rPr>
        <w:t xml:space="preserve">, </w:t>
      </w:r>
      <w:r w:rsidRPr="00FE7FBF">
        <w:rPr>
          <w:szCs w:val="24"/>
          <w:lang w:val="hr-HR"/>
        </w:rPr>
        <w:t xml:space="preserve">u skraćenom </w:t>
      </w:r>
      <w:r w:rsidR="00602B0B">
        <w:rPr>
          <w:szCs w:val="24"/>
          <w:lang w:val="hr-HR"/>
        </w:rPr>
        <w:t xml:space="preserve">stečajnom postupku nad dužnikom </w:t>
      </w:r>
      <w:r w:rsidR="007F5918">
        <w:rPr>
          <w:lang w:val="hr-HR"/>
        </w:rPr>
        <w:t>OPĆA POLJOPRIVREDNA ZADRUGA NEVEN, za poljoprivrednu proizvodnju, Letičani 34/a, MBS: 010060430, OIB: 46969567813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F5918">
        <w:rPr>
          <w:lang w:val="hr-HR"/>
        </w:rPr>
        <w:t>OPĆA POLJOPRIVREDNA ZADRUGA NEVEN, za poljoprivrednu proizvodnju, Letičani 34/a, MBS: 010060430, OIB: 46969567813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8C243D">
        <w:rPr>
          <w:szCs w:val="24"/>
          <w:lang w:val="hr-HR"/>
        </w:rPr>
        <w:t xml:space="preserve"> IVAN HUDOLETNJAK Ivanec, Zavojna ulica 3</w:t>
      </w:r>
      <w:r w:rsidR="009E5A7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9E5A77">
        <w:rPr>
          <w:szCs w:val="24"/>
          <w:lang w:val="hr-HR"/>
        </w:rPr>
        <w:t xml:space="preserve"> 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7F5918">
        <w:rPr>
          <w:lang w:val="hr-HR"/>
        </w:rPr>
        <w:t>OPĆA POLJOPRIVREDNA ZADRUGA NEVEN, za poljoprivrednu proizvodnju, Letičani 34/a, MBS: 010060430, OIB: 46969567813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F5918">
        <w:rPr>
          <w:szCs w:val="24"/>
          <w:lang w:val="hr-HR"/>
        </w:rPr>
        <w:t>240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115" w:rsidR="00DF6115">
      <w:r>
        <w:separator/>
      </w:r>
    </w:p>
  </w:endnote>
  <w:endnote w:id="0" w:type="continuationSeparator">
    <w:p w:rsidRDefault="00DF6115" w:rsidR="00DF6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115" w:rsidR="00DF6115">
      <w:r>
        <w:separator/>
      </w:r>
    </w:p>
  </w:footnote>
  <w:footnote w:id="0" w:type="continuationSeparator">
    <w:p w:rsidRDefault="00DF6115" w:rsidR="00DF6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DC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F5918">
      <w:t>240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06DC8"/>
    <w:rsid w:val="00725BCB"/>
    <w:rsid w:val="007441A3"/>
    <w:rsid w:val="0076259E"/>
    <w:rsid w:val="007A0BFE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1810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DF6115"/>
    <w:rsid w:val="00E01AAA"/>
    <w:rsid w:val="00E24C28"/>
    <w:rsid w:val="00E30A81"/>
    <w:rsid w:val="00E31EE1"/>
    <w:rsid w:val="00E55D53"/>
    <w:rsid w:val="00E672E5"/>
    <w:rsid w:val="00E83A47"/>
    <w:rsid w:val="00E870EC"/>
    <w:rsid w:val="00E87E62"/>
    <w:rsid w:val="00E92386"/>
    <w:rsid w:val="00EA1CE3"/>
    <w:rsid w:val="00EA25A4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6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D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DC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D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D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6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D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DC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D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D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OPĆA POLJOPRIVREDNA ZADRUGA NEVEN za poljoprivrednu proizvodnju, Letičani zastupanog po punomoćniku Veljko Bosanac</izvorni_sadrzaj>
    <derivirana_varijabla naziv="DomainObject.Predmet.ProtustrankaFormated_1">  OPĆA POLJOPRIVREDNA ZADRUGA NEVEN za poljoprivrednu proizvodnju, Letičani zastupanog po punomoćniku Veljko Bosanac</derivirana_varijabla>
  </DomainObject.Predmet.ProtustrankaFormated>
  <DomainObject.Predmet.ProtustrankaFormatedOIB>
    <izvorni_sadrzaj>  OPĆA POLJOPRIVREDNA ZADRUGA NEVEN za poljoprivrednu proizvodnju, Letičani, OIB 46969567813 zastupanog po punomoćniku Veljko Bosanac</izvorni_sadrzaj>
    <derivirana_varijabla naziv="DomainObject.Predmet.ProtustrankaFormatedOIB_1">  OPĆA POLJOPRIVREDNA ZADRUGA NEVEN za poljoprivrednu proizvodnju, Letičani, OIB 46969567813 zastupanog po punomoćniku Veljko Bosanac</derivirana_varijabla>
  </DomainObject.Predmet.ProtustrankaFormatedOIB>
  <DomainObject.Predmet.ProtustrankaFormatedWithAdress>
    <izvorni_sadrzaj> OPĆA POLJOPRIVREDNA ZADRUGA NEVEN za poljoprivrednu proizvodnju, Letičani, Letičani 34/a, 43000 Letičani zastupanog po punomoćniku Veljko Bosanac</izvorni_sadrzaj>
    <derivirana_varijabla naziv="DomainObject.Predmet.ProtustrankaFormatedWithAdress_1"> OPĆA POLJOPRIVREDNA ZADRUGA NEVEN za poljoprivrednu proizvodnju, Letičani, Letičani 34/a, 43000 Letičani zastupanog po punomoćniku Veljko Bosanac</derivirana_varijabla>
  </DomainObject.Predmet.ProtustrankaFormatedWithAdress>
  <DomainObject.Predmet.ProtustrankaFormatedWithAdressOIB>
    <izvorni_sadrzaj> OPĆA POLJOPRIVREDNA ZADRUGA NEVEN za poljoprivrednu proizvodnju, Letičani, OIB 46969567813, Letičani 34/a, 43000 Letičani zastupanog po punomoćniku Veljko Bosanac</izvorni_sadrzaj>
    <derivirana_varijabla naziv="DomainObject.Predmet.ProtustrankaFormatedWithAdressOIB_1"> OPĆA POLJOPRIVREDNA ZADRUGA NEVEN za poljoprivrednu proizvodnju, Letičani, OIB 46969567813, Letičani 34/a, 43000 Letičani zastupanog po punomoćniku Veljko Bosanac</derivirana_varijabla>
  </DomainObject.Predmet.ProtustrankaFormatedWithAdressOIB>
  <DomainObject.Predmet.ProtustrankaWithAdress>
    <izvorni_sadrzaj>OPĆA POLJOPRIVREDNA ZADRUGA NEVEN za poljoprivrednu proizvodnju, Letičani Letičani 34/a, 43000 Letičani</izvorni_sadrzaj>
    <derivirana_varijabla naziv="DomainObject.Predmet.ProtustrankaWithAdress_1">OPĆA POLJOPRIVREDNA ZADRUGA NEVEN za poljoprivrednu proizvodnju, Letičani Letičani 34/a, 43000 Letičani</derivirana_varijabla>
  </DomainObject.Predmet.ProtustrankaWithAdress>
  <DomainObject.Predmet.ProtustrankaWithAdressOIB>
    <izvorni_sadrzaj>OPĆA POLJOPRIVREDNA ZADRUGA NEVEN za poljoprivrednu proizvodnju, Letičani, OIB 46969567813, Letičani 34/a, 43000 Letičani</izvorni_sadrzaj>
    <derivirana_varijabla naziv="DomainObject.Predmet.ProtustrankaWithAdressOIB_1">OPĆA POLJOPRIVREDNA ZADRUGA NEVEN za poljoprivrednu proizvodnju, Letičani, OIB 46969567813, Letičani 34/a, 43000 Letičani</derivirana_varijabla>
  </DomainObject.Predmet.ProtustrankaWithAdressOIB>
  <DomainObject.Predmet.ProtustrankaNazivFormated>
    <izvorni_sadrzaj>OPĆA POLJOPRIVREDNA ZADRUGA NEVEN za poljoprivrednu proizvodnju, Letičani</izvorni_sadrzaj>
    <derivirana_varijabla naziv="DomainObject.Predmet.ProtustrankaNazivFormated_1">OPĆA POLJOPRIVREDNA ZADRUGA NEVEN za poljoprivrednu proizvodnju, Letičani</derivirana_varijabla>
  </DomainObject.Predmet.ProtustrankaNazivFormated>
  <DomainObject.Predmet.ProtustrankaNazivFormatedOIB>
    <izvorni_sadrzaj>OPĆA POLJOPRIVREDNA ZADRUGA NEVEN za poljoprivrednu proizvodnju, Letičani, OIB 46969567813</izvorni_sadrzaj>
    <derivirana_varijabla naziv="DomainObject.Predmet.ProtustrankaNazivFormatedOIB_1">OPĆA POLJOPRIVREDNA ZADRUGA NEVEN za poljoprivrednu proizvodnju, Letičani, OIB 46969567813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OPĆA POLJOPRIVREDNA ZADRUGA NEVEN za poljoprivrednu proizvodnju, Letičani zastupanog po punomoćniku Veljko Bosanac</item>
    </izvorni_sadrzaj>
    <derivirana_varijabla naziv="DomainObject.Predmet.ProtuStrankaListFormated_1">
      <item>OPĆA POLJOPRIVREDNA ZADRUGA NEVEN za poljoprivrednu proizvodnju, Letičani zastupanog po punomoćniku Veljko Bosanac</item>
    </derivirana_varijabla>
  </DomainObject.Predmet.ProtuStrankaListFormated>
  <DomainObject.Predmet.ProtuStrankaListFormatedOIB>
    <izvorni_sadrzaj>
      <item>OPĆA POLJOPRIVREDNA ZADRUGA NEVEN za poljoprivrednu proizvodnju, Letičani, OIB 46969567813 zastupanog po punomoćniku Veljko Bosanac</item>
    </izvorni_sadrzaj>
    <derivirana_varijabla naziv="DomainObject.Predmet.ProtuStrankaListFormatedOIB_1">
      <item>OPĆA POLJOPRIVREDNA ZADRUGA NEVEN za poljoprivrednu proizvodnju, Letičani, OIB 46969567813 zastupanog po punomoćniku Veljko Bosanac</item>
    </derivirana_varijabla>
  </DomainObject.Predmet.ProtuStrankaListFormatedOIB>
  <DomainObject.Predmet.ProtuStrankaListFormatedWithAdress>
    <izvorni_sadrzaj>
      <item>OPĆA POLJOPRIVREDNA ZADRUGA NEVEN za poljoprivrednu proizvodnju, Letičani, Letičani 34/a, 43000 Letičani zastupanog po punomoćniku Veljko Bosanac</item>
    </izvorni_sadrzaj>
    <derivirana_varijabla naziv="DomainObject.Predmet.ProtuStrankaListFormatedWithAdress_1">
      <item>OPĆA POLJOPRIVREDNA ZADRUGA NEVEN za poljoprivrednu proizvodnju, Letičani, Letičani 34/a, 43000 Letičani zastupanog po punomoćniku Veljko Bosanac</item>
    </derivirana_varijabla>
  </DomainObject.Predmet.ProtuStrankaListFormatedWithAdress>
  <DomainObject.Predmet.ProtuStrankaListFormatedWithAdressOIB>
    <izvorni_sadrzaj>
      <item>OPĆA POLJOPRIVREDNA ZADRUGA NEVEN za poljoprivrednu proizvodnju, Letičani, OIB 46969567813, Letičani 34/a, 43000 Letičani zastupanog po punomoćniku Veljko Bosanac</item>
    </izvorni_sadrzaj>
    <derivirana_varijabla naziv="DomainObject.Predmet.ProtuStrankaListFormatedWithAdressOIB_1">
      <item>OPĆA POLJOPRIVREDNA ZADRUGA NEVEN za poljoprivrednu proizvodnju, Letičani, OIB 46969567813, Letičani 34/a, 43000 Letičani zastupanog po punomoćniku Veljko Bosanac</item>
    </derivirana_varijabla>
  </DomainObject.Predmet.ProtuStrankaListFormatedWithAdressOIB>
  <DomainObject.Predmet.ProtuStrankaListNazivFormated>
    <izvorni_sadrzaj>
      <item>OPĆA POLJOPRIVREDNA ZADRUGA NEVEN za poljoprivrednu proizvodnju, Letičani</item>
    </izvorni_sadrzaj>
    <derivirana_varijabla naziv="DomainObject.Predmet.ProtuStrankaListNazivFormated_1">
      <item>OPĆA POLJOPRIVREDNA ZADRUGA NEVEN za poljoprivrednu proizvodnju, Letičani</item>
    </derivirana_varijabla>
  </DomainObject.Predmet.ProtuStrankaListNazivFormated>
  <DomainObject.Predmet.ProtuStrankaListNazivFormatedOIB>
    <izvorni_sadrzaj>
      <item>OPĆA POLJOPRIVREDNA ZADRUGA NEVEN za poljoprivrednu proizvodnju, Letičani, OIB 46969567813</item>
    </izvorni_sadrzaj>
    <derivirana_varijabla naziv="DomainObject.Predmet.ProtuStrankaListNazivFormatedOIB_1">
      <item>OPĆA POLJOPRIVREDNA ZADRUGA NEVEN za poljoprivrednu proizvodnju, Letičani, OIB 46969567813</item>
    </derivirana_varijabla>
  </DomainObject.Predmet.ProtuStrankaListNazivFormatedOIB>
  <DomainObject.Predmet.OstaliListFormated>
    <izvorni_sadrzaj>
      <item>Veljko Bosanac punomoćnik sudionika u postupku OPĆA POLJOPRIVREDNA ZADRUGA NEVEN za poljoprivrednu proizvodnju, Letičani</item>
    </izvorni_sadrzaj>
    <derivirana_varijabla naziv="DomainObject.Predmet.OstaliListFormated_1">
      <item>Veljko Bosanac punomoćnik sudionika u postupku OPĆA POLJOPRIVREDNA ZADRUGA NEVEN za poljoprivrednu proizvodnju, Letičani</item>
    </derivirana_varijabla>
  </DomainObject.Predmet.OstaliListFormated>
  <DomainObject.Predmet.OstaliListFormatedOIB>
    <izvorni_sadrzaj>
      <item>Veljko Bosanac punomoćnik sudionika u postupku OPĆA POLJOPRIVREDNA ZADRUGA NEVEN za poljoprivrednu proizvodnju, Letičani</item>
    </izvorni_sadrzaj>
    <derivirana_varijabla naziv="DomainObject.Predmet.OstaliListFormatedOIB_1">
      <item>Veljko Bosanac punomoćnik sudionika u postupku OPĆA POLJOPRIVREDNA ZADRUGA NEVEN za poljoprivrednu proizvodnju, Letičani</item>
    </derivirana_varijabla>
  </DomainObject.Predmet.OstaliListFormatedOIB>
  <DomainObject.Predmet.OstaliListFormatedWithAdress>
    <izvorni_sadrzaj>
      <item>Veljko Bosanac punomoćnik sudionika u postupku OPĆA POLJOPRIVREDNA ZADRUGA NEVEN za poljoprivrednu proizvodnju, Letičani</item>
    </izvorni_sadrzaj>
    <derivirana_varijabla naziv="DomainObject.Predmet.OstaliListFormatedWithAdress_1">
      <item>Veljko Bosanac punomoćnik sudionika u postupku OPĆA POLJOPRIVREDNA ZADRUGA NEVEN za poljoprivrednu proizvodnju, Letičani</item>
    </derivirana_varijabla>
  </DomainObject.Predmet.OstaliListFormatedWithAdress>
  <DomainObject.Predmet.OstaliListFormatedWithAdressOIB>
    <izvorni_sadrzaj>
      <item>Veljko Bosanac punomoćnik sudionika u postupku OPĆA POLJOPRIVREDNA ZADRUGA NEVEN za poljoprivrednu proizvodnju, Letičani</item>
    </izvorni_sadrzaj>
    <derivirana_varijabla naziv="DomainObject.Predmet.OstaliListFormatedWithAdressOIB_1">
      <item>Veljko Bosanac punomoćnik sudionika u postupku OPĆA POLJOPRIVREDNA ZADRUGA NEVEN za poljoprivrednu proizvodnju, Letičani</item>
    </derivirana_varijabla>
  </DomainObject.Predmet.OstaliListFormatedWithAdressOIB>
  <DomainObject.Predmet.OstaliListNazivFormated>
    <izvorni_sadrzaj>
      <item>Veljko Bosanac</item>
    </izvorni_sadrzaj>
    <derivirana_varijabla naziv="DomainObject.Predmet.OstaliListNazivFormated_1">
      <item>Veljko Bosanac</item>
    </derivirana_varijabla>
  </DomainObject.Predmet.OstaliListNazivFormated>
  <DomainObject.Predmet.OstaliListNazivFormatedOIB>
    <izvorni_sadrzaj>
      <item>Veljko Bosanac</item>
    </izvorni_sadrzaj>
    <derivirana_varijabla naziv="DomainObject.Predmet.OstaliListNazivFormatedOIB_1">
      <item>Veljko Bosanac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OPĆA POLJOPRIVREDNA ZADRUGA NEVEN za poljoprivrednu proizvodnju, Letičani</izvorni_sadrzaj>
    <derivirana_varijabla naziv="DomainObject.Predmet.ProtustrankaIDrugi_1">OPĆA POLJOPRIVREDNA ZADRUGA NEVEN za poljoprivrednu proizvodnju, Letičani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OPĆA POLJOPRIVREDNA ZADRUGA NEVEN za poljoprivrednu proizvodnju, Letičani, OIB 46969567813, Letičani 34/a, 43000 Letičani</izvorni_sadrzaj>
    <derivirana_varijabla naziv="DomainObject.Predmet.ProtustrankaIDrugiAdressOIB_1">OPĆA POLJOPRIVREDNA ZADRUGA NEVEN za poljoprivrednu proizvodnju, Letičani, OIB 46969567813, Letičani 34/a, 43000 Letičani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OPĆA POLJOPRIVREDNA ZADRUGA NEVEN za poljoprivrednu proizvodnju, Letičani</item>
      <item>Veljko Bosanac</item>
    </izvorni_sadrzaj>
    <derivirana_varijabla naziv="DomainObject.Predmet.SudioniciListNaziv_1">
      <item>FINA, RC ZAGREB, Podružnica Bjelovar</item>
      <item>OPĆA POLJOPRIVREDNA ZADRUGA NEVEN za poljoprivrednu proizvodnju, Letičani</item>
      <item>Veljko Bosanac</item>
    </derivirana_varijabla>
  </DomainObject.Predmet.SudioniciListNaziv>
  <DomainObject.Predmet.SudioniciListAdressOIB>
    <izvorni_sadrzaj>
      <item>FINA, RC ZAGREB, Podružnica Bjelovar, OIB 85821130368, F. Supila 4,43000 Bjelovar</item>
      <item>OPĆA POLJOPRIVREDNA ZADRUGA NEVEN za poljoprivrednu proizvodnju, Letičani, OIB 46969567813, Letičani 34/a,43000 Letičani</item>
      <item>Veljko Bosanac</item>
    </izvorni_sadrzaj>
    <derivirana_varijabla naziv="DomainObject.Predmet.SudioniciListAdressOIB_1">
      <item>FINA, RC ZAGREB, Podružnica Bjelovar, OIB 85821130368, F. Supila 4,43000 Bjelovar</item>
      <item>OPĆA POLJOPRIVREDNA ZADRUGA NEVEN za poljoprivrednu proizvodnju, Letičani, OIB 46969567813, Letičani 34/a,43000 Letičani</item>
      <item>Veljko Bosanac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46969567813</item>
      <item>, OIB null</item>
    </izvorni_sadrzaj>
    <derivirana_varijabla naziv="DomainObject.Predmet.SudioniciListNazivOIB_1">
      <item>, OIB 85821130368</item>
      <item>, OIB 46969567813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C4CE3D-04DE-4C5A-8564-85E445E31D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706</properties:Words>
  <properties:Characters>3835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2015-12-31T10:35:00Z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2015-12-31T10:35:00Z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