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60e9" w14:paraId="efd60e9" w:rsidRDefault="0025158D" w:rsidP="0025158D" w:rsidR="0025158D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p w:rsidRDefault="0025158D" w:rsidP="0025158D" w:rsidR="0025158D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25158D" w:rsidP="0025158D" w:rsidR="0025158D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25158D" w:rsidP="0025158D" w:rsidR="0025158D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25158D" w:rsidP="00D96D1D" w:rsidR="0025158D" w:rsidRPr="00D96D1D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</w:t>
      </w:r>
      <w:r w:rsidR="001536CE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>Poslovni broj: 4 S</w:t>
      </w:r>
      <w:r w:rsidR="00BD755D">
        <w:rPr>
          <w:rFonts w:cs="Times New Roman" w:hAnsi="Times New Roman" w:ascii="Times New Roman"/>
          <w:bCs/>
          <w:snapToGrid w:val="false"/>
          <w:sz w:val="24"/>
          <w:szCs w:val="24"/>
        </w:rPr>
        <w:t>t-8/16-16</w:t>
      </w:r>
    </w:p>
    <w:p w:rsidRDefault="0025158D" w:rsidP="0025158D" w:rsidR="002515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25158D" w:rsidP="0025158D" w:rsidR="0025158D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25158D" w:rsidP="00D96D1D" w:rsidR="00685F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</w:t>
      </w:r>
      <w:r w:rsidR="00685F78" w:rsidRPr="00685F78">
        <w:rPr>
          <w:rFonts w:cs="Times New Roman" w:hAnsi="Times New Roman" w:ascii="Times New Roman"/>
          <w:sz w:val="24"/>
          <w:szCs w:val="24"/>
        </w:rPr>
        <w:t xml:space="preserve">kao stečajnom sucu, </w:t>
      </w:r>
      <w:r w:rsidR="00BD755D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 NION d.o.o.</w:t>
      </w:r>
      <w:r w:rsidR="00BD755D">
        <w:rPr>
          <w:rFonts w:cs="Times New Roman" w:hAnsi="Times New Roman" w:ascii="Times New Roman"/>
        </w:rPr>
        <w:t xml:space="preserve"> </w:t>
      </w:r>
      <w:r w:rsidR="00BD755D">
        <w:rPr>
          <w:rFonts w:cs="Times New Roman" w:hAnsi="Times New Roman" w:ascii="Times New Roman"/>
          <w:sz w:val="24"/>
          <w:szCs w:val="24"/>
        </w:rPr>
        <w:t>Selnik 39, Maruševec, OIB: 74309116771</w:t>
      </w:r>
      <w:r w:rsidRPr="00685F78">
        <w:rPr>
          <w:rFonts w:cs="Times New Roman" w:hAnsi="Times New Roman" w:ascii="Times New Roman"/>
          <w:sz w:val="24"/>
          <w:szCs w:val="24"/>
        </w:rPr>
        <w:t xml:space="preserve">, dana </w:t>
      </w:r>
      <w:r w:rsidR="00BD755D">
        <w:rPr>
          <w:rFonts w:cs="Times New Roman" w:hAnsi="Times New Roman" w:ascii="Times New Roman"/>
          <w:sz w:val="24"/>
          <w:szCs w:val="24"/>
        </w:rPr>
        <w:t>27</w:t>
      </w:r>
      <w:r w:rsidRPr="00685F78">
        <w:rPr>
          <w:rFonts w:cs="Times New Roman" w:hAnsi="Times New Roman" w:ascii="Times New Roman"/>
          <w:sz w:val="24"/>
          <w:szCs w:val="24"/>
        </w:rPr>
        <w:t xml:space="preserve">. </w:t>
      </w:r>
      <w:r w:rsidR="00BD755D">
        <w:rPr>
          <w:rFonts w:cs="Times New Roman" w:hAnsi="Times New Roman" w:ascii="Times New Roman"/>
          <w:sz w:val="24"/>
          <w:szCs w:val="24"/>
        </w:rPr>
        <w:t>travnja</w:t>
      </w:r>
      <w:r w:rsidRPr="00685F78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25158D" w:rsidP="00D96D1D" w:rsidR="0025158D" w:rsidRPr="00685F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85F78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25158D" w:rsidP="0025158D" w:rsidR="0025158D" w:rsidRPr="00685F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5F7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Ročište radi očitovanja o prijedlogu za otvaranje stečajnog postupka te radi rasprave i odlučivanja o otvaranju stečajnog postupka (čl. 123. i 128. SZ-a) nad dužnikom</w:t>
      </w:r>
      <w:r w:rsidR="00BD755D" w:rsidRPr="00BD755D">
        <w:rPr>
          <w:rFonts w:cs="Times New Roman" w:hAnsi="Times New Roman" w:ascii="Times New Roman"/>
          <w:sz w:val="24"/>
          <w:szCs w:val="24"/>
        </w:rPr>
        <w:t xml:space="preserve"> </w:t>
      </w:r>
      <w:r w:rsidR="00BD755D">
        <w:rPr>
          <w:rFonts w:cs="Times New Roman" w:hAnsi="Times New Roman" w:ascii="Times New Roman"/>
          <w:sz w:val="24"/>
          <w:szCs w:val="24"/>
        </w:rPr>
        <w:t>NION d.o.o.</w:t>
      </w:r>
      <w:r w:rsidR="00BD755D">
        <w:rPr>
          <w:rFonts w:cs="Times New Roman" w:hAnsi="Times New Roman" w:ascii="Times New Roman"/>
        </w:rPr>
        <w:t xml:space="preserve"> </w:t>
      </w:r>
      <w:r w:rsidR="00BD755D">
        <w:rPr>
          <w:rFonts w:cs="Times New Roman" w:hAnsi="Times New Roman" w:ascii="Times New Roman"/>
          <w:sz w:val="24"/>
          <w:szCs w:val="24"/>
        </w:rPr>
        <w:t>Selnik 39, Maruševec, OIB: 74309116771</w:t>
      </w:r>
      <w:r w:rsidR="001536CE">
        <w:rPr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5F78" w:rsidP="0025158D" w:rsidR="002515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BD755D">
        <w:rPr>
          <w:rFonts w:cs="Times New Roman" w:hAnsi="Times New Roman" w:ascii="Times New Roman"/>
          <w:sz w:val="24"/>
          <w:szCs w:val="24"/>
        </w:rPr>
        <w:t>5. svibnja 2017. u 12</w:t>
      </w:r>
      <w:r w:rsidR="001536CE">
        <w:rPr>
          <w:rFonts w:cs="Times New Roman" w:hAnsi="Times New Roman" w:ascii="Times New Roman"/>
          <w:sz w:val="24"/>
          <w:szCs w:val="24"/>
        </w:rPr>
        <w:t>,0</w:t>
      </w:r>
      <w:r w:rsidR="0025158D">
        <w:rPr>
          <w:rFonts w:cs="Times New Roman" w:hAnsi="Times New Roman" w:ascii="Times New Roman"/>
          <w:sz w:val="24"/>
          <w:szCs w:val="24"/>
        </w:rPr>
        <w:t>0 sati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685F78" w:rsidR="001536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BD755D" w:rsidP="00BD755D" w:rsidR="00BD755D" w:rsidRPr="00BD755D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FINA, RC Zagreb, Podružnica Varaždin, A. Cesarca 2,</w:t>
      </w:r>
    </w:p>
    <w:p w:rsidRDefault="0025158D" w:rsidP="001536CE" w:rsidR="0025158D" w:rsidRPr="001536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6CE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BD755D">
        <w:rPr>
          <w:rFonts w:cs="Times New Roman" w:hAnsi="Times New Roman" w:ascii="Times New Roman"/>
          <w:sz w:val="24"/>
          <w:szCs w:val="24"/>
        </w:rPr>
        <w:t>Nebojša Kanić, Varaždin, Koprivnička 7, OIB: 89889498246</w:t>
      </w:r>
    </w:p>
    <w:p w:rsidRDefault="0025158D" w:rsidP="0025158D" w:rsidR="0025158D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p w:rsidRDefault="00BD755D" w:rsidP="0025158D" w:rsidR="002515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27</w:t>
      </w:r>
      <w:r w:rsidR="0025158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25158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FF1B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C81762" w:rsidP="0025158D" w:rsidR="00C817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C81762" w:rsidR="00C817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Nemec</w:t>
      </w:r>
      <w:r w:rsidR="00C81762">
        <w:rPr>
          <w:rFonts w:cs="Times New Roman" w:hAnsi="Times New Roman" w:ascii="Times New Roman"/>
          <w:sz w:val="24"/>
          <w:szCs w:val="24"/>
        </w:rPr>
        <w:t>,</w:t>
      </w:r>
      <w:r w:rsidR="00BD755D">
        <w:rPr>
          <w:rFonts w:cs="Times New Roman" w:hAnsi="Times New Roman" w:ascii="Times New Roman"/>
          <w:sz w:val="24"/>
          <w:szCs w:val="24"/>
        </w:rPr>
        <w:t xml:space="preserve"> </w:t>
      </w:r>
      <w:r w:rsidR="00C81762">
        <w:rPr>
          <w:rFonts w:cs="Times New Roman" w:hAnsi="Times New Roman" w:ascii="Times New Roman"/>
          <w:sz w:val="24"/>
          <w:szCs w:val="24"/>
        </w:rPr>
        <w:t>v.</w:t>
      </w:r>
      <w:r w:rsidR="00BD755D">
        <w:rPr>
          <w:rFonts w:cs="Times New Roman" w:hAnsi="Times New Roman" w:ascii="Times New Roman"/>
          <w:sz w:val="24"/>
          <w:szCs w:val="24"/>
        </w:rPr>
        <w:t xml:space="preserve"> </w:t>
      </w:r>
      <w:r w:rsidR="00C81762">
        <w:rPr>
          <w:rFonts w:cs="Times New Roman" w:hAnsi="Times New Roman" w:ascii="Times New Roman"/>
          <w:sz w:val="24"/>
          <w:szCs w:val="24"/>
        </w:rPr>
        <w:t>r.</w:t>
      </w:r>
    </w:p>
    <w:p w:rsidRDefault="00BD755D" w:rsidP="0025147D" w:rsidR="00BD75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755D" w:rsidP="0025147D" w:rsidR="00BD75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47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D755D" w:rsidP="00BD755D" w:rsidR="00BD755D" w:rsidRPr="00BD755D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FINA, RC Zagreb, Podružnica Varaždin, A. Cesarca 2,</w:t>
      </w:r>
    </w:p>
    <w:p w:rsidRDefault="001536CE" w:rsidP="00C81762" w:rsidR="00C81762" w:rsidRPr="001536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1762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BD755D">
        <w:rPr>
          <w:rFonts w:cs="Times New Roman" w:hAnsi="Times New Roman" w:ascii="Times New Roman"/>
          <w:sz w:val="24"/>
          <w:szCs w:val="24"/>
        </w:rPr>
        <w:t>Nebojša Kanić, Varaždin, Koprivnička 7</w:t>
      </w:r>
    </w:p>
    <w:p w:rsidRDefault="0025158D" w:rsidP="00C81762" w:rsidR="0025158D" w:rsidRPr="00C81762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58D"/>
    <w:rsid w:val="00066EE5"/>
    <w:rsid w:val="000B7BE3"/>
    <w:rsid w:val="001536CE"/>
    <w:rsid w:val="001C42A8"/>
    <w:rsid w:val="0025147D"/>
    <w:rsid w:val="0025158D"/>
    <w:rsid w:val="00582854"/>
    <w:rsid w:val="00685F78"/>
    <w:rsid w:val="007B484E"/>
    <w:rsid w:val="009D1C69"/>
    <w:rsid w:val="00BD755D"/>
    <w:rsid w:val="00C81762"/>
    <w:rsid w:val="00D96D1D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58D"/>
  </w:style>
  <w:style w:styleId="Naslov2" w:type="paragraph">
    <w:name w:val="heading 2"/>
    <w:basedOn w:val="Normal"/>
    <w:next w:val="Normal"/>
    <w:link w:val="Naslov2Char"/>
    <w:semiHidden/>
    <w:unhideWhenUsed/>
    <w:qFormat/>
    <w:rsid w:val="0025158D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5158D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25158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5158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58D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15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5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58D"/>
  </w:style>
  <w:style w:styleId="Naslov2" w:type="paragraph">
    <w:name w:val="heading 2"/>
    <w:basedOn w:val="Normal"/>
    <w:next w:val="Normal"/>
    <w:link w:val="Naslov2Char"/>
    <w:semiHidden/>
    <w:unhideWhenUsed/>
    <w:qFormat/>
    <w:rsid w:val="0025158D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5158D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25158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25158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58D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15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5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72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NION društvo s ograničenom odgovornošću za trgovinu i ugostiteljstvo</izvorni_sadrzaj>
    <derivirana_varijabla naziv="DomainObject.Predmet.ProtustrankaFormated_1">  NION društvo s ograničenom odgovornošću za trgovinu i ugostiteljstvo</derivirana_varijabla>
  </DomainObject.Predmet.ProtustrankaFormated>
  <DomainObject.Predmet.ProtustrankaFormatedOIB>
    <izvorni_sadrzaj>  NION društvo s ograničenom odgovornošću za trgovinu i ugostiteljstvo, OIB 74309116771</izvorni_sadrzaj>
    <derivirana_varijabla naziv="DomainObject.Predmet.ProtustrankaFormatedOIB_1">  NION društvo s ograničenom odgovornošću za trgovinu i ugostiteljstvo, OIB 74309116771</derivirana_varijabla>
  </DomainObject.Predmet.ProtustrankaFormatedOIB>
  <DomainObject.Predmet.ProtustrankaFormatedWithAdress>
    <izvorni_sadrzaj> NION društvo s ograničenom odgovornošću za trgovinu i ugostiteljstvo, Selnik 39, 42243 Selnik</izvorni_sadrzaj>
    <derivirana_varijabla naziv="DomainObject.Predmet.ProtustrankaFormatedWithAdress_1"> NION društvo s ograničenom odgovornošću za trgovinu i ugostiteljstvo, Selnik 39, 42243 Selnik</derivirana_varijabla>
  </DomainObject.Predmet.ProtustrankaFormatedWithAdress>
  <DomainObject.Predmet.ProtustrankaFormatedWithAdressOIB>
    <izvorni_sadrzaj> NION društvo s ograničenom odgovornošću za trgovinu i ugostiteljstvo, OIB 74309116771, Selnik 39, 42243 Selnik</izvorni_sadrzaj>
    <derivirana_varijabla naziv="DomainObject.Predmet.ProtustrankaFormatedWithAdressOIB_1"> NION društvo s ograničenom odgovornošću za trgovinu i ugostiteljstvo, OIB 74309116771, Selnik 39, 42243 Selnik</derivirana_varijabla>
  </DomainObject.Predmet.ProtustrankaFormatedWithAdressOIB>
  <DomainObject.Predmet.ProtustrankaWithAdress>
    <izvorni_sadrzaj>NION društvo s ograničenom odgovornošću za trgovinu i ugostiteljstvo Selnik 39, 42243 Selnik</izvorni_sadrzaj>
    <derivirana_varijabla naziv="DomainObject.Predmet.ProtustrankaWithAdress_1">NION društvo s ograničenom odgovornošću za trgovinu i ugostiteljstvo Selnik 39, 42243 Selnik</derivirana_varijabla>
  </DomainObject.Predmet.ProtustrankaWithAdress>
  <DomainObject.Predmet.ProtustrankaWithAdressOIB>
    <izvorni_sadrzaj>NION društvo s ograničenom odgovornošću za trgovinu i ugostiteljstvo, OIB 74309116771, Selnik 39, 42243 Selnik</izvorni_sadrzaj>
    <derivirana_varijabla naziv="DomainObject.Predmet.ProtustrankaWithAdressOIB_1">NION društvo s ograničenom odgovornošću za trgovinu i ugostiteljstvo, OIB 74309116771, Selnik 39, 42243 Selnik</derivirana_varijabla>
  </DomainObject.Predmet.ProtustrankaWithAdressOIB>
  <DomainObject.Predmet.ProtustrankaNazivFormated>
    <izvorni_sadrzaj>NION društvo s ograničenom odgovornošću za trgovinu i ugostiteljstvo</izvorni_sadrzaj>
    <derivirana_varijabla naziv="DomainObject.Predmet.ProtustrankaNazivFormated_1">NION društvo s ograničenom odgovornošću za trgovinu i ugostiteljstvo</derivirana_varijabla>
  </DomainObject.Predmet.ProtustrankaNazivFormated>
  <DomainObject.Predmet.ProtustrankaNazivFormatedOIB>
    <izvorni_sadrzaj>NION društvo s ograničenom odgovornošću za trgovinu i ugostiteljstvo, OIB 74309116771</izvorni_sadrzaj>
    <derivirana_varijabla naziv="DomainObject.Predmet.ProtustrankaNazivFormatedOIB_1">NION društvo s ograničenom odgovornošću za trgovinu i ugostiteljstvo, OIB 74309116771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NION društvo s ograničenom odgovornošću za trgovinu i ugostiteljstvo</item>
    </izvorni_sadrzaj>
    <derivirana_varijabla naziv="DomainObject.Predmet.ProtuStrankaListFormated_1">
      <item>NION društvo s ograničenom odgovornošću za trgovinu i ugostiteljstvo</item>
    </derivirana_varijabla>
  </DomainObject.Predmet.ProtuStrankaListFormated>
  <DomainObject.Predmet.ProtuStrankaListFormatedOIB>
    <izvorni_sadrzaj>
      <item>NION društvo s ograničenom odgovornošću za trgovinu i ugostiteljstvo, OIB 74309116771</item>
    </izvorni_sadrzaj>
    <derivirana_varijabla naziv="DomainObject.Predmet.ProtuStrankaListFormatedOIB_1">
      <item>NION društvo s ograničenom odgovornošću za trgovinu i ugostiteljstvo, OIB 74309116771</item>
    </derivirana_varijabla>
  </DomainObject.Predmet.ProtuStrankaListFormatedOIB>
  <DomainObject.Predmet.ProtuStrankaListFormatedWithAdress>
    <izvorni_sadrzaj>
      <item>NION društvo s ograničenom odgovornošću za trgovinu i ugostiteljstvo, Selnik 39, 42243 Selnik</item>
    </izvorni_sadrzaj>
    <derivirana_varijabla naziv="DomainObject.Predmet.ProtuStrankaListFormatedWithAdress_1">
      <item>NION društvo s ograničenom odgovornošću za trgovinu i ugostiteljstvo, Selnik 39, 42243 Selnik</item>
    </derivirana_varijabla>
  </DomainObject.Predmet.ProtuStrankaListFormatedWithAdress>
  <DomainObject.Predmet.ProtuStrankaListFormatedWithAdressOIB>
    <izvorni_sadrzaj>
      <item>NION društvo s ograničenom odgovornošću za trgovinu i ugostiteljstvo, OIB 74309116771, Selnik 39, 42243 Selnik</item>
    </izvorni_sadrzaj>
    <derivirana_varijabla naziv="DomainObject.Predmet.ProtuStrankaListFormatedWithAdressOIB_1">
      <item>NION društvo s ograničenom odgovornošću za trgovinu i ugostiteljstvo, OIB 74309116771, Selnik 39, 42243 Selnik</item>
    </derivirana_varijabla>
  </DomainObject.Predmet.ProtuStrankaListFormatedWithAdressOIB>
  <DomainObject.Predmet.ProtuStrankaListNazivFormated>
    <izvorni_sadrzaj>
      <item>NION društvo s ograničenom odgovornošću za trgovinu i ugostiteljstvo</item>
    </izvorni_sadrzaj>
    <derivirana_varijabla naziv="DomainObject.Predmet.ProtuStrankaListNazivFormated_1">
      <item>NION društvo s ograničenom odgovornošću za trgovinu i ugostiteljstvo</item>
    </derivirana_varijabla>
  </DomainObject.Predmet.ProtuStrankaListNazivFormated>
  <DomainObject.Predmet.ProtuStrankaListNazivFormatedOIB>
    <izvorni_sadrzaj>
      <item>NION društvo s ograničenom odgovornošću za trgovinu i ugostiteljstvo, OIB 74309116771</item>
    </izvorni_sadrzaj>
    <derivirana_varijabla naziv="DomainObject.Predmet.ProtuStrankaListNazivFormatedOIB_1">
      <item>NION društvo s ograničenom odgovornošću za trgovinu i ugostiteljstvo, OIB 74309116771</item>
    </derivirana_varijabla>
  </DomainObject.Predmet.ProtuStrankaListNazivFormatedOIB>
  <DomainObject.Predmet.OstaliListFormated>
    <izvorni_sadrzaj>
      <item>Sudski registar</item>
      <item>Nebojša Kanić</item>
      <item>ŽDO VARAŽDIN, Građansko-upravni odjel</item>
      <item>sudski registar</item>
    </izvorni_sadrzaj>
    <derivirana_varijabla naziv="DomainObject.Predmet.OstaliListFormated_1">
      <item>Sudski registar</item>
      <item>Nebojša Kanić</item>
      <item>ŽDO VARAŽDIN, Građansko-upravni odjel</item>
      <item>sudski registar</item>
    </derivirana_varijabla>
  </DomainObject.Predmet.OstaliListFormated>
  <DomainObject.Predmet.OstaliListFormatedOIB>
    <izvorni_sadrzaj>
      <item>Sudski registar</item>
      <item>Nebojša Kanić, OIB 89889498246</item>
      <item>ŽDO VARAŽDIN, Građansko-upravni odjel</item>
      <item>sudski registar</item>
    </izvorni_sadrzaj>
    <derivirana_varijabla naziv="DomainObject.Predmet.OstaliListFormatedOIB_1">
      <item>Sudski registar</item>
      <item>Nebojša Kanić, OIB 89889498246</item>
      <item>ŽDO VARAŽDIN, Građansko-upravni odjel</item>
      <item>sudski registar</item>
    </derivirana_varijabla>
  </DomainObject.Predmet.OstaliListFormatedOIB>
  <DomainObject.Predmet.OstaliListFormatedWithAdress>
    <izvorni_sadrzaj>
      <item>Sudski registar</item>
      <item>Nebojša Kanić, Koprivnička 7, 42000 Varaždin</item>
      <item>ŽDO VARAŽDIN, Građansko-upravni odjel</item>
      <item>sudski registar</item>
    </izvorni_sadrzaj>
    <derivirana_varijabla naziv="DomainObject.Predmet.OstaliListFormatedWithAdress_1">
      <item>Sudski registar</item>
      <item>Nebojša Kanić, Koprivnička 7, 42000 Varaždin</item>
      <item>ŽDO VARAŽDIN, Građansko-upravni odjel</item>
      <item>sudski registar</item>
    </derivirana_varijabla>
  </DomainObject.Predmet.OstaliListFormatedWithAdress>
  <DomainObject.Predmet.OstaliListFormatedWithAdressOIB>
    <izvorni_sadrzaj>
      <item>Sudski registar</item>
      <item>Nebojša Kanić, OIB 89889498246, Koprivnička 7, 42000 Varaždin</item>
      <item>ŽDO VARAŽDIN, Građansko-upravni odjel</item>
      <item>sudski registar</item>
    </izvorni_sadrzaj>
    <derivirana_varijabla naziv="DomainObject.Predmet.OstaliListFormatedWithAdressOIB_1">
      <item>Sudski registar</item>
      <item>Nebojša Kanić, OIB 89889498246, Koprivnička 7, 42000 Varaždin</item>
      <item>ŽDO VARAŽDIN, Građansko-upravni odjel</item>
      <item>sudski registar</item>
    </derivirana_varijabla>
  </DomainObject.Predmet.OstaliListFormatedWithAdressOIB>
  <DomainObject.Predmet.OstaliListNazivFormated>
    <izvorni_sadrzaj>
      <item>Sudski registar</item>
      <item>Nebojša Kanić</item>
      <item>ŽDO VARAŽDIN, Građansko-upravni odjel</item>
      <item>sudski registar</item>
    </izvorni_sadrzaj>
    <derivirana_varijabla naziv="DomainObject.Predmet.OstaliListNazivFormated_1">
      <item>Sudski registar</item>
      <item>Nebojša Kanić</item>
      <item>ŽDO VARAŽDIN, Građansko-upravni odjel</item>
      <item>sudski registar</item>
    </derivirana_varijabla>
  </DomainObject.Predmet.OstaliListNazivFormated>
  <DomainObject.Predmet.OstaliListNazivFormatedOIB>
    <izvorni_sadrzaj>
      <item>Sudski registar</item>
      <item>Nebojša Kanić, OIB 89889498246</item>
      <item>ŽDO VARAŽDIN, Građansko-upravni odjel</item>
      <item>sudski registar</item>
    </izvorni_sadrzaj>
    <derivirana_varijabla naziv="DomainObject.Predmet.OstaliListNazivFormatedOIB_1">
      <item>Sudski registar</item>
      <item>Nebojša Kanić, OIB 89889498246</item>
      <item>ŽDO VARAŽDIN, Građansko-upravni odjel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NION društvo s ograničenom odgovornošću za trgovinu i ugostiteljstvo</izvorni_sadrzaj>
    <derivirana_varijabla naziv="DomainObject.Predmet.ProtustrankaIDrugi_1">NION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NION društvo s ograničenom odgovornošću za trgovinu i ugostiteljstvo, OIB 74309116771, Selnik 39, 42243 Selnik</izvorni_sadrzaj>
    <derivirana_varijabla naziv="DomainObject.Predmet.ProtustrankaIDrugiAdressOIB_1">NION društvo s ograničenom odgovornošću za trgovinu i ugostiteljstvo, OIB 74309116771, Selnik 39, 42243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NION društvo s ograničenom odgovornošću za trgovinu i ugostiteljstvo</item>
      <item>Sudski registar</item>
      <item>Nebojša Kanić</item>
      <item>ŽDO VARAŽDIN, Građansko-upravni odjel</item>
      <item>sudski registar</item>
    </izvorni_sadrzaj>
    <derivirana_varijabla naziv="DomainObject.Predmet.SudioniciListNaziv_1">
      <item>Financijska agencija</item>
      <item>NION društvo s ograničenom odgovornošću za trgovinu i ugostiteljstvo</item>
      <item>Sudski registar</item>
      <item>Nebojša Kanić</item>
      <item>ŽDO VARAŽDIN, Građansko-upravni odjel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NION društvo s ograničenom odgovornošću za trgovinu i ugostiteljstvo, OIB 74309116771, Selnik 39,42243 Selnik</item>
      <item>Sudski registar</item>
      <item>Nebojša Kanić, OIB 89889498246, Koprivnička 7,42000 Varaždin</item>
      <item>ŽDO VARAŽDIN, Građansko-upravni odjel</item>
      <item>sudski registar</item>
    </izvorni_sadrzaj>
    <derivirana_varijabla naziv="DomainObject.Predmet.SudioniciListAdressOIB_1">
      <item>Financijska agencija, OIB 85821130368, Ulica grada Vukovara 70,10000 Zagreb</item>
      <item>NION društvo s ograničenom odgovornošću za trgovinu i ugostiteljstvo, OIB 74309116771, Selnik 39,42243 Selnik</item>
      <item>Sudski registar</item>
      <item>Nebojša Kanić, OIB 89889498246, Koprivnička 7,42000 Varaždin</item>
      <item>ŽDO VARAŽDIN, Građansko-upravni odjel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74309116771</item>
      <item>, OIB null</item>
      <item>, OIB 89889498246</item>
      <item>, OIB null</item>
      <item>, OIB null</item>
    </izvorni_sadrzaj>
    <derivirana_varijabla naziv="DomainObject.Predmet.SudioniciListNazivOIB_1">
      <item>, OIB 85821130368</item>
      <item>, OIB 74309116771</item>
      <item>, OIB null</item>
      <item>, OIB 89889498246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1029</properties:Characters>
  <properties:Lines>42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2017-04-27T11:45:00Z</dcterms:created>
  <dc:creator>Katarina Breški</dc:creator>
  <cp:lastModifiedBy>Katarina Breški</cp:lastModifiedBy>
  <cp:lastPrinted>2017-03-17T09:08:00Z</cp:lastPrinted>
  <dcterms:modified xmlns:xsi="http://www.w3.org/2001/XMLSchema-instance" xsi:type="dcterms:W3CDTF">2017-04-27T11:54:00Z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