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d672" w14:paraId="5e4d672" w:rsidRDefault="00E4118F" w:rsidP="00E4118F" w:rsidR="00E4118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18F" w:rsidP="00E4118F" w:rsidR="00E4118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4118F" w:rsidP="00E4118F" w:rsidR="00E411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4118F" w:rsidP="00E4118F" w:rsidR="00E411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4118F" w:rsidP="00E4118F" w:rsidR="00E4118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4118F" w:rsidP="00E4118F" w:rsidR="00E4118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4118F" w:rsidP="00E4118F" w:rsidR="00E4118F" w:rsidRPr="005D578C">
      <w:pPr>
        <w:jc w:val="center"/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4118F" w:rsidP="00E4118F" w:rsidR="00E4118F" w:rsidRPr="005D578C">
      <w:pPr>
        <w:rPr>
          <w:rFonts w:cs="Times New Roman" w:eastAsia="Times New Roman"/>
          <w:szCs w:val="24"/>
        </w:rPr>
      </w:pPr>
    </w:p>
    <w:p w:rsidRDefault="00E4118F" w:rsidP="00E4118F" w:rsidR="00E4118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PLANETARIJ 8 d. o. o. Pula, Rizzijeva 34, OIB 17387574315, MBS 130034767,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D3C46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9D3C4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E4118F" w:rsidP="00E4118F" w:rsidR="00E4118F" w:rsidRPr="005D578C">
      <w:pPr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4118F" w:rsidP="00E4118F" w:rsidR="00E4118F" w:rsidRPr="005D578C">
      <w:pPr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PLANETARIJ 8 d. o. o. Pula, Rizzijeva 34, OIB 17387574315, MBS 130034767,</w:t>
      </w:r>
      <w:r w:rsidRPr="005D578C">
        <w:rPr>
          <w:rFonts w:cs="Times New Roman" w:eastAsia="Times New Roman"/>
          <w:szCs w:val="24"/>
        </w:rPr>
        <w:t xml:space="preserve"> s danom </w:t>
      </w:r>
      <w:r w:rsidR="009D3C46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9D3C4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4118F" w:rsidP="00E4118F" w:rsidR="00E4118F" w:rsidRPr="005D578C">
      <w:pPr>
        <w:rPr>
          <w:rFonts w:cs="Times New Roman" w:eastAsia="Times New Roman"/>
          <w:szCs w:val="24"/>
        </w:rPr>
      </w:pPr>
    </w:p>
    <w:p w:rsidRDefault="00E4118F" w:rsidP="00E4118F" w:rsidR="00E4118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E4118F" w:rsidP="00E4118F" w:rsidR="00E4118F">
      <w:pPr>
        <w:ind w:firstLine="708"/>
        <w:rPr>
          <w:rFonts w:cs="Times New Roman" w:eastAsia="Times New Roman"/>
          <w:szCs w:val="20"/>
        </w:rPr>
      </w:pPr>
    </w:p>
    <w:p w:rsidRDefault="00E4118F" w:rsidP="00E4118F" w:rsidR="00E411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PLANETARIJ 8 d. o. o. Pula, Rizzijeva 34, OIB 17387574315, MBS 130034767.</w:t>
      </w:r>
    </w:p>
    <w:p w:rsidRDefault="00E4118F" w:rsidP="00E4118F" w:rsidR="00E4118F">
      <w:pPr>
        <w:rPr>
          <w:rFonts w:cs="Times New Roman" w:eastAsia="Times New Roman"/>
          <w:szCs w:val="24"/>
        </w:rPr>
      </w:pPr>
    </w:p>
    <w:p w:rsidRDefault="00E4118F" w:rsidP="00E4118F" w:rsidR="00E411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PLANETARIJ 8 d. o. o. Pula, Rizzijeva 34, OIB 17387574315, MBS 130034767.</w:t>
      </w:r>
    </w:p>
    <w:p w:rsidRDefault="00E4118F" w:rsidP="00E4118F" w:rsidR="00E4118F">
      <w:pPr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4118F" w:rsidP="00E4118F" w:rsidR="00E4118F">
      <w:pPr>
        <w:ind w:firstLine="708"/>
        <w:rPr>
          <w:rFonts w:cs="Times New Roman" w:eastAsia="Times New Roman"/>
          <w:szCs w:val="24"/>
        </w:rPr>
      </w:pPr>
    </w:p>
    <w:p w:rsidRDefault="00E4118F" w:rsidP="00E4118F" w:rsidR="00E411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PLANETARIJ 8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St-587/2015-3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4118F" w:rsidP="00E4118F" w:rsidR="00E4118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4118F" w:rsidP="00E4118F" w:rsidR="00E4118F" w:rsidRPr="005D578C">
      <w:pPr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D3C46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9D3C4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4118F" w:rsidP="00E4118F" w:rsidR="00E4118F" w:rsidRPr="005D578C">
      <w:pPr>
        <w:jc w:val="center"/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E4118F" w:rsidP="00E4118F" w:rsidR="00E4118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25CCB">
        <w:rPr>
          <w:rFonts w:cs="Times New Roman" w:eastAsia="Times New Roman"/>
          <w:szCs w:val="24"/>
        </w:rPr>
        <w:t xml:space="preserve">, v. r. </w:t>
      </w:r>
    </w:p>
    <w:p w:rsidRDefault="00E4118F" w:rsidP="00E4118F" w:rsidR="00E4118F">
      <w:pPr>
        <w:jc w:val="left"/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jc w:val="left"/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4118F" w:rsidP="00E4118F" w:rsidR="00E4118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4118F" w:rsidP="00E4118F" w:rsidR="00E411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4118F" w:rsidP="00E4118F" w:rsidR="00E4118F">
      <w:pPr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rPr>
          <w:rFonts w:cs="Times New Roman" w:eastAsia="Times New Roman"/>
          <w:szCs w:val="24"/>
        </w:rPr>
      </w:pPr>
    </w:p>
    <w:p w:rsidRDefault="00E4118F" w:rsidP="00E4118F" w:rsidR="00E4118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4118F" w:rsidP="00E4118F" w:rsidR="00E411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4118F" w:rsidP="00E4118F" w:rsidR="00E411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PLANETARIJ 8 d. o. o. Pula, Rizzijeva 34, </w:t>
      </w:r>
    </w:p>
    <w:p w:rsidRDefault="00E4118F" w:rsidP="00E4118F" w:rsidR="00E411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Franco Enrico Borghi, R. Italija, Brescia, Via Francesco Crispi N. 3, </w:t>
      </w:r>
    </w:p>
    <w:p w:rsidRDefault="00E4118F" w:rsidP="00E4118F" w:rsidR="00E4118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4118F" w:rsidP="00E4118F" w:rsidR="00E411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4118F" w:rsidP="00E4118F" w:rsidR="00E4118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E4118F" w:rsidP="00E4118F" w:rsidR="00E411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4118F" w:rsidP="00E4118F" w:rsidR="00E411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4118F" w:rsidP="00E4118F" w:rsidR="00E411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4118F" w:rsidP="00E4118F" w:rsidR="00E4118F"/>
    <w:p w:rsidRDefault="00E4118F" w:rsidP="00E4118F" w:rsidR="00E4118F"/>
    <w:p w:rsidRDefault="00E4118F" w:rsidP="00E4118F" w:rsidR="00E4118F"/>
    <w:p w:rsidRDefault="00E4118F" w:rsidP="00E4118F" w:rsidR="00E4118F"/>
    <w:p w:rsidRDefault="00E4118F" w:rsidP="00E4118F" w:rsidR="00E4118F"/>
    <w:p w:rsidRDefault="00E4118F" w:rsidP="00E4118F" w:rsidR="00E4118F"/>
    <w:p w:rsidRDefault="00E4118F" w:rsidP="00E4118F" w:rsidR="00E4118F"/>
    <w:p w:rsidRDefault="00B83D1C" w:rsidR="00387208"/>
    <w:sectPr w:rsidSect="00E31E2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18F" w:rsidP="00E4118F" w:rsidR="00E4118F">
      <w:r>
        <w:separator/>
      </w:r>
    </w:p>
  </w:endnote>
  <w:endnote w:id="0" w:type="continuationSeparator">
    <w:p w:rsidRDefault="00E4118F" w:rsidP="00E4118F" w:rsidR="00E41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18F" w:rsidP="00E4118F" w:rsidR="00E4118F">
      <w:r>
        <w:separator/>
      </w:r>
    </w:p>
  </w:footnote>
  <w:footnote w:id="0" w:type="continuationSeparator">
    <w:p w:rsidRDefault="00E4118F" w:rsidP="00E4118F" w:rsidR="00E41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18F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83D1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St-587/2015-4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18F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11 St-587/2015-4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182C48"/>
    <w:rsid w:val="0075528E"/>
    <w:rsid w:val="0079403F"/>
    <w:rsid w:val="009D3C46"/>
    <w:rsid w:val="00B83D1C"/>
    <w:rsid w:val="00D25CCB"/>
    <w:rsid w:val="00E4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18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1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4118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1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18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1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118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D1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83D1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83D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83D1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18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1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4118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11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18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11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118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3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D1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3D1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3D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3D1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St-587/2015</izvorni_sadrzaj>
    <derivirana_varijabla naziv="DomainObject.Predmet.OznakaBroj_1">St-587/2015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PLANETARIJ 8 d.o.o. PULA</izvorni_sadrzaj>
    <derivirana_varijabla naziv="DomainObject.Predmet.ProtustrankaFormated_1">  PLANETARIJ 8 d.o.o. PULA</derivirana_varijabla>
  </DomainObject.Predmet.ProtustrankaFormated>
  <DomainObject.Predmet.ProtustrankaFormatedOIB>
    <izvorni_sadrzaj>  PLANETARIJ 8 d.o.o. PULA, OIB 17387574315</izvorni_sadrzaj>
    <derivirana_varijabla naziv="DomainObject.Predmet.ProtustrankaFormatedOIB_1">  PLANETARIJ 8 d.o.o. PULA, OIB 17387574315</derivirana_varijabla>
  </DomainObject.Predmet.ProtustrankaFormatedOIB>
  <DomainObject.Predmet.ProtustrankaFormatedWithAdress>
    <izvorni_sadrzaj> PLANETARIJ 8 d.o.o. PULA, Rizzijeva 34, 52100 Pula</izvorni_sadrzaj>
    <derivirana_varijabla naziv="DomainObject.Predmet.ProtustrankaFormatedWithAdress_1"> PLANETARIJ 8 d.o.o. PULA, Rizzijeva 34, 52100 Pula</derivirana_varijabla>
  </DomainObject.Predmet.ProtustrankaFormatedWithAdress>
  <DomainObject.Predmet.ProtustrankaFormatedWithAdressOIB>
    <izvorni_sadrzaj> PLANETARIJ 8 d.o.o. PULA, OIB 17387574315, Rizzijeva 34, 52100 Pula</izvorni_sadrzaj>
    <derivirana_varijabla naziv="DomainObject.Predmet.ProtustrankaFormatedWithAdressOIB_1"> PLANETARIJ 8 d.o.o. PULA, OIB 17387574315, Rizzijeva 34, 52100 Pula</derivirana_varijabla>
  </DomainObject.Predmet.ProtustrankaFormatedWithAdressOIB>
  <DomainObject.Predmet.ProtustrankaWithAdress>
    <izvorni_sadrzaj>PLANETARIJ 8 d.o.o. PULA Rizzijeva 34, 52100 Pula</izvorni_sadrzaj>
    <derivirana_varijabla naziv="DomainObject.Predmet.ProtustrankaWithAdress_1">PLANETARIJ 8 d.o.o. PULA Rizzijeva 34, 52100 Pula</derivirana_varijabla>
  </DomainObject.Predmet.ProtustrankaWithAdress>
  <DomainObject.Predmet.ProtustrankaWithAdressOIB>
    <izvorni_sadrzaj>PLANETARIJ 8 d.o.o. PULA, OIB 17387574315, Rizzijeva 34, 52100 Pula</izvorni_sadrzaj>
    <derivirana_varijabla naziv="DomainObject.Predmet.ProtustrankaWithAdressOIB_1">PLANETARIJ 8 d.o.o. PULA, OIB 17387574315, Rizzijeva 34, 52100 Pula</derivirana_varijabla>
  </DomainObject.Predmet.ProtustrankaWithAdressOIB>
  <DomainObject.Predmet.ProtustrankaNazivFormated>
    <izvorni_sadrzaj>PLANETARIJ 8 d.o.o. PULA</izvorni_sadrzaj>
    <derivirana_varijabla naziv="DomainObject.Predmet.ProtustrankaNazivFormated_1">PLANETARIJ 8 d.o.o. PULA</derivirana_varijabla>
  </DomainObject.Predmet.ProtustrankaNazivFormated>
  <DomainObject.Predmet.ProtustrankaNazivFormatedOIB>
    <izvorni_sadrzaj>PLANETARIJ 8 d.o.o. PULA, OIB 17387574315</izvorni_sadrzaj>
    <derivirana_varijabla naziv="DomainObject.Predmet.ProtustrankaNazivFormatedOIB_1">PLANETARIJ 8 d.o.o. PULA, OIB 17387574315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81758.70</izvorni_sadrzaj>
    <derivirana_varijabla naziv="DomainObject.Predmet.TrenutnaVrijednost_1">81758.70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PLANETARIJ 8 d.o.o. PULA</item>
    </izvorni_sadrzaj>
    <derivirana_varijabla naziv="DomainObject.Predmet.ProtuStrankaListFormated_1">
      <item>PLANETARIJ 8 d.o.o. PULA</item>
    </derivirana_varijabla>
  </DomainObject.Predmet.ProtuStrankaListFormated>
  <DomainObject.Predmet.ProtuStrankaListFormatedOIB>
    <izvorni_sadrzaj>
      <item>PLANETARIJ 8 d.o.o. PULA, OIB 17387574315</item>
    </izvorni_sadrzaj>
    <derivirana_varijabla naziv="DomainObject.Predmet.ProtuStrankaListFormatedOIB_1">
      <item>PLANETARIJ 8 d.o.o. PULA, OIB 17387574315</item>
    </derivirana_varijabla>
  </DomainObject.Predmet.ProtuStrankaListFormatedOIB>
  <DomainObject.Predmet.ProtuStrankaListFormatedWithAdress>
    <izvorni_sadrzaj>
      <item>PLANETARIJ 8 d.o.o. PULA, Rizzijeva 34, 52100 Pula</item>
    </izvorni_sadrzaj>
    <derivirana_varijabla naziv="DomainObject.Predmet.ProtuStrankaListFormatedWithAdress_1">
      <item>PLANETARIJ 8 d.o.o. PULA, Rizzijeva 34, 52100 Pula</item>
    </derivirana_varijabla>
  </DomainObject.Predmet.ProtuStrankaListFormatedWithAdress>
  <DomainObject.Predmet.ProtuStrankaListFormatedWithAdressOIB>
    <izvorni_sadrzaj>
      <item>PLANETARIJ 8 d.o.o. PULA, OIB 17387574315, Rizzijeva 34, 52100 Pula</item>
    </izvorni_sadrzaj>
    <derivirana_varijabla naziv="DomainObject.Predmet.ProtuStrankaListFormatedWithAdressOIB_1">
      <item>PLANETARIJ 8 d.o.o. PULA, OIB 17387574315, Rizzijeva 34, 52100 Pula</item>
    </derivirana_varijabla>
  </DomainObject.Predmet.ProtuStrankaListFormatedWithAdressOIB>
  <DomainObject.Predmet.ProtuStrankaListNazivFormated>
    <izvorni_sadrzaj>
      <item>PLANETARIJ 8 d.o.o. PULA</item>
    </izvorni_sadrzaj>
    <derivirana_varijabla naziv="DomainObject.Predmet.ProtuStrankaListNazivFormated_1">
      <item>PLANETARIJ 8 d.o.o. PULA</item>
    </derivirana_varijabla>
  </DomainObject.Predmet.ProtuStrankaListNazivFormated>
  <DomainObject.Predmet.ProtuStrankaListNazivFormatedOIB>
    <izvorni_sadrzaj>
      <item>PLANETARIJ 8 d.o.o. PULA, OIB 17387574315</item>
    </izvorni_sadrzaj>
    <derivirana_varijabla naziv="DomainObject.Predmet.ProtuStrankaListNazivFormatedOIB_1">
      <item>PLANETARIJ 8 d.o.o. PULA, OIB 17387574315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PLANETARIJ 8 d.o.o. PULA</izvorni_sadrzaj>
    <derivirana_varijabla naziv="DomainObject.Predmet.ProtustrankaIDrugi_1">PLANETARIJ 8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PLANETARIJ 8 d.o.o. PULA, OIB 17387574315, Rizzijeva 34, 52100 Pula</izvorni_sadrzaj>
    <derivirana_varijabla naziv="DomainObject.Predmet.ProtustrankaIDrugiAdressOIB_1">PLANETARIJ 8 d.o.o. PULA, OIB 17387574315, Rizzijeva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PLANETARIJ 8 d.o.o. PULA</item>
    </izvorni_sadrzaj>
    <derivirana_varijabla naziv="DomainObject.Predmet.SudioniciListNaziv_1">
      <item>FINANCIJSKA AGENCIJA, RC RIJEKA, PODRUŽNICA PULA, PULA</item>
      <item>PLANETARIJ 8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PLANETARIJ 8 d.o.o. PULA, OIB 17387574315, Rizzijeva 34,52100 Pula</item>
    </izvorni_sadrzaj>
    <derivirana_varijabla naziv="DomainObject.Predmet.SudioniciListAdressOIB_1">
      <item>FINANCIJSKA AGENCIJA, RC RIJEKA, PODRUŽNICA PULA, PULA, OIB 85821130368, Giardini 5,52100 Pula</item>
      <item>PLANETARIJ 8 d.o.o. PULA, OIB 17387574315, Rizzijeva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17387574315</item>
    </izvorni_sadrzaj>
    <derivirana_varijabla naziv="DomainObject.Predmet.SudioniciListNazivOIB_1">
      <item>, OIB 85821130368</item>
      <item>, OIB 17387574315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3084</properties:Characters>
  <properties:Lines>84</properties:Lines>
  <properties:Paragraphs>30</properties:Paragraphs>
  <properties:TotalTime>6</properties:TotalTime>
  <properties:ScaleCrop>false</properties:ScaleCrop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2016-02-29T08:51:00Z</dcterms:created>
  <dc:creator>Mihaela Kaligari</dc:creator>
  <dc:description/>
  <cp:keywords/>
  <cp:lastModifiedBy>Mihaela Kaligari</cp:lastModifiedBy>
  <dcterms:modified xmlns:xsi="http://www.w3.org/2001/XMLSchema-instance" xsi:type="dcterms:W3CDTF">2016-02-29T11:22:00Z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