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5e80" w14:paraId="1f05e80" w:rsidRDefault="004358FF" w:rsidP="004358FF" w:rsidR="002835DB" w:rsidRPr="000978FD">
      <w:pPr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b/>
          <w:lang w:val="hr-HR"/>
        </w:rPr>
        <w:t xml:space="preserve">               </w:t>
      </w:r>
      <w:r w:rsidR="001D62EC" w:rsidRPr="000978F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61B3" w:rsidRPr="000978FD">
        <w:rPr>
          <w:b/>
          <w:lang w:val="hr-HR"/>
        </w:rPr>
        <w:t xml:space="preserve">                      </w:t>
      </w:r>
      <w:r>
        <w:rPr>
          <w:b/>
          <w:lang w:val="hr-HR"/>
        </w:rPr>
        <w:t xml:space="preserve">                               </w:t>
      </w:r>
      <w:r w:rsidR="0000089A">
        <w:rPr>
          <w:b/>
          <w:lang w:val="hr-HR"/>
        </w:rPr>
        <w:t xml:space="preserve">                       </w:t>
      </w:r>
      <w:r w:rsidR="00B761B3" w:rsidRPr="000978FD">
        <w:rPr>
          <w:b/>
          <w:lang w:val="hr-HR"/>
        </w:rPr>
        <w:t xml:space="preserve"> Posl. br. 12. Stpn-</w:t>
      </w:r>
      <w:r w:rsidR="00B715B5">
        <w:rPr>
          <w:b/>
          <w:lang w:val="hr-HR"/>
        </w:rPr>
        <w:t>4</w:t>
      </w:r>
      <w:r w:rsidR="00F17933">
        <w:rPr>
          <w:b/>
          <w:lang w:val="hr-HR"/>
        </w:rPr>
        <w:t>6/2016</w:t>
      </w:r>
    </w:p>
    <w:p w:rsidRDefault="006079C4" w:rsidP="002835DB" w:rsidR="006079C4" w:rsidRPr="00CA4C62">
      <w:pPr>
        <w:rPr>
          <w:sz w:val="4"/>
          <w:szCs w:val="4"/>
          <w:lang w:eastAsia="hr-HR" w:val="hr-HR"/>
        </w:rPr>
      </w:pPr>
    </w:p>
    <w:p w:rsidRDefault="000666EB" w:rsidP="000666EB" w:rsidR="000666EB" w:rsidRPr="000978FD">
      <w:pPr>
        <w:pStyle w:val="Naslov1"/>
        <w:jc w:val="both"/>
      </w:pPr>
      <w:r w:rsidRPr="000978FD">
        <w:t>REPUBLIKA HRVATSKA</w:t>
      </w:r>
    </w:p>
    <w:p w:rsidRDefault="000666EB" w:rsidP="000666EB" w:rsidR="000666EB" w:rsidRPr="000978FD">
      <w:pPr>
        <w:jc w:val="both"/>
        <w:rPr>
          <w:lang w:val="hr-HR"/>
        </w:rPr>
      </w:pPr>
      <w:r w:rsidRPr="000978FD">
        <w:rPr>
          <w:b/>
          <w:lang w:val="hr-HR"/>
        </w:rPr>
        <w:t xml:space="preserve">TRGOVAČKI SUD U SPLITU </w:t>
      </w:r>
      <w:r w:rsidRPr="000978FD">
        <w:rPr>
          <w:lang w:val="hr-HR"/>
        </w:rPr>
        <w:t xml:space="preserve">            </w:t>
      </w:r>
      <w:r w:rsidRPr="000978FD">
        <w:rPr>
          <w:lang w:val="hr-HR"/>
        </w:rPr>
        <w:tab/>
      </w:r>
      <w:r w:rsidRPr="000978FD">
        <w:rPr>
          <w:lang w:val="hr-HR"/>
        </w:rPr>
        <w:tab/>
      </w:r>
      <w:r w:rsidRPr="000978FD">
        <w:rPr>
          <w:lang w:val="hr-HR"/>
        </w:rPr>
        <w:tab/>
        <w:t xml:space="preserve">      </w:t>
      </w:r>
    </w:p>
    <w:p w:rsidRDefault="000666EB" w:rsidP="000666EB" w:rsidR="000666EB" w:rsidRPr="000978FD">
      <w:pPr>
        <w:rPr>
          <w:b/>
          <w:lang w:val="hr-HR"/>
        </w:rPr>
      </w:pPr>
      <w:r w:rsidRPr="000978FD">
        <w:rPr>
          <w:b/>
          <w:lang w:val="hr-HR"/>
        </w:rPr>
        <w:t>Split, Sukoišanska br. 6</w:t>
      </w:r>
    </w:p>
    <w:p w:rsidRDefault="000666EB" w:rsidP="000666EB" w:rsidR="000666EB" w:rsidRPr="00A70175">
      <w:pPr>
        <w:rPr>
          <w:sz w:val="22"/>
          <w:szCs w:val="22"/>
          <w:lang w:val="hr-HR"/>
        </w:rPr>
      </w:pPr>
    </w:p>
    <w:p w:rsidRDefault="00C6791C" w:rsidP="00C6791C" w:rsidR="00C6791C" w:rsidRPr="000978FD">
      <w:pPr>
        <w:pStyle w:val="Naslov1"/>
      </w:pPr>
      <w:r w:rsidRPr="000978FD">
        <w:t>U  I M E  R E P U B L I K E  H R V A T S K E</w:t>
      </w:r>
    </w:p>
    <w:p w:rsidRDefault="00C6791C" w:rsidP="00C6791C" w:rsidR="00C6791C" w:rsidRPr="000978FD">
      <w:pPr>
        <w:rPr>
          <w:lang w:eastAsia="hr-HR" w:val="hr-HR"/>
        </w:rPr>
      </w:pPr>
    </w:p>
    <w:p w:rsidRDefault="000666EB" w:rsidP="000666EB" w:rsidR="000666EB" w:rsidRPr="000978FD">
      <w:pPr>
        <w:pStyle w:val="Naslov2"/>
        <w:rPr>
          <w:b/>
          <w:bCs/>
          <w:szCs w:val="24"/>
        </w:rPr>
      </w:pPr>
      <w:r w:rsidRPr="000978FD">
        <w:rPr>
          <w:b/>
          <w:bCs/>
          <w:szCs w:val="24"/>
        </w:rPr>
        <w:t xml:space="preserve">R J E Š E NJ E </w:t>
      </w:r>
    </w:p>
    <w:p w:rsidRDefault="000666EB" w:rsidP="000666EB" w:rsidR="000666EB" w:rsidRPr="00CA4C62">
      <w:pPr>
        <w:rPr>
          <w:sz w:val="20"/>
          <w:szCs w:val="20"/>
          <w:lang w:val="hr-HR"/>
        </w:rPr>
      </w:pPr>
    </w:p>
    <w:p w:rsidRDefault="000666EB" w:rsidP="000666EB" w:rsidR="000666EB" w:rsidRPr="000978FD">
      <w:pPr>
        <w:pStyle w:val="Tijeloteksta"/>
        <w:rPr>
          <w:szCs w:val="24"/>
          <w:lang w:val="hr-HR"/>
        </w:rPr>
      </w:pPr>
      <w:r w:rsidRPr="000978FD">
        <w:rPr>
          <w:szCs w:val="24"/>
          <w:lang w:val="hr-HR"/>
        </w:rPr>
        <w:tab/>
        <w:t>Tr</w:t>
      </w:r>
      <w:r w:rsidR="0072414C" w:rsidRPr="000978FD">
        <w:rPr>
          <w:szCs w:val="24"/>
          <w:lang w:val="hr-HR"/>
        </w:rPr>
        <w:t>govački sud u Splitu, po sucu t</w:t>
      </w:r>
      <w:r w:rsidRPr="000978FD">
        <w:rPr>
          <w:szCs w:val="24"/>
          <w:lang w:val="hr-HR"/>
        </w:rPr>
        <w:t>og suda Pašku Bačiću, kao sucu</w:t>
      </w:r>
      <w:r w:rsidR="00AB44B5" w:rsidRPr="000978FD">
        <w:rPr>
          <w:szCs w:val="24"/>
          <w:lang w:val="hr-HR"/>
        </w:rPr>
        <w:t xml:space="preserve"> pojedincu</w:t>
      </w:r>
      <w:r w:rsidRPr="000978FD">
        <w:rPr>
          <w:szCs w:val="24"/>
          <w:lang w:val="hr-HR"/>
        </w:rPr>
        <w:t xml:space="preserve">, u postupku povodom prijedloga predlagatelja – dužnika </w:t>
      </w:r>
      <w:r w:rsidR="00B715B5">
        <w:t>ŠPICA GRAĐENJE d.o.o. Split, Mejaši 49, OIB: 99722954184</w:t>
      </w:r>
      <w:r w:rsidR="00A55496" w:rsidRPr="000978FD">
        <w:rPr>
          <w:szCs w:val="24"/>
          <w:lang w:val="hr-HR"/>
        </w:rPr>
        <w:t>,</w:t>
      </w:r>
      <w:r w:rsidRPr="000978FD">
        <w:rPr>
          <w:szCs w:val="24"/>
          <w:lang w:val="hr-HR"/>
        </w:rPr>
        <w:t xml:space="preserve"> za sklapanje predstečajne nagodbe, na ročištu radi sklapa</w:t>
      </w:r>
      <w:r w:rsidR="00F17933">
        <w:rPr>
          <w:szCs w:val="24"/>
          <w:lang w:val="hr-HR"/>
        </w:rPr>
        <w:t>nja predstečajne nagodbe održani</w:t>
      </w:r>
      <w:r w:rsidRPr="000978FD">
        <w:rPr>
          <w:szCs w:val="24"/>
          <w:lang w:val="hr-HR"/>
        </w:rPr>
        <w:t xml:space="preserve">m </w:t>
      </w:r>
      <w:r w:rsidR="0060593B" w:rsidRPr="000978FD">
        <w:rPr>
          <w:szCs w:val="24"/>
          <w:lang w:val="hr-HR"/>
        </w:rPr>
        <w:t xml:space="preserve">kod ovog suda </w:t>
      </w:r>
      <w:r w:rsidR="004C4062">
        <w:rPr>
          <w:szCs w:val="24"/>
          <w:lang w:val="hr-HR"/>
        </w:rPr>
        <w:t>8. srpnja</w:t>
      </w:r>
      <w:r w:rsidR="00C6791C" w:rsidRPr="000978FD">
        <w:rPr>
          <w:szCs w:val="24"/>
          <w:lang w:val="hr-HR"/>
        </w:rPr>
        <w:t xml:space="preserve"> </w:t>
      </w:r>
      <w:r w:rsidRPr="000978FD">
        <w:rPr>
          <w:szCs w:val="24"/>
          <w:lang w:val="hr-HR"/>
        </w:rPr>
        <w:t>201</w:t>
      </w:r>
      <w:r w:rsidR="009E240A">
        <w:rPr>
          <w:szCs w:val="24"/>
          <w:lang w:val="hr-HR"/>
        </w:rPr>
        <w:t>6</w:t>
      </w:r>
      <w:r w:rsidRPr="000978FD">
        <w:rPr>
          <w:szCs w:val="24"/>
          <w:lang w:val="hr-HR"/>
        </w:rPr>
        <w:t>.</w:t>
      </w:r>
      <w:r w:rsidR="0060593B" w:rsidRPr="000978FD">
        <w:rPr>
          <w:szCs w:val="24"/>
          <w:lang w:val="hr-HR"/>
        </w:rPr>
        <w:t xml:space="preserve"> </w:t>
      </w:r>
      <w:r w:rsidR="00B761B3" w:rsidRPr="000978FD">
        <w:rPr>
          <w:szCs w:val="24"/>
          <w:lang w:val="hr-HR"/>
        </w:rPr>
        <w:t>godine</w:t>
      </w:r>
    </w:p>
    <w:p w:rsidRDefault="00D4027A" w:rsidP="00D4027A" w:rsidR="00D4027A" w:rsidRPr="000978FD">
      <w:pPr>
        <w:pStyle w:val="Tijeloteksta"/>
        <w:rPr>
          <w:sz w:val="16"/>
          <w:szCs w:val="16"/>
          <w:lang w:val="hr-HR"/>
        </w:rPr>
      </w:pPr>
    </w:p>
    <w:p w:rsidRDefault="00D4027A" w:rsidP="00D4027A" w:rsidR="00D4027A" w:rsidRPr="000978FD">
      <w:pPr>
        <w:rPr>
          <w:sz w:val="16"/>
          <w:szCs w:val="16"/>
          <w:lang w:val="hr-HR"/>
        </w:rPr>
      </w:pPr>
    </w:p>
    <w:p w:rsidRDefault="00E67920" w:rsidP="00D4027A" w:rsidR="00382327" w:rsidRPr="00A70175">
      <w:pPr>
        <w:rPr>
          <w:sz w:val="16"/>
          <w:szCs w:val="16"/>
          <w:lang w:val="hr-HR"/>
        </w:rPr>
      </w:pPr>
      <w:r w:rsidRPr="000978FD">
        <w:rPr>
          <w:lang w:val="hr-HR"/>
        </w:rPr>
        <w:t xml:space="preserve"> </w:t>
      </w:r>
    </w:p>
    <w:p w:rsidRDefault="00803902" w:rsidP="00E663CF" w:rsidR="00D4027A" w:rsidRPr="000978FD">
      <w:pPr>
        <w:jc w:val="center"/>
        <w:rPr>
          <w:lang w:val="hr-HR"/>
        </w:rPr>
      </w:pPr>
      <w:r w:rsidRPr="000978FD">
        <w:rPr>
          <w:lang w:val="hr-HR"/>
        </w:rPr>
        <w:t>r i j e š i o</w:t>
      </w:r>
      <w:r w:rsidR="00D4027A" w:rsidRPr="000978FD">
        <w:rPr>
          <w:lang w:val="hr-HR"/>
        </w:rPr>
        <w:t xml:space="preserve">   j e                </w:t>
      </w:r>
      <w:r w:rsidR="00E663CF" w:rsidRPr="000978FD">
        <w:rPr>
          <w:lang w:val="hr-HR"/>
        </w:rPr>
        <w:t xml:space="preserve">                               </w:t>
      </w:r>
    </w:p>
    <w:p w:rsidRDefault="00AD090D" w:rsidP="00D4027A" w:rsidR="00AD090D" w:rsidRPr="000978FD">
      <w:pPr>
        <w:jc w:val="both"/>
        <w:rPr>
          <w:lang w:val="hr-HR"/>
        </w:rPr>
      </w:pPr>
    </w:p>
    <w:p w:rsidRDefault="00B40C5E" w:rsidP="00E9671B" w:rsidR="00B40C5E" w:rsidRPr="00E9671B">
      <w:pPr>
        <w:jc w:val="center"/>
        <w:rPr>
          <w:lang w:val="hr-HR"/>
        </w:rPr>
      </w:pPr>
      <w:r w:rsidRPr="000978FD">
        <w:rPr>
          <w:lang w:val="hr-HR"/>
        </w:rPr>
        <w:t>Odobrava se sklapanje predstečajne nagodbe koja glasi:</w:t>
      </w:r>
    </w:p>
    <w:p w:rsidRDefault="00B40C5E" w:rsidP="00B40C5E" w:rsidR="00B40C5E" w:rsidRPr="00E9671B">
      <w:pPr>
        <w:jc w:val="both"/>
        <w:rPr>
          <w:sz w:val="28"/>
          <w:szCs w:val="28"/>
          <w:lang w:val="hr-HR"/>
        </w:rPr>
      </w:pPr>
    </w:p>
    <w:p w:rsidRDefault="00A70175" w:rsidP="00A70175" w:rsidR="00A70175">
      <w:pPr>
        <w:jc w:val="center"/>
      </w:pPr>
      <w:r>
        <w:t xml:space="preserve">PREDSTEČAJNA  NAGODBA </w:t>
      </w:r>
    </w:p>
    <w:p w:rsidRDefault="00A70175" w:rsidP="00A70175" w:rsidR="00A70175" w:rsidRPr="00A70175">
      <w:pPr>
        <w:rPr>
          <w:sz w:val="28"/>
          <w:szCs w:val="28"/>
        </w:rPr>
      </w:pPr>
    </w:p>
    <w:p w:rsidRDefault="00A70175" w:rsidP="00A70175" w:rsidR="00A70175" w:rsidRPr="00A70175">
      <w:pPr>
        <w:jc w:val="both"/>
        <w:rPr>
          <w:lang w:val="hr-HR"/>
        </w:rPr>
      </w:pPr>
      <w:r w:rsidRPr="00A70175">
        <w:rPr>
          <w:lang w:val="hr-HR"/>
        </w:rPr>
        <w:t>I. Utvrđuje se da je nad dužnikom ŠPICA GRAĐENJE d.o.o. Split, Mejaši 49, OIB: 99722954184, MBS: 060196732</w:t>
      </w:r>
      <w:r w:rsidRPr="00A70175">
        <w:rPr>
          <w:lang w:eastAsia="hr-HR" w:val="hr-HR"/>
        </w:rPr>
        <w:t xml:space="preserve"> </w:t>
      </w:r>
      <w:r w:rsidRPr="00A70175">
        <w:rPr>
          <w:lang w:val="hr-HR"/>
        </w:rPr>
        <w:t>(u daljnjem tekstu predstečajne nagodbe: dužnik), proveden postupak predstečajne nagodbe kod Financijske agencije, Regionalni centar Split pod klasom: UP-I/110/07/15-01/8800 te da su u tom postupku vjerovnici dužnika, s potrebnom većinom glasova, prihvatili Plan financijskog i operativnog restrukturiranja dužnika od 22. ožujka 2016. god., koji je objavljen na web-stranicama Financijske agencije dana 25. ožujka 2016. god. pod ur.br. 04-06-16-8800-37.</w:t>
      </w:r>
    </w:p>
    <w:p w:rsidRDefault="00A70175" w:rsidP="00A70175" w:rsidR="00A70175" w:rsidRPr="00A70175">
      <w:pPr>
        <w:jc w:val="both"/>
        <w:rPr>
          <w:lang w:val="hr-HR"/>
        </w:rPr>
      </w:pPr>
    </w:p>
    <w:p w:rsidRDefault="00A70175" w:rsidP="00A70175" w:rsidR="00A70175" w:rsidRPr="00A70175">
      <w:pPr>
        <w:jc w:val="both"/>
        <w:rPr>
          <w:lang w:val="hr-HR"/>
        </w:rPr>
      </w:pPr>
      <w:r w:rsidRPr="00A70175">
        <w:rPr>
          <w:lang w:val="hr-HR"/>
        </w:rPr>
        <w:t>II. Sukladno prihvaćenom Planu financijskog i operativnog restrukturiranja dužnika vjerovnici su u ovoj predstečajnoj nagodbi podijeljeni u grupe vjerovnika i to: Grupa A – tijela javne uprave i trgovačka društva u većinskom državnom vlasništvu, Grupa B – financijske institucije te Grupa C – ostali vjerovnici, s tim da je Grupa C podijeljena na dvije podgrupe i to grupu C1 u koju su svrstani vjerovnici koji su dobavljači roba i usluga, te grupu C2 u koju je svrstan samo vjerovnik DIJANA BANIĆ iz Trilja, OIB: 11272062665, kao osnivač dužnika i jedini član društva dužnika.</w:t>
      </w:r>
    </w:p>
    <w:p w:rsidRDefault="00A70175" w:rsidP="00A70175" w:rsidR="00A70175" w:rsidRPr="00A70175">
      <w:pPr>
        <w:jc w:val="both"/>
        <w:rPr>
          <w:lang w:val="hr-HR"/>
        </w:rPr>
      </w:pPr>
    </w:p>
    <w:p w:rsidRDefault="00A70175" w:rsidP="00A70175" w:rsidR="00A70175" w:rsidRPr="00A70175">
      <w:pPr>
        <w:jc w:val="both"/>
        <w:rPr>
          <w:lang w:val="hr-HR"/>
        </w:rPr>
      </w:pPr>
      <w:r w:rsidRPr="00A70175">
        <w:rPr>
          <w:lang w:val="hr-HR"/>
        </w:rPr>
        <w:t>III. Utvrđuje se da u postupku kod Financijske agencije nije utvrđena tražbina niti jednog vjerovnika koji bi bio svrstan u Grupu B – financijske institucije pa stoga u ovoj predstečajnoj nagodbi vjerovnika Grupe B nema.</w:t>
      </w:r>
    </w:p>
    <w:p w:rsidRDefault="00A70175" w:rsidP="00A70175" w:rsidR="00A70175" w:rsidRPr="00A70175">
      <w:pPr>
        <w:jc w:val="both"/>
        <w:rPr>
          <w:sz w:val="28"/>
          <w:szCs w:val="28"/>
          <w:lang w:val="hr-HR"/>
        </w:rPr>
      </w:pPr>
    </w:p>
    <w:p w:rsidRDefault="00A70175" w:rsidP="00A70175" w:rsidR="00A70175" w:rsidRPr="00A70175">
      <w:pPr>
        <w:jc w:val="both"/>
        <w:rPr>
          <w:lang w:val="hr-HR"/>
        </w:rPr>
      </w:pPr>
      <w:r w:rsidRPr="00A70175">
        <w:rPr>
          <w:lang w:val="hr-HR"/>
        </w:rPr>
        <w:t xml:space="preserve">IV. Svi vjerovnici Grupe A otpuštaju dug dužniku u dijelu od 70% od iznosa njihovih utvrđenih tražbina, a dužnik na sve otpuste duga pristaje, tako da pojedini vjerovnici Grupe A otpuštaju dug dužniku, a dužnik se nakon otpusta dijela duga temeljem ove predstečajne nagodbe obvezuje namiriti vjerovnicima Grupe A  preostali dug, sve u iznosima kako slijedi: </w:t>
      </w:r>
    </w:p>
    <w:p w:rsidRDefault="00A70175" w:rsidP="00A70175" w:rsidR="00A70175" w:rsidRPr="00A70175">
      <w:pPr>
        <w:rPr>
          <w:lang w:val="hr-HR"/>
        </w:rPr>
      </w:pPr>
      <w:r w:rsidRPr="00A70175">
        <w:rPr>
          <w:lang w:val="hr-HR"/>
        </w:rPr>
        <w:lastRenderedPageBreak/>
        <w:t>GRUPA  A</w:t>
      </w:r>
    </w:p>
    <w:p w:rsidRDefault="00A70175" w:rsidP="00A70175" w:rsidR="00A70175" w:rsidRPr="00A70175">
      <w:pPr>
        <w:jc w:val="both"/>
        <w:rPr>
          <w:sz w:val="20"/>
          <w:szCs w:val="20"/>
          <w:lang w:val="hr-HR"/>
        </w:rPr>
      </w:pPr>
    </w:p>
    <w:tbl>
      <w:tblPr>
        <w:tblW w:type="dxa" w:w="9075"/>
        <w:tblInd w:type="dxa" w:w="108"/>
        <w:tblLayout w:type="fixed"/>
        <w:tblLook w:val="04A0" w:noVBand="1" w:noHBand="0" w:lastColumn="0" w:firstColumn="1" w:lastRow="0" w:firstRow="1"/>
      </w:tblPr>
      <w:tblGrid>
        <w:gridCol w:w="681"/>
        <w:gridCol w:w="3233"/>
        <w:gridCol w:w="1673"/>
        <w:gridCol w:w="1673"/>
        <w:gridCol w:w="1815"/>
      </w:tblGrid>
      <w:tr w:rsidTr="00A70175" w:rsidR="00A70175" w:rsidRPr="00A70175">
        <w:trPr>
          <w:trHeight w:val="1077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>Red.</w:t>
            </w:r>
          </w:p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0175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A70175" w:rsidR="00A70175" w:rsidRPr="00A70175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0175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TRAŽBINE </w:t>
            </w:r>
          </w:p>
          <w:p w:rsidRDefault="00A70175" w:rsidR="00A70175" w:rsidRPr="00A70175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0175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U KN 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 xml:space="preserve"> U KN</w:t>
            </w:r>
          </w:p>
        </w:tc>
      </w:tr>
      <w:tr w:rsidTr="00A70175" w:rsidR="00A70175" w:rsidRPr="00A70175">
        <w:trPr>
          <w:trHeight w:val="1077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1.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rPr>
                <w:bCs/>
                <w:sz w:val="22"/>
                <w:szCs w:val="22"/>
                <w:lang w:val="hr-HR"/>
              </w:rPr>
            </w:pPr>
            <w:r w:rsidRPr="00A70175">
              <w:rPr>
                <w:bCs/>
                <w:sz w:val="22"/>
                <w:szCs w:val="22"/>
                <w:lang w:val="hr-HR"/>
              </w:rPr>
              <w:t xml:space="preserve">REPUBLIKA HRVATSKA, </w:t>
            </w:r>
          </w:p>
          <w:p w:rsidRDefault="00A70175" w:rsidR="00A70175" w:rsidRPr="00A70175">
            <w:pPr>
              <w:rPr>
                <w:bCs/>
                <w:sz w:val="22"/>
                <w:szCs w:val="22"/>
                <w:lang w:val="hr-HR"/>
              </w:rPr>
            </w:pPr>
            <w:r w:rsidRPr="00A70175">
              <w:rPr>
                <w:bCs/>
                <w:sz w:val="22"/>
                <w:szCs w:val="22"/>
                <w:lang w:val="hr-HR"/>
              </w:rPr>
              <w:t>MINISTARSTVO FINANCIJA, Porezna uprava</w:t>
            </w:r>
          </w:p>
          <w:p w:rsidRDefault="00A70175" w:rsidR="00A70175" w:rsidRPr="00A70175">
            <w:pPr>
              <w:rPr>
                <w:bCs/>
                <w:sz w:val="22"/>
                <w:szCs w:val="22"/>
                <w:lang w:val="hr-HR"/>
              </w:rPr>
            </w:pPr>
            <w:r w:rsidRPr="00A70175">
              <w:rPr>
                <w:bCs/>
                <w:sz w:val="22"/>
                <w:szCs w:val="22"/>
                <w:lang w:val="hr-HR"/>
              </w:rPr>
              <w:t xml:space="preserve">OIB: </w:t>
            </w:r>
            <w:r w:rsidRPr="00A70175">
              <w:rPr>
                <w:iCs/>
                <w:sz w:val="22"/>
                <w:szCs w:val="22"/>
                <w:lang w:val="hr-HR"/>
              </w:rPr>
              <w:t>18683136487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424.130,92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A70175">
              <w:rPr>
                <w:iCs/>
                <w:sz w:val="22"/>
                <w:szCs w:val="22"/>
                <w:lang w:val="hr-HR"/>
              </w:rPr>
              <w:t>296.891,64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A70175">
              <w:rPr>
                <w:iCs/>
                <w:sz w:val="22"/>
                <w:szCs w:val="22"/>
                <w:lang w:val="hr-HR"/>
              </w:rPr>
              <w:t>127.239,28</w:t>
            </w:r>
          </w:p>
        </w:tc>
      </w:tr>
      <w:tr w:rsidTr="00A70175" w:rsidR="00A70175" w:rsidRPr="00A70175">
        <w:trPr>
          <w:trHeight w:val="964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2.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 xml:space="preserve">GRAD SPLIT, </w:t>
            </w:r>
          </w:p>
          <w:p w:rsidRDefault="00A70175" w:rsidR="00A70175" w:rsidRPr="00A70175">
            <w:pPr>
              <w:pStyle w:val="Bezproreda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Split, Obala kneza Branimira 17</w:t>
            </w:r>
          </w:p>
          <w:p w:rsidRDefault="00A70175" w:rsidR="00A70175" w:rsidRPr="00A70175">
            <w:pPr>
              <w:pStyle w:val="Bezproreda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  <w:bCs/>
              </w:rPr>
              <w:t xml:space="preserve">OIB: </w:t>
            </w:r>
            <w:r w:rsidRPr="00A70175">
              <w:rPr>
                <w:rFonts w:hAnsi="Times New Roman" w:ascii="Times New Roman"/>
              </w:rPr>
              <w:t>78755598868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10.545,28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7.381,70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3.163,58</w:t>
            </w:r>
          </w:p>
        </w:tc>
      </w:tr>
      <w:tr w:rsidTr="00A70175" w:rsidR="00A70175" w:rsidRPr="00A70175">
        <w:trPr>
          <w:trHeight w:val="964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3.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rPr>
                <w:sz w:val="22"/>
                <w:szCs w:val="22"/>
                <w:lang w:val="hr-HR"/>
              </w:rPr>
            </w:pPr>
            <w:r w:rsidRPr="00A70175">
              <w:rPr>
                <w:sz w:val="22"/>
                <w:szCs w:val="22"/>
                <w:lang w:val="hr-HR"/>
              </w:rPr>
              <w:t>FINANCIJSKA AGENCIJA,</w:t>
            </w:r>
          </w:p>
          <w:p w:rsidRDefault="00A70175" w:rsidR="00A70175" w:rsidRPr="00A70175">
            <w:pPr>
              <w:rPr>
                <w:sz w:val="22"/>
                <w:szCs w:val="22"/>
                <w:lang w:val="hr-HR"/>
              </w:rPr>
            </w:pPr>
            <w:r w:rsidRPr="00A70175">
              <w:rPr>
                <w:sz w:val="22"/>
                <w:szCs w:val="22"/>
                <w:lang w:val="hr-HR"/>
              </w:rPr>
              <w:t xml:space="preserve">Zagreb, Ulica grada Vukovara 70 </w:t>
            </w:r>
          </w:p>
          <w:p w:rsidRDefault="00A70175" w:rsidR="00A70175" w:rsidRPr="00A70175">
            <w:pPr>
              <w:pStyle w:val="Bezproreda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 xml:space="preserve">OIB: </w:t>
            </w:r>
            <w:r w:rsidRPr="00A70175">
              <w:rPr>
                <w:rFonts w:eastAsia="Times New Roman" w:hAnsi="Times New Roman" w:ascii="Times New Roman"/>
              </w:rPr>
              <w:t>85821130368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2.882,66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2.017,86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864,80</w:t>
            </w:r>
          </w:p>
        </w:tc>
      </w:tr>
      <w:tr w:rsidTr="00A70175" w:rsidR="00A70175" w:rsidRPr="00A70175">
        <w:trPr>
          <w:trHeight w:val="964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4.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rPr>
                <w:sz w:val="22"/>
                <w:szCs w:val="22"/>
                <w:lang w:val="hr-HR"/>
              </w:rPr>
            </w:pPr>
            <w:r w:rsidRPr="00A70175">
              <w:rPr>
                <w:sz w:val="22"/>
                <w:szCs w:val="22"/>
                <w:lang w:val="hr-HR"/>
              </w:rPr>
              <w:t>HRVATSKE ŠUME d.o.o. Zagreb, Ul. LJ. F. Vukotinovića 2</w:t>
            </w:r>
          </w:p>
          <w:p w:rsidRDefault="00A70175" w:rsidR="00A70175" w:rsidRPr="00A70175">
            <w:pPr>
              <w:pStyle w:val="Bezproreda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 xml:space="preserve">OIB: </w:t>
            </w:r>
            <w:r w:rsidRPr="00A70175">
              <w:rPr>
                <w:rFonts w:hAnsi="Times New Roman" w:ascii="Times New Roman"/>
                <w:iCs/>
              </w:rPr>
              <w:t>69693144506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1.258,03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880,62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377,41</w:t>
            </w:r>
          </w:p>
        </w:tc>
      </w:tr>
    </w:tbl>
    <w:p w:rsidRDefault="00A70175" w:rsidP="00A70175" w:rsidR="00A70175" w:rsidRPr="00A70175">
      <w:pPr>
        <w:rPr>
          <w:b/>
          <w:sz w:val="16"/>
          <w:szCs w:val="16"/>
          <w:u w:val="single"/>
          <w:lang w:val="hr-HR"/>
        </w:rPr>
      </w:pPr>
    </w:p>
    <w:p w:rsidRDefault="00A70175" w:rsidP="00A70175" w:rsidR="00A70175" w:rsidRPr="00A70175">
      <w:pPr>
        <w:rPr>
          <w:b/>
          <w:sz w:val="16"/>
          <w:szCs w:val="16"/>
          <w:u w:val="single"/>
          <w:lang w:val="hr-HR"/>
        </w:rPr>
      </w:pPr>
    </w:p>
    <w:p w:rsidRDefault="00A70175" w:rsidP="00A70175" w:rsidR="00A70175" w:rsidRPr="00A70175">
      <w:pPr>
        <w:jc w:val="both"/>
        <w:rPr>
          <w:lang w:val="hr-HR"/>
        </w:rPr>
      </w:pPr>
      <w:r w:rsidRPr="00A70175">
        <w:rPr>
          <w:lang w:val="hr-HR"/>
        </w:rPr>
        <w:t xml:space="preserve">V. Dužnik se obvezuje svim vjerovnicima Grupe A namiriti preostale iznose duga (30% od iznosa njihovih utvrđenih tražbina), navedene u tablici vjerovnika Grupe A iz točke IV. ove predstečajne nagodbe u stupcu „Preostali iznos duga za namirenje u kn“, bez daljnjih kamata, i to u roku od 3 (tri) godine, odnosno isplatom u 36 (tridesetšest) jednakih mjesečnih anuiteta, s tim da prvi anuitet dospijeva na naplatu posljednjeg dana u mjesecu koji kalendarski slijedi nakon mjeseca u kojem je rješenje suda kojim se odobrava sklapanje ove predstečajne nagodbe postalo pravomoćno, dok svaki slijedeći anuitet dospijeva na naplatu svakog posljednjeg dana u svakom narednom mjesecu do konačne isplate. </w:t>
      </w:r>
    </w:p>
    <w:p w:rsidRDefault="00A70175" w:rsidP="00A70175" w:rsidR="00A70175" w:rsidRPr="00A70175">
      <w:pPr>
        <w:jc w:val="both"/>
        <w:rPr>
          <w:b/>
          <w:lang w:val="hr-HR"/>
        </w:rPr>
      </w:pPr>
    </w:p>
    <w:p w:rsidRDefault="00A70175" w:rsidP="00A70175" w:rsidR="00A70175" w:rsidRPr="00A70175">
      <w:pPr>
        <w:jc w:val="both"/>
        <w:rPr>
          <w:lang w:val="hr-HR"/>
        </w:rPr>
      </w:pPr>
      <w:r w:rsidRPr="00A70175">
        <w:rPr>
          <w:lang w:val="hr-HR"/>
        </w:rPr>
        <w:t xml:space="preserve">VI. Svi vjerovnici Grupe C1 otpuštaju dug dužniku u dijelu od 70% od iznosa njihovih utvrđenih tražbina, a dužnik na sve otpuste duga pristaje, tako da pojedini vjerovnici Grupe C1 otpuštaju dug dužniku, a dužnik se nakon otpusta dijela duga temeljem ove predstečajne nagodbe obvezuje namiriti vjerovnicima Grupe C1 preostali dug, sve u iznosima kako slijedi: </w:t>
      </w:r>
    </w:p>
    <w:p w:rsidRDefault="00A70175" w:rsidP="00A70175" w:rsidR="00A70175" w:rsidRPr="00A70175">
      <w:pPr>
        <w:rPr>
          <w:lang w:val="hr-HR"/>
        </w:rPr>
      </w:pPr>
    </w:p>
    <w:p w:rsidRDefault="00A70175" w:rsidP="00A70175" w:rsidR="00A70175" w:rsidRPr="00A70175">
      <w:pPr>
        <w:rPr>
          <w:lang w:val="hr-HR"/>
        </w:rPr>
      </w:pPr>
      <w:r w:rsidRPr="00A70175">
        <w:rPr>
          <w:lang w:val="hr-HR"/>
        </w:rPr>
        <w:t>GRUPA  C1</w:t>
      </w:r>
    </w:p>
    <w:p w:rsidRDefault="00A70175" w:rsidP="00A70175" w:rsidR="00A70175" w:rsidRPr="00A70175">
      <w:pPr>
        <w:rPr>
          <w:sz w:val="20"/>
          <w:szCs w:val="20"/>
          <w:lang w:val="hr-HR"/>
        </w:rPr>
      </w:pPr>
    </w:p>
    <w:tbl>
      <w:tblPr>
        <w:tblW w:type="dxa" w:w="9075"/>
        <w:tblInd w:type="dxa" w:w="108"/>
        <w:tblLayout w:type="fixed"/>
        <w:tblLook w:val="04A0" w:noVBand="1" w:noHBand="0" w:lastColumn="0" w:firstColumn="1" w:lastRow="0" w:firstRow="1"/>
      </w:tblPr>
      <w:tblGrid>
        <w:gridCol w:w="681"/>
        <w:gridCol w:w="3233"/>
        <w:gridCol w:w="1673"/>
        <w:gridCol w:w="1673"/>
        <w:gridCol w:w="1815"/>
      </w:tblGrid>
      <w:tr w:rsidTr="00A70175" w:rsidR="00A70175" w:rsidRPr="00A70175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>Red.</w:t>
            </w:r>
          </w:p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0175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A70175" w:rsidR="00A70175" w:rsidRPr="00A70175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0175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TRAŽBINE </w:t>
            </w:r>
          </w:p>
          <w:p w:rsidRDefault="00A70175" w:rsidR="00A70175" w:rsidRPr="00A70175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0175">
              <w:rPr>
                <w:rFonts w:eastAsia="Times New Roman" w:hAnsi="Times New Roman" w:ascii="Times New Roman"/>
                <w:color w:val="000000"/>
                <w:lang w:eastAsia="hr-HR"/>
              </w:rPr>
              <w:t>U KN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 xml:space="preserve"> U KN </w:t>
            </w:r>
          </w:p>
        </w:tc>
      </w:tr>
      <w:tr w:rsidTr="00A70175" w:rsidR="00A70175" w:rsidRPr="00A70175">
        <w:trPr>
          <w:trHeight w:val="1020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1.</w:t>
            </w:r>
          </w:p>
        </w:tc>
        <w:tc>
          <w:tcPr>
            <w:tcW w:type="dxa" w:w="32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rPr>
                <w:bCs/>
                <w:sz w:val="22"/>
                <w:szCs w:val="22"/>
                <w:lang w:val="hr-HR"/>
              </w:rPr>
            </w:pPr>
            <w:r w:rsidRPr="00A70175">
              <w:rPr>
                <w:bCs/>
                <w:sz w:val="22"/>
                <w:szCs w:val="22"/>
                <w:lang w:val="hr-HR"/>
              </w:rPr>
              <w:t xml:space="preserve">GLOBAL KAPITAL d.o.o. </w:t>
            </w:r>
          </w:p>
          <w:p w:rsidRDefault="00A70175" w:rsidR="00A70175" w:rsidRPr="00A70175">
            <w:pPr>
              <w:rPr>
                <w:bCs/>
                <w:sz w:val="22"/>
                <w:szCs w:val="22"/>
                <w:lang w:val="hr-HR"/>
              </w:rPr>
            </w:pPr>
            <w:r w:rsidRPr="00A70175">
              <w:rPr>
                <w:bCs/>
                <w:sz w:val="22"/>
                <w:szCs w:val="22"/>
                <w:lang w:val="hr-HR"/>
              </w:rPr>
              <w:t xml:space="preserve">Split, Domovinskog rata 49 </w:t>
            </w:r>
          </w:p>
          <w:p w:rsidRDefault="00A70175" w:rsidR="00A70175" w:rsidRPr="00A70175">
            <w:pPr>
              <w:rPr>
                <w:bCs/>
                <w:sz w:val="22"/>
                <w:szCs w:val="22"/>
                <w:lang w:val="hr-HR"/>
              </w:rPr>
            </w:pPr>
            <w:r w:rsidRPr="00A70175">
              <w:rPr>
                <w:bCs/>
                <w:sz w:val="22"/>
                <w:szCs w:val="22"/>
                <w:lang w:val="hr-HR"/>
              </w:rPr>
              <w:t xml:space="preserve">OIB: </w:t>
            </w:r>
            <w:r w:rsidRPr="00A70175">
              <w:rPr>
                <w:sz w:val="22"/>
                <w:szCs w:val="22"/>
                <w:lang w:val="hr-HR"/>
              </w:rPr>
              <w:t>80761096381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198.360,44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A70175">
              <w:rPr>
                <w:iCs/>
                <w:sz w:val="22"/>
                <w:szCs w:val="22"/>
                <w:lang w:val="hr-HR"/>
              </w:rPr>
              <w:t>138.852,31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A70175">
              <w:rPr>
                <w:iCs/>
                <w:sz w:val="22"/>
                <w:szCs w:val="22"/>
                <w:lang w:val="hr-HR"/>
              </w:rPr>
              <w:t>59.508,13</w:t>
            </w:r>
          </w:p>
        </w:tc>
      </w:tr>
      <w:tr w:rsidTr="00A70175" w:rsidR="00A70175" w:rsidRPr="00A70175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70175" w:rsidP="002270DF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>Red.</w:t>
            </w:r>
          </w:p>
          <w:p w:rsidRDefault="00A70175" w:rsidP="002270DF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70175" w:rsidP="002270DF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70175" w:rsidP="002270DF" w:rsidR="00A70175" w:rsidRPr="00A70175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0175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A70175" w:rsidP="002270DF" w:rsidR="00A70175" w:rsidRPr="00A70175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0175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TRAŽBINE </w:t>
            </w:r>
          </w:p>
          <w:p w:rsidRDefault="00A70175" w:rsidP="002270DF" w:rsidR="00A70175" w:rsidRPr="00A70175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0175">
              <w:rPr>
                <w:rFonts w:eastAsia="Times New Roman" w:hAnsi="Times New Roman" w:ascii="Times New Roman"/>
                <w:color w:val="000000"/>
                <w:lang w:eastAsia="hr-HR"/>
              </w:rPr>
              <w:t>U KN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70175" w:rsidP="002270DF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70175" w:rsidP="002270DF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A70175" w:rsidP="002270DF" w:rsidR="00A70175" w:rsidRPr="00A70175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A70175">
              <w:rPr>
                <w:rFonts w:hAnsi="Times New Roman" w:ascii="Times New Roman"/>
                <w:color w:val="000000"/>
              </w:rPr>
              <w:t xml:space="preserve"> U KN </w:t>
            </w:r>
          </w:p>
        </w:tc>
      </w:tr>
      <w:tr w:rsidTr="00A70175" w:rsidR="00A70175" w:rsidRPr="00A70175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2.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 xml:space="preserve">CHROMOS BOJE I LAKOVI   d.d. Zagreb, </w:t>
            </w:r>
          </w:p>
          <w:p w:rsidRDefault="00A70175" w:rsidR="00A70175" w:rsidRPr="00A70175">
            <w:pPr>
              <w:pStyle w:val="Bezproreda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Radnička cesta 173/D</w:t>
            </w:r>
          </w:p>
          <w:p w:rsidRDefault="00A70175" w:rsidR="00A70175" w:rsidRPr="00A70175">
            <w:pPr>
              <w:pStyle w:val="Bezproreda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OIB: 61150947001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4.680,23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3.276,16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1.404,07</w:t>
            </w:r>
          </w:p>
        </w:tc>
      </w:tr>
      <w:tr w:rsidTr="00A70175" w:rsidR="00A70175" w:rsidRPr="00A70175">
        <w:trPr>
          <w:trHeight w:val="1020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3.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rPr>
                <w:sz w:val="22"/>
                <w:szCs w:val="22"/>
                <w:lang w:val="hr-HR"/>
              </w:rPr>
            </w:pPr>
            <w:r w:rsidRPr="00A70175">
              <w:rPr>
                <w:sz w:val="22"/>
                <w:szCs w:val="22"/>
                <w:lang w:val="hr-HR"/>
              </w:rPr>
              <w:t xml:space="preserve">PRISTAN d.o.o. </w:t>
            </w:r>
          </w:p>
          <w:p w:rsidRDefault="00A70175" w:rsidR="00A70175" w:rsidRPr="00A70175">
            <w:pPr>
              <w:rPr>
                <w:sz w:val="22"/>
                <w:szCs w:val="22"/>
                <w:lang w:val="hr-HR"/>
              </w:rPr>
            </w:pPr>
            <w:r w:rsidRPr="00A70175">
              <w:rPr>
                <w:sz w:val="22"/>
                <w:szCs w:val="22"/>
                <w:lang w:val="hr-HR"/>
              </w:rPr>
              <w:t>Split, Vukovarska 180</w:t>
            </w:r>
          </w:p>
          <w:p w:rsidRDefault="00A70175" w:rsidR="00A70175" w:rsidRPr="00A70175">
            <w:pPr>
              <w:rPr>
                <w:sz w:val="22"/>
                <w:szCs w:val="22"/>
                <w:lang w:val="hr-HR"/>
              </w:rPr>
            </w:pPr>
            <w:r w:rsidRPr="00A70175">
              <w:rPr>
                <w:sz w:val="22"/>
                <w:szCs w:val="22"/>
                <w:lang w:val="hr-HR"/>
              </w:rPr>
              <w:t>OIB: 69233067311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70175">
              <w:rPr>
                <w:rFonts w:hAnsi="Times New Roman" w:ascii="Times New Roman"/>
              </w:rPr>
              <w:t>3.153,64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A70175">
              <w:rPr>
                <w:iCs/>
                <w:sz w:val="22"/>
                <w:szCs w:val="22"/>
                <w:lang w:val="hr-HR"/>
              </w:rPr>
              <w:t>2.207,55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0175" w:rsidR="00A70175" w:rsidRPr="00A70175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A70175">
              <w:rPr>
                <w:iCs/>
                <w:sz w:val="22"/>
                <w:szCs w:val="22"/>
                <w:lang w:val="hr-HR"/>
              </w:rPr>
              <w:t>946,09</w:t>
            </w:r>
          </w:p>
        </w:tc>
      </w:tr>
    </w:tbl>
    <w:p w:rsidRDefault="00A70175" w:rsidP="00A70175" w:rsidR="00A70175" w:rsidRPr="00A70175">
      <w:pPr>
        <w:rPr>
          <w:sz w:val="16"/>
          <w:szCs w:val="16"/>
          <w:lang w:val="hr-HR"/>
        </w:rPr>
      </w:pPr>
    </w:p>
    <w:p w:rsidRDefault="00A70175" w:rsidP="00A70175" w:rsidR="00A70175" w:rsidRPr="00A70175">
      <w:pPr>
        <w:jc w:val="both"/>
        <w:rPr>
          <w:b/>
          <w:sz w:val="16"/>
          <w:szCs w:val="16"/>
          <w:lang w:val="hr-HR"/>
        </w:rPr>
      </w:pPr>
    </w:p>
    <w:p w:rsidRDefault="00A70175" w:rsidP="00A70175" w:rsidR="00A70175" w:rsidRPr="00A70175">
      <w:pPr>
        <w:jc w:val="both"/>
        <w:rPr>
          <w:b/>
          <w:lang w:val="hr-HR"/>
        </w:rPr>
      </w:pPr>
      <w:r w:rsidRPr="00A70175">
        <w:rPr>
          <w:lang w:val="hr-HR"/>
        </w:rPr>
        <w:t xml:space="preserve">VII. Dužnik se obvezuje svim vjerovnicima Grupe C1 namiriti preostale iznose duga (30% od iznosa njihovih utvrđenih tražbina), navedene u tablici vjerovnika Grupe C1 iz točke VI. ove predstečajne nagodbe u stupcu „Preostali iznos duga za namirenje u kn“, bez daljnjih kamata, i to u roku od 3 (tri) godine, odnosno isplatom u 36 (tridesetšest) jednakih mjesečnih anuiteta, s tim da prvi anuitet dospijeva na naplatu posljednjeg dana u mjesecu koji kalendarski slijedi nakon mjeseca u kojem je rješenje suda kojim se odobrava sklapanje ove predstečajne nagodbe postalo pravomoćno, dok svaki slijedeći anuitet dospijeva na naplatu svakog posljednjeg dana u svakom narednom mjesecu do konačne isplate. </w:t>
      </w:r>
    </w:p>
    <w:p w:rsidRDefault="00A70175" w:rsidP="00A70175" w:rsidR="00A70175" w:rsidRPr="00A70175">
      <w:pPr>
        <w:jc w:val="both"/>
        <w:rPr>
          <w:b/>
          <w:lang w:val="hr-HR"/>
        </w:rPr>
      </w:pPr>
    </w:p>
    <w:p w:rsidRDefault="00A70175" w:rsidP="00A70175" w:rsidR="00A70175" w:rsidRPr="00A7017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70175">
        <w:rPr>
          <w:rFonts w:hAnsi="Times New Roman" w:ascii="Times New Roman"/>
          <w:sz w:val="24"/>
          <w:szCs w:val="24"/>
        </w:rPr>
        <w:t>VIII. Vjerovnik Grupe C2, DIJANA BANIĆ iz Trilja, OIB: 11272062665,</w:t>
      </w:r>
      <w:r w:rsidRPr="00A70175">
        <w:rPr>
          <w:rFonts w:eastAsia="Times New Roman" w:hAnsi="Times New Roman" w:ascii="Times New Roman"/>
          <w:sz w:val="24"/>
          <w:szCs w:val="24"/>
        </w:rPr>
        <w:t xml:space="preserve"> kao osnivač dužnika i jedini član društva dužnika, čija je tražbina u postupku kod Financijske agencije utvrđena prema dužniku u iznosu od </w:t>
      </w:r>
      <w:r w:rsidRPr="00A70175">
        <w:rPr>
          <w:rFonts w:hAnsi="Times New Roman" w:ascii="Times New Roman"/>
          <w:sz w:val="24"/>
          <w:szCs w:val="24"/>
        </w:rPr>
        <w:t xml:space="preserve">1.369.554,81 kn, </w:t>
      </w:r>
      <w:r w:rsidRPr="00A70175">
        <w:rPr>
          <w:rFonts w:eastAsia="Times New Roman" w:hAnsi="Times New Roman" w:ascii="Times New Roman"/>
          <w:sz w:val="24"/>
          <w:szCs w:val="24"/>
        </w:rPr>
        <w:t xml:space="preserve">u cijelosti se odriče svoje utvrđene tražbine </w:t>
      </w:r>
      <w:r w:rsidRPr="00A70175">
        <w:rPr>
          <w:rFonts w:hAnsi="Times New Roman" w:ascii="Times New Roman"/>
          <w:sz w:val="24"/>
          <w:szCs w:val="24"/>
        </w:rPr>
        <w:t xml:space="preserve">u korist kapitalnih rezervi dužnika te se njena utvrđena tražbina </w:t>
      </w:r>
      <w:r w:rsidRPr="00A70175">
        <w:rPr>
          <w:rFonts w:eastAsia="Times New Roman" w:hAnsi="Times New Roman" w:ascii="Times New Roman"/>
          <w:sz w:val="24"/>
          <w:szCs w:val="24"/>
        </w:rPr>
        <w:t xml:space="preserve">u iznosu od </w:t>
      </w:r>
      <w:r w:rsidRPr="00A70175">
        <w:rPr>
          <w:rFonts w:hAnsi="Times New Roman" w:ascii="Times New Roman"/>
          <w:sz w:val="24"/>
          <w:szCs w:val="24"/>
        </w:rPr>
        <w:t xml:space="preserve">1.369.554,81 kn u cijelosti pretvara u kapitalne rezerve dužnika s danom pravomoćnosti rješenja suda kojim se odobrava sklapanje ove predstečajne nagodbe. </w:t>
      </w:r>
    </w:p>
    <w:p w:rsidRDefault="00A70175" w:rsidP="00A70175" w:rsidR="00A70175" w:rsidRPr="00A7017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70175" w:rsidP="00A70175" w:rsidR="00A70175" w:rsidRPr="00A70175">
      <w:pPr>
        <w:jc w:val="both"/>
        <w:rPr>
          <w:lang w:val="hr-HR"/>
        </w:rPr>
      </w:pPr>
      <w:r w:rsidRPr="00A70175">
        <w:rPr>
          <w:lang w:val="hr-HR"/>
        </w:rPr>
        <w:t>IX. Vjerovnici pristaju na odgodu dospjelosti svojih tražbina prema dužniku te namirenje tih tražbina u iznosima i na način kako je to navedeno u točkama IV., V., VI., VII. i VIII. ove predstečajne nagodbe. Ukoliko bilo koji iznos anuiteta iz ove predstečajne nagodbe dospijeva na naplatu na neradni dan, dužnik je u obvezi taj isti iznos isplatiti vjerovniku prvi slijedeći radni dan.</w:t>
      </w:r>
    </w:p>
    <w:p w:rsidRDefault="00A70175" w:rsidP="00A70175" w:rsidR="00A70175" w:rsidRPr="00A70175">
      <w:pPr>
        <w:jc w:val="both"/>
        <w:rPr>
          <w:lang w:val="hr-HR"/>
        </w:rPr>
      </w:pPr>
    </w:p>
    <w:p w:rsidRDefault="00A70175" w:rsidP="00A70175" w:rsidR="00A70175" w:rsidRPr="00A70175">
      <w:pPr>
        <w:jc w:val="both"/>
        <w:rPr>
          <w:lang w:val="hr-HR"/>
        </w:rPr>
      </w:pPr>
      <w:r w:rsidRPr="00A70175">
        <w:rPr>
          <w:lang w:val="hr-HR"/>
        </w:rPr>
        <w:t>X. Ova predstečajna nagodba ima snagu ovršne isprave za sve vjerovnike čije su tražbine utvrđene.</w:t>
      </w:r>
    </w:p>
    <w:p w:rsidRDefault="00A70175" w:rsidP="00A70175" w:rsidR="00A70175" w:rsidRPr="00A70175">
      <w:pPr>
        <w:jc w:val="both"/>
        <w:rPr>
          <w:lang w:val="hr-HR"/>
        </w:rPr>
      </w:pPr>
    </w:p>
    <w:p w:rsidRDefault="00A70175" w:rsidP="00A70175" w:rsidR="00A70175" w:rsidRPr="00A70175">
      <w:pPr>
        <w:jc w:val="both"/>
        <w:rPr>
          <w:lang w:val="hr-HR"/>
        </w:rPr>
      </w:pPr>
      <w:r w:rsidRPr="00A70175">
        <w:rPr>
          <w:lang w:val="hr-HR"/>
        </w:rPr>
        <w:t>XI. Nakon što je ova predstečajna nagodba pročitana i protumačena strankama, prisutni vjerovnici i dužnik u znak pristanka na predstečajnu nagodbu istu potpisuju pred ovim sudom, a čime se smatra da je predstečajna nagodba sklopljena.</w:t>
      </w:r>
    </w:p>
    <w:p w:rsidRDefault="00F07899" w:rsidP="00F07899" w:rsidR="00F07899" w:rsidRPr="00A70175">
      <w:pPr>
        <w:rPr>
          <w:lang w:val="hr-HR"/>
        </w:rPr>
      </w:pPr>
    </w:p>
    <w:p w:rsidRDefault="00A70175" w:rsidP="00803902" w:rsidR="00A70175" w:rsidRPr="00A70175">
      <w:pPr>
        <w:jc w:val="center"/>
        <w:rPr>
          <w:lang w:val="hr-HR"/>
        </w:rPr>
      </w:pPr>
    </w:p>
    <w:p w:rsidRDefault="00803902" w:rsidP="00803902" w:rsidR="00803902" w:rsidRPr="000978FD">
      <w:pPr>
        <w:jc w:val="center"/>
        <w:rPr>
          <w:lang w:val="hr-HR"/>
        </w:rPr>
      </w:pPr>
      <w:r w:rsidRPr="000978FD">
        <w:rPr>
          <w:lang w:val="hr-HR"/>
        </w:rPr>
        <w:t>Obrazloženje</w:t>
      </w:r>
    </w:p>
    <w:p w:rsidRDefault="00803902" w:rsidP="00803902" w:rsidR="00803902" w:rsidRPr="000978FD">
      <w:pPr>
        <w:jc w:val="both"/>
        <w:rPr>
          <w:lang w:val="hr-HR"/>
        </w:rPr>
      </w:pPr>
    </w:p>
    <w:p w:rsidRDefault="005952E7" w:rsidP="00B40C5E" w:rsidR="00A55496" w:rsidRPr="00A70175">
      <w:pPr>
        <w:jc w:val="both"/>
        <w:rPr>
          <w:lang w:val="hr-HR"/>
        </w:rPr>
      </w:pPr>
      <w:r w:rsidRPr="000978FD">
        <w:rPr>
          <w:lang w:val="hr-HR"/>
        </w:rPr>
        <w:tab/>
      </w:r>
      <w:r w:rsidR="00BB0D0C" w:rsidRPr="00A70175">
        <w:rPr>
          <w:lang w:val="hr-HR"/>
        </w:rPr>
        <w:t xml:space="preserve">Predlagatelj – dužnik </w:t>
      </w:r>
      <w:r w:rsidR="00B715B5" w:rsidRPr="00A70175">
        <w:rPr>
          <w:lang w:val="hr-HR"/>
        </w:rPr>
        <w:t>ŠPICA GRAĐENJE d.o.o. Split</w:t>
      </w:r>
      <w:r w:rsidR="004358FF" w:rsidRPr="00A70175">
        <w:rPr>
          <w:lang w:val="hr-HR"/>
        </w:rPr>
        <w:t xml:space="preserve">, </w:t>
      </w:r>
      <w:r w:rsidR="0065445C" w:rsidRPr="00A70175">
        <w:rPr>
          <w:lang w:val="hr-HR"/>
        </w:rPr>
        <w:t xml:space="preserve">nakon provedenog postupka kod Financijske agencije, </w:t>
      </w:r>
      <w:r w:rsidR="008B632D" w:rsidRPr="00A70175">
        <w:rPr>
          <w:lang w:val="hr-HR"/>
        </w:rPr>
        <w:t>podni</w:t>
      </w:r>
      <w:r w:rsidR="00B40C5E" w:rsidRPr="00A70175">
        <w:rPr>
          <w:lang w:val="hr-HR"/>
        </w:rPr>
        <w:t>o</w:t>
      </w:r>
      <w:r w:rsidR="00BB0D0C" w:rsidRPr="00A70175">
        <w:rPr>
          <w:lang w:val="hr-HR"/>
        </w:rPr>
        <w:t xml:space="preserve"> je ovom sudu</w:t>
      </w:r>
      <w:r w:rsidR="00467986" w:rsidRPr="00A70175">
        <w:rPr>
          <w:lang w:val="hr-HR"/>
        </w:rPr>
        <w:t xml:space="preserve"> </w:t>
      </w:r>
      <w:r w:rsidR="00B715B5" w:rsidRPr="00A70175">
        <w:rPr>
          <w:lang w:val="hr-HR"/>
        </w:rPr>
        <w:t>19.05</w:t>
      </w:r>
      <w:r w:rsidR="00F17933" w:rsidRPr="00A70175">
        <w:rPr>
          <w:lang w:val="hr-HR"/>
        </w:rPr>
        <w:t>.2016</w:t>
      </w:r>
      <w:r w:rsidR="00257B18" w:rsidRPr="00A70175">
        <w:rPr>
          <w:lang w:val="hr-HR"/>
        </w:rPr>
        <w:t>. god. prijedlog za sklapanje predstečajne nagodbe</w:t>
      </w:r>
      <w:r w:rsidR="00F17933" w:rsidRPr="00A70175">
        <w:rPr>
          <w:lang w:val="hr-HR"/>
        </w:rPr>
        <w:t>.</w:t>
      </w:r>
    </w:p>
    <w:p w:rsidRDefault="004C4062" w:rsidP="005C53CC" w:rsidR="002634E2">
      <w:pPr>
        <w:ind w:firstLine="708"/>
        <w:jc w:val="both"/>
        <w:rPr>
          <w:lang w:val="hr-HR"/>
        </w:rPr>
      </w:pPr>
      <w:r>
        <w:rPr>
          <w:lang w:val="hr-HR"/>
        </w:rPr>
        <w:t>Dužnik je</w:t>
      </w:r>
      <w:r w:rsidR="00F17933">
        <w:rPr>
          <w:lang w:val="hr-HR"/>
        </w:rPr>
        <w:t xml:space="preserve"> </w:t>
      </w:r>
      <w:r>
        <w:rPr>
          <w:lang w:val="hr-HR"/>
        </w:rPr>
        <w:t>podneskom od 24.05.2016. god.</w:t>
      </w:r>
      <w:r w:rsidR="00F17933">
        <w:rPr>
          <w:lang w:val="hr-HR"/>
        </w:rPr>
        <w:t xml:space="preserve"> </w:t>
      </w:r>
      <w:r w:rsidR="004358FF">
        <w:rPr>
          <w:lang w:val="hr-HR"/>
        </w:rPr>
        <w:t xml:space="preserve">dostavio </w:t>
      </w:r>
      <w:r w:rsidR="00F74CBC" w:rsidRPr="000978FD">
        <w:rPr>
          <w:lang w:val="hr-HR"/>
        </w:rPr>
        <w:t xml:space="preserve">sudu </w:t>
      </w:r>
      <w:r w:rsidR="004358FF">
        <w:rPr>
          <w:lang w:val="hr-HR"/>
        </w:rPr>
        <w:t>i</w:t>
      </w:r>
      <w:r w:rsidR="002634E2" w:rsidRPr="000978FD">
        <w:rPr>
          <w:lang w:val="hr-HR"/>
        </w:rPr>
        <w:t xml:space="preserve"> cjelokupni spis Financijske agencije, Regionalni centar Split klase: </w:t>
      </w:r>
      <w:r w:rsidR="00B715B5">
        <w:t>UP-I/110/07/15-01/8800</w:t>
      </w:r>
      <w:r w:rsidR="002634E2" w:rsidRPr="000978FD">
        <w:rPr>
          <w:lang w:val="hr-HR"/>
        </w:rPr>
        <w:t xml:space="preserve">, a pod kojim brojem odnosno klasom se kod Financijske agencije vodio postupak predstečajne nagodbe za dužnika. </w:t>
      </w:r>
    </w:p>
    <w:p w:rsidRDefault="00B715B5" w:rsidP="00F17933" w:rsidR="00B715B5">
      <w:pPr>
        <w:jc w:val="both"/>
        <w:rPr>
          <w:lang w:val="hr-HR"/>
        </w:rPr>
      </w:pPr>
    </w:p>
    <w:p w:rsidRDefault="002634E2" w:rsidP="002634E2" w:rsidR="002634E2" w:rsidRPr="00F17933">
      <w:pPr>
        <w:ind w:firstLine="708"/>
        <w:jc w:val="both"/>
        <w:rPr>
          <w:lang w:val="hr-HR"/>
        </w:rPr>
      </w:pPr>
      <w:r w:rsidRPr="00F17933">
        <w:rPr>
          <w:lang w:val="hr-HR"/>
        </w:rPr>
        <w:t xml:space="preserve">Iz naprijed navedenog spisa Financijske agencije razvidno je: </w:t>
      </w:r>
    </w:p>
    <w:p w:rsidRDefault="002634E2" w:rsidP="009B0309" w:rsidR="009B0309" w:rsidRPr="009B0309">
      <w:pPr>
        <w:jc w:val="both"/>
        <w:rPr>
          <w:lang w:val="hr-HR"/>
        </w:rPr>
      </w:pPr>
      <w:r w:rsidRPr="00F17933">
        <w:rPr>
          <w:lang w:val="hr-HR"/>
        </w:rPr>
        <w:t xml:space="preserve">- </w:t>
      </w:r>
      <w:r w:rsidR="009B0309" w:rsidRPr="009B0309">
        <w:rPr>
          <w:lang w:val="hr-HR"/>
        </w:rPr>
        <w:t>da je rješenjem Financijske agencije, Regionalni centar Split, klasa UP-I/110/07/15-01/8800, ur. broj 04-06-16-8800-22 od 26.01.2016. god. otvoren postupak pr</w:t>
      </w:r>
      <w:r w:rsidR="009B0309">
        <w:rPr>
          <w:lang w:val="hr-HR"/>
        </w:rPr>
        <w:t>edstečajne nagodbe nad dužnikom;</w:t>
      </w:r>
    </w:p>
    <w:p w:rsidRDefault="009B0309" w:rsidP="009B0309" w:rsidR="009B0309" w:rsidRPr="009B0309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9B0309">
        <w:rPr>
          <w:lang w:val="hr-HR"/>
        </w:rPr>
        <w:t>da su rješenjem Financijske agencije, Regionalni centar Split, klasa UP-I/110/07/15-01/8800, ur. broj 04-06-16-8800-35 od 15.03.2016. god. utvrđene tražbine vjerovnika prema dužniku u ukupnom iznosu od 2.014.566,01 kn, s tim da su pr</w:t>
      </w:r>
      <w:r w:rsidR="00D9467E">
        <w:rPr>
          <w:lang w:val="hr-HR"/>
        </w:rPr>
        <w:t>ijavljene tražbine iznosile 661.</w:t>
      </w:r>
      <w:r w:rsidRPr="009B0309">
        <w:rPr>
          <w:lang w:val="hr-HR"/>
        </w:rPr>
        <w:t>058,94 kn, a osporene tražbine su iznosile 28.022,30 kn, dok prijeboj tražbina nije vršen</w:t>
      </w:r>
      <w:r>
        <w:rPr>
          <w:lang w:val="hr-HR"/>
        </w:rPr>
        <w:t>;</w:t>
      </w:r>
    </w:p>
    <w:p w:rsidRDefault="009B0309" w:rsidP="002634E2" w:rsidR="002634E2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9B0309">
        <w:rPr>
          <w:lang w:val="hr-HR"/>
        </w:rPr>
        <w:t xml:space="preserve">da je izvršnim rješenjem Financijske agencije, Regionalni centar Split, klasa UP-I/110/07/15-01/8800, ur. broj 04-06-16-8800-52 od 03.05.2016. god., utvrđeno da su za plan financijskog restrukturiranja dužnika glasovali vjerovnici čije tražbine prelaze 2/3 vrijednosti svih utvrđenih tražbina, kao i da je postupak nad dužnikom proveden u skladu s odredbama </w:t>
      </w:r>
      <w:r w:rsidR="002634E2" w:rsidRPr="00F17933">
        <w:rPr>
          <w:lang w:val="hr-HR"/>
        </w:rPr>
        <w:t xml:space="preserve">Zakona o financijskom poslovanju i predstečajnoj nagodbi (Narodne novine broj 108/12, 144/12, 81/13 i 112/13, dalje ZFPPN). </w:t>
      </w:r>
    </w:p>
    <w:p w:rsidRDefault="00B715B5" w:rsidP="002634E2" w:rsidR="00B715B5" w:rsidRPr="000978FD">
      <w:pPr>
        <w:jc w:val="both"/>
        <w:rPr>
          <w:lang w:val="hr-HR"/>
        </w:rPr>
      </w:pPr>
    </w:p>
    <w:p w:rsidRDefault="002634E2" w:rsidP="00F74CBC" w:rsidR="00F74CBC" w:rsidRPr="000978FD">
      <w:pPr>
        <w:jc w:val="both"/>
        <w:rPr>
          <w:lang w:val="hr-HR"/>
        </w:rPr>
      </w:pPr>
      <w:r w:rsidRPr="000978FD">
        <w:rPr>
          <w:lang w:val="hr-HR"/>
        </w:rPr>
        <w:tab/>
        <w:t>Povodom podnesenog prijedloga dužnika za sklapanje predstečajne nagodbe</w:t>
      </w:r>
      <w:r w:rsidR="00B41D5E">
        <w:rPr>
          <w:lang w:val="hr-HR"/>
        </w:rPr>
        <w:t>,</w:t>
      </w:r>
      <w:r w:rsidRPr="000978FD">
        <w:rPr>
          <w:lang w:val="hr-HR"/>
        </w:rPr>
        <w:t xml:space="preserve"> ovaj sud je radi sklapanja te n</w:t>
      </w:r>
      <w:r w:rsidR="00F74CBC" w:rsidRPr="000978FD">
        <w:rPr>
          <w:lang w:val="hr-HR"/>
        </w:rPr>
        <w:t xml:space="preserve">agodbe zakazao ročište za </w:t>
      </w:r>
      <w:r w:rsidR="00F74CBC" w:rsidRPr="000869C7">
        <w:rPr>
          <w:lang w:val="hr-HR"/>
        </w:rPr>
        <w:t xml:space="preserve">dan </w:t>
      </w:r>
      <w:r w:rsidR="004C4062">
        <w:rPr>
          <w:lang w:val="hr-HR"/>
        </w:rPr>
        <w:t>8. srpnja</w:t>
      </w:r>
      <w:r w:rsidR="000869C7" w:rsidRPr="000978FD">
        <w:rPr>
          <w:lang w:val="hr-HR"/>
        </w:rPr>
        <w:t xml:space="preserve"> </w:t>
      </w:r>
      <w:r w:rsidR="009E240A" w:rsidRPr="000869C7">
        <w:rPr>
          <w:lang w:val="hr-HR"/>
        </w:rPr>
        <w:t>2016</w:t>
      </w:r>
      <w:r w:rsidRPr="000869C7">
        <w:rPr>
          <w:lang w:val="hr-HR"/>
        </w:rPr>
        <w:t>. god.,</w:t>
      </w:r>
      <w:r w:rsidRPr="000978FD">
        <w:rPr>
          <w:lang w:val="hr-HR"/>
        </w:rPr>
        <w:t xml:space="preserve"> </w:t>
      </w:r>
      <w:r w:rsidR="00F74CBC" w:rsidRPr="000978FD">
        <w:rPr>
          <w:lang w:val="hr-HR"/>
        </w:rPr>
        <w:t xml:space="preserve">jer je pregledom naprijed navedenih rješenja, kao i ostale dokumentacije iz spisa Financijske agencije, Regionalni centar Split i to prije svega </w:t>
      </w:r>
      <w:r w:rsidR="00C01C88">
        <w:rPr>
          <w:lang w:val="hr-HR"/>
        </w:rPr>
        <w:t>tablica</w:t>
      </w:r>
      <w:r w:rsidR="00F74CBC" w:rsidRPr="000978FD">
        <w:rPr>
          <w:lang w:val="hr-HR"/>
        </w:rPr>
        <w:t xml:space="preserve"> utvrđenih tražbina vjerovnika, zatim zapisnika s ročišta za glasovanje o planu financijskog restrukturiranja dužnika s priloženim tablicama o načinu glasovanja vjerovnika te formatiziranim obrascima za glasovanje, kao i pregledom prihvaćenog plana financijskog i operat</w:t>
      </w:r>
      <w:r w:rsidR="009E240A">
        <w:rPr>
          <w:lang w:val="hr-HR"/>
        </w:rPr>
        <w:t>ivnog restrukturiranja dužnika te</w:t>
      </w:r>
      <w:r w:rsidR="00F74CBC" w:rsidRPr="000978FD">
        <w:rPr>
          <w:lang w:val="hr-HR"/>
        </w:rPr>
        <w:t xml:space="preserve"> nacrta predstečajne nagodbe, utvrđeno da su u konkretnom slučaju ispunjene pretpostavke za sklapanje predstečajne nagodbe. </w:t>
      </w:r>
    </w:p>
    <w:p w:rsidRDefault="00F74CBC" w:rsidP="00F74CBC" w:rsidR="00F74CBC" w:rsidRPr="000978FD">
      <w:pPr>
        <w:jc w:val="both"/>
        <w:rPr>
          <w:lang w:val="hr-HR"/>
        </w:rPr>
      </w:pPr>
    </w:p>
    <w:p w:rsidRDefault="00F74CBC" w:rsidP="00F74CBC" w:rsidR="00F74CBC">
      <w:pPr>
        <w:jc w:val="both"/>
        <w:rPr>
          <w:lang w:val="hr-HR"/>
        </w:rPr>
      </w:pPr>
      <w:r w:rsidRPr="000978FD">
        <w:rPr>
          <w:lang w:val="hr-HR"/>
        </w:rPr>
        <w:tab/>
        <w:t>U vezi s ispunjenjem pretpostavki za sklapanje predstečajne nagodbe valja navesti da je plan financijskog restrukturiranja dužnika</w:t>
      </w:r>
      <w:r w:rsidR="00BD5953" w:rsidRPr="000978FD">
        <w:rPr>
          <w:lang w:val="hr-HR"/>
        </w:rPr>
        <w:t xml:space="preserve"> </w:t>
      </w:r>
      <w:r w:rsidRPr="000978FD">
        <w:rPr>
          <w:lang w:val="hr-HR"/>
        </w:rPr>
        <w:t xml:space="preserve">prihvaćen kod Financijske agencije s potrebnom većinom glasova iz čl. 63. ZFPPN-a, da je dužnik podnio sudu prijedlog za sklapanje predstečajne nagodbe u </w:t>
      </w:r>
      <w:r w:rsidR="00B715B5">
        <w:rPr>
          <w:lang w:val="hr-HR"/>
        </w:rPr>
        <w:t>propisanom</w:t>
      </w:r>
      <w:r w:rsidRPr="000978FD">
        <w:rPr>
          <w:lang w:val="hr-HR"/>
        </w:rPr>
        <w:t xml:space="preserve"> </w:t>
      </w:r>
      <w:r w:rsidR="00B715B5">
        <w:rPr>
          <w:lang w:val="hr-HR"/>
        </w:rPr>
        <w:t xml:space="preserve">roku </w:t>
      </w:r>
      <w:r w:rsidRPr="000978FD">
        <w:rPr>
          <w:lang w:val="hr-HR"/>
        </w:rPr>
        <w:t>te dostavio sve potrebne isprave, kao i da je sadržaj</w:t>
      </w:r>
      <w:r w:rsidR="00160177" w:rsidRPr="000978FD">
        <w:rPr>
          <w:lang w:val="hr-HR"/>
        </w:rPr>
        <w:t xml:space="preserve"> </w:t>
      </w:r>
      <w:r w:rsidRPr="000978FD">
        <w:rPr>
          <w:lang w:val="hr-HR"/>
        </w:rPr>
        <w:t>prijedloga dužnika za sklapanje predstečajne nagodbe u skladu sa sadržajem prihvaćenog plana financijskog restrukturiranja dužnika.</w:t>
      </w:r>
    </w:p>
    <w:p w:rsidRDefault="002634E2" w:rsidP="002634E2" w:rsidR="002634E2" w:rsidRPr="000978FD">
      <w:pPr>
        <w:jc w:val="both"/>
        <w:rPr>
          <w:lang w:val="hr-HR"/>
        </w:rPr>
      </w:pPr>
    </w:p>
    <w:p w:rsidRDefault="002634E2" w:rsidP="005B2D6A" w:rsidR="005B2D6A">
      <w:pPr>
        <w:jc w:val="both"/>
        <w:rPr>
          <w:lang w:val="hr-HR"/>
        </w:rPr>
      </w:pPr>
      <w:r w:rsidRPr="000978FD">
        <w:rPr>
          <w:lang w:val="hr-HR"/>
        </w:rPr>
        <w:tab/>
      </w:r>
      <w:r w:rsidR="004C4062" w:rsidRPr="00A032F8">
        <w:rPr>
          <w:lang w:val="hr-HR"/>
        </w:rPr>
        <w:t>U prijedlogu za sklapanje predstečajne nagodbe,</w:t>
      </w:r>
      <w:r w:rsidR="004C4062">
        <w:rPr>
          <w:lang w:val="hr-HR"/>
        </w:rPr>
        <w:t xml:space="preserve"> a s obzirom</w:t>
      </w:r>
      <w:r w:rsidR="007A43B2">
        <w:rPr>
          <w:lang w:val="hr-HR"/>
        </w:rPr>
        <w:t xml:space="preserve"> na</w:t>
      </w:r>
      <w:r w:rsidR="004C4062">
        <w:rPr>
          <w:lang w:val="hr-HR"/>
        </w:rPr>
        <w:t xml:space="preserve"> način namirenja tražbina,</w:t>
      </w:r>
      <w:r w:rsidR="004C4062" w:rsidRPr="00A032F8">
        <w:rPr>
          <w:lang w:val="hr-HR"/>
        </w:rPr>
        <w:t xml:space="preserve"> </w:t>
      </w:r>
      <w:r w:rsidR="004C4062" w:rsidRPr="000A551E">
        <w:rPr>
          <w:lang w:val="hr-HR"/>
        </w:rPr>
        <w:t>vjerovnici dužnika su pod</w:t>
      </w:r>
      <w:r w:rsidR="004C4062">
        <w:rPr>
          <w:lang w:val="hr-HR"/>
        </w:rPr>
        <w:t xml:space="preserve">ijeljeni u grupe vjerovnika i to Grupu A, </w:t>
      </w:r>
      <w:r w:rsidR="004C4062" w:rsidRPr="00A032F8">
        <w:rPr>
          <w:lang w:val="hr-HR"/>
        </w:rPr>
        <w:t>u koju su svrstana tijela javne uprave i trgovačka društva u većinskom državnom vlasništvu,</w:t>
      </w:r>
      <w:r w:rsidR="004C4062">
        <w:rPr>
          <w:lang w:val="hr-HR"/>
        </w:rPr>
        <w:t xml:space="preserve"> Grupu B, u koju ulaze financijske institucije te Grupu C, u koju su svrstani svi ostali vjerovnici s tim da je Grupa C podijeljena na Grupu C1 – ostale vjerovnike koji su dobavljači roba i usluga te Grupu C2, u koju je svrstan samo vjerovnik Dijana Banić iz Trilja. Pri tome se napominje da vjerovnika koji bi bili svrstani u Grupu B nije bilo. </w:t>
      </w:r>
      <w:r w:rsidR="000A551E">
        <w:rPr>
          <w:lang w:val="hr-HR"/>
        </w:rPr>
        <w:t>Dužnik je podnesenim prijedlogom predložio sklopiti predstečajnu nagodbu na način da svi vjerovnici Grupe A</w:t>
      </w:r>
      <w:r w:rsidR="004C4062">
        <w:rPr>
          <w:lang w:val="hr-HR"/>
        </w:rPr>
        <w:t xml:space="preserve"> te</w:t>
      </w:r>
      <w:r w:rsidR="000A551E">
        <w:rPr>
          <w:lang w:val="hr-HR"/>
        </w:rPr>
        <w:t xml:space="preserve"> svi vjerovnici Grupe C</w:t>
      </w:r>
      <w:r w:rsidR="004C4062">
        <w:rPr>
          <w:lang w:val="hr-HR"/>
        </w:rPr>
        <w:t>1</w:t>
      </w:r>
      <w:r w:rsidR="000A551E">
        <w:rPr>
          <w:lang w:val="hr-HR"/>
        </w:rPr>
        <w:t xml:space="preserve"> otpuste dug dužniku u dijelu od 70% od iznosa njihovih utvrđenih tražbina, dok se </w:t>
      </w:r>
      <w:r w:rsidR="005B2D6A">
        <w:rPr>
          <w:lang w:val="hr-HR"/>
        </w:rPr>
        <w:t xml:space="preserve">dužnik s druge strane obvezuje isplatiti tim vjerovnicima preostale iznose njihovih utvrđenih tražbina (30%), bez daljnjih kamata, i to u 36 jednakih mjesečnih obroka, </w:t>
      </w:r>
      <w:r w:rsidR="00C01C88">
        <w:rPr>
          <w:lang w:val="hr-HR"/>
        </w:rPr>
        <w:t xml:space="preserve">s </w:t>
      </w:r>
      <w:r w:rsidR="005B2D6A">
        <w:rPr>
          <w:lang w:val="hr-HR"/>
        </w:rPr>
        <w:t>tim da prvi obrok dospijeva na naplatu posljednjeg dana u mjesecu koji slijedi nakon mjeseca u kojem je rješenje suda kojim se odobrava sklapanje predstečajne nagodbe postalo pravomoćno, dok svaki slijedeći obrok dospijeva na naplatu posljednjeg dana u svakom narednom mjesecu do konačne isplate.</w:t>
      </w:r>
      <w:r w:rsidR="005B2D6A" w:rsidRPr="005B2D6A">
        <w:rPr>
          <w:lang w:val="hr-HR"/>
        </w:rPr>
        <w:t xml:space="preserve"> </w:t>
      </w:r>
      <w:r w:rsidR="005B2D6A">
        <w:rPr>
          <w:lang w:val="hr-HR"/>
        </w:rPr>
        <w:t>Za vjerovnika Grupe C</w:t>
      </w:r>
      <w:r w:rsidR="004C4062">
        <w:rPr>
          <w:lang w:val="hr-HR"/>
        </w:rPr>
        <w:t>2</w:t>
      </w:r>
      <w:r w:rsidR="005B2D6A">
        <w:rPr>
          <w:lang w:val="hr-HR"/>
        </w:rPr>
        <w:t>, Dijanu B</w:t>
      </w:r>
      <w:r w:rsidR="004C4062">
        <w:rPr>
          <w:lang w:val="hr-HR"/>
        </w:rPr>
        <w:t>anić iz Trilja, koja je ujedno</w:t>
      </w:r>
      <w:r w:rsidR="005B2D6A">
        <w:rPr>
          <w:lang w:val="hr-HR"/>
        </w:rPr>
        <w:t xml:space="preserve"> jedini</w:t>
      </w:r>
      <w:r w:rsidR="004C4062">
        <w:rPr>
          <w:lang w:val="hr-HR"/>
        </w:rPr>
        <w:t xml:space="preserve"> osnivač i</w:t>
      </w:r>
      <w:r w:rsidR="005B2D6A">
        <w:rPr>
          <w:lang w:val="hr-HR"/>
        </w:rPr>
        <w:t xml:space="preserve"> član društva dužnika, navedeno je da se ista u cijelosti odriče svoje utvrđene tražbine u korist kapitalnih rezervi dužnika te da se njena utvrđena tražbina u cijelosti pretvara u kapitalne rezerve društva (dužnika) s danom pravomoćnosti rješenja suda kojim se odobrava sklapanje predstečajne nagodbe. </w:t>
      </w:r>
    </w:p>
    <w:p w:rsidRDefault="00C01C88" w:rsidP="008C3FDB" w:rsidR="00C01C88" w:rsidRPr="005252BB">
      <w:pPr>
        <w:jc w:val="both"/>
        <w:rPr>
          <w:b/>
          <w:lang w:val="hr-HR"/>
        </w:rPr>
      </w:pPr>
    </w:p>
    <w:p w:rsidRDefault="002634E2" w:rsidP="002634E2" w:rsidR="002634E2" w:rsidRPr="000978FD">
      <w:pPr>
        <w:jc w:val="both"/>
        <w:rPr>
          <w:lang w:val="hr-HR"/>
        </w:rPr>
      </w:pPr>
      <w:r w:rsidRPr="000978FD">
        <w:rPr>
          <w:lang w:val="hr-HR"/>
        </w:rPr>
        <w:tab/>
        <w:t>Naprij</w:t>
      </w:r>
      <w:r w:rsidR="00B31E3F">
        <w:rPr>
          <w:lang w:val="hr-HR"/>
        </w:rPr>
        <w:t>ed navedeni i predloženi način</w:t>
      </w:r>
      <w:r w:rsidR="00005203">
        <w:rPr>
          <w:lang w:val="hr-HR"/>
        </w:rPr>
        <w:t>, iznosi</w:t>
      </w:r>
      <w:r w:rsidR="00B31E3F">
        <w:rPr>
          <w:lang w:val="hr-HR"/>
        </w:rPr>
        <w:t xml:space="preserve"> te</w:t>
      </w:r>
      <w:r w:rsidRPr="000978FD">
        <w:rPr>
          <w:lang w:val="hr-HR"/>
        </w:rPr>
        <w:t xml:space="preserve"> rokovi namirenja tražbina vjerovnika u skladu su s načinom</w:t>
      </w:r>
      <w:r w:rsidR="00005203">
        <w:rPr>
          <w:lang w:val="hr-HR"/>
        </w:rPr>
        <w:t>, iznosima</w:t>
      </w:r>
      <w:r w:rsidRPr="000978FD">
        <w:rPr>
          <w:lang w:val="hr-HR"/>
        </w:rPr>
        <w:t xml:space="preserve"> i rokovima namirenja koji su navedeni u planu financijskog restrukturiranja</w:t>
      </w:r>
      <w:r w:rsidR="00A55496" w:rsidRPr="000978FD">
        <w:rPr>
          <w:lang w:val="hr-HR"/>
        </w:rPr>
        <w:t xml:space="preserve"> </w:t>
      </w:r>
      <w:r w:rsidR="00D12B60" w:rsidRPr="000978FD">
        <w:rPr>
          <w:lang w:val="hr-HR"/>
        </w:rPr>
        <w:t>dužnika</w:t>
      </w:r>
      <w:r w:rsidRPr="000978FD">
        <w:rPr>
          <w:lang w:val="hr-HR"/>
        </w:rPr>
        <w:t xml:space="preserve">, a što znači da je </w:t>
      </w:r>
      <w:r w:rsidR="009E240A">
        <w:rPr>
          <w:lang w:val="hr-HR"/>
        </w:rPr>
        <w:t xml:space="preserve">podneseni </w:t>
      </w:r>
      <w:r w:rsidRPr="000978FD">
        <w:rPr>
          <w:lang w:val="hr-HR"/>
        </w:rPr>
        <w:t>prijedlog</w:t>
      </w:r>
      <w:r w:rsidR="004358FF">
        <w:rPr>
          <w:lang w:val="hr-HR"/>
        </w:rPr>
        <w:t xml:space="preserve"> </w:t>
      </w:r>
      <w:r w:rsidRPr="000978FD">
        <w:rPr>
          <w:lang w:val="hr-HR"/>
        </w:rPr>
        <w:t xml:space="preserve">predstečajne nagodbe sukladan sadržaju prihvaćenog plana financijskog restrukturiranja dužnika. </w:t>
      </w:r>
    </w:p>
    <w:p w:rsidRDefault="002634E2" w:rsidP="002634E2" w:rsidR="002634E2" w:rsidRPr="000978FD">
      <w:pPr>
        <w:jc w:val="both"/>
        <w:rPr>
          <w:lang w:val="hr-HR"/>
        </w:rPr>
      </w:pPr>
    </w:p>
    <w:p w:rsidRDefault="002634E2" w:rsidP="00A55496" w:rsidR="00D57D21">
      <w:pPr>
        <w:jc w:val="both"/>
      </w:pPr>
      <w:r w:rsidRPr="000978FD">
        <w:rPr>
          <w:lang w:val="hr-HR"/>
        </w:rPr>
        <w:tab/>
      </w:r>
      <w:r w:rsidR="00A55496" w:rsidRPr="000978FD">
        <w:rPr>
          <w:lang w:val="hr-HR"/>
        </w:rPr>
        <w:t>Na ročište radi sklapanja predstečajne nagodbe kod ovog suda pristupili su dužnik</w:t>
      </w:r>
      <w:r w:rsidR="001E23DF">
        <w:rPr>
          <w:lang w:val="hr-HR"/>
        </w:rPr>
        <w:t>,</w:t>
      </w:r>
      <w:r w:rsidR="00A55496" w:rsidRPr="000978FD">
        <w:rPr>
          <w:lang w:val="hr-HR"/>
        </w:rPr>
        <w:t xml:space="preserve"> odnosno zastupnik po zakonu dužnika, te vjerov</w:t>
      </w:r>
      <w:r w:rsidR="00D12B60" w:rsidRPr="000978FD">
        <w:rPr>
          <w:lang w:val="hr-HR"/>
        </w:rPr>
        <w:t>nici</w:t>
      </w:r>
      <w:r w:rsidR="00A55496" w:rsidRPr="000978FD">
        <w:rPr>
          <w:lang w:val="hr-HR"/>
        </w:rPr>
        <w:t xml:space="preserve"> </w:t>
      </w:r>
      <w:r w:rsidR="00A55496" w:rsidRPr="00CE0270">
        <w:rPr>
          <w:lang w:val="hr-HR"/>
        </w:rPr>
        <w:t xml:space="preserve">odnosno </w:t>
      </w:r>
      <w:r w:rsidR="00C01C88">
        <w:rPr>
          <w:lang w:val="hr-HR"/>
        </w:rPr>
        <w:t xml:space="preserve">zastupnici po zakonu </w:t>
      </w:r>
      <w:r w:rsidR="00A55496" w:rsidRPr="00CE0270">
        <w:rPr>
          <w:lang w:val="hr-HR"/>
        </w:rPr>
        <w:t>vjerovnika</w:t>
      </w:r>
      <w:r w:rsidR="00D12B60" w:rsidRPr="00CE0270">
        <w:rPr>
          <w:lang w:val="hr-HR"/>
        </w:rPr>
        <w:t xml:space="preserve"> </w:t>
      </w:r>
      <w:r w:rsidR="00D12B60" w:rsidRPr="00D57D21">
        <w:rPr>
          <w:lang w:val="hr-HR"/>
        </w:rPr>
        <w:t xml:space="preserve">i to: </w:t>
      </w:r>
      <w:r w:rsidR="00C01C88">
        <w:t xml:space="preserve">1. </w:t>
      </w:r>
      <w:r w:rsidR="005B2D6A">
        <w:t>Global Kapital d.o.o. Split</w:t>
      </w:r>
      <w:r w:rsidR="004C4062">
        <w:t>,</w:t>
      </w:r>
      <w:r w:rsidR="004C4062" w:rsidRPr="004C4062">
        <w:rPr>
          <w:lang w:val="hr-HR"/>
        </w:rPr>
        <w:t xml:space="preserve"> </w:t>
      </w:r>
      <w:r w:rsidR="004C4062" w:rsidRPr="005A5EDA">
        <w:rPr>
          <w:lang w:val="hr-HR"/>
        </w:rPr>
        <w:t>čija je tražbina utvrđena u iznosu od</w:t>
      </w:r>
      <w:r w:rsidR="004C4062">
        <w:rPr>
          <w:lang w:val="hr-HR"/>
        </w:rPr>
        <w:t xml:space="preserve"> </w:t>
      </w:r>
      <w:r w:rsidR="004C4062">
        <w:t>198.360,44 kn;</w:t>
      </w:r>
      <w:r w:rsidR="00C01C88">
        <w:t xml:space="preserve"> 2. </w:t>
      </w:r>
      <w:r w:rsidR="005B2D6A">
        <w:rPr>
          <w:lang w:val="hr-HR"/>
        </w:rPr>
        <w:t>Dijana Banić iz Trilja</w:t>
      </w:r>
      <w:r w:rsidR="004C4062">
        <w:rPr>
          <w:lang w:val="hr-HR"/>
        </w:rPr>
        <w:t>,</w:t>
      </w:r>
      <w:r w:rsidR="004C4062" w:rsidRPr="004C4062">
        <w:rPr>
          <w:lang w:val="hr-HR"/>
        </w:rPr>
        <w:t xml:space="preserve"> </w:t>
      </w:r>
      <w:r w:rsidR="004C4062" w:rsidRPr="005A5EDA">
        <w:rPr>
          <w:lang w:val="hr-HR"/>
        </w:rPr>
        <w:t>čija je tražbina utvrđena u iznosu od</w:t>
      </w:r>
      <w:r w:rsidR="004C4062">
        <w:rPr>
          <w:lang w:val="hr-HR"/>
        </w:rPr>
        <w:t xml:space="preserve"> </w:t>
      </w:r>
      <w:r w:rsidR="004C4062">
        <w:t>1.369.554,81 kn</w:t>
      </w:r>
      <w:r w:rsidR="00C01C88">
        <w:t>.</w:t>
      </w:r>
    </w:p>
    <w:p w:rsidRDefault="00C01C88" w:rsidP="00A55496" w:rsidR="00C01C88" w:rsidRPr="00D57D21">
      <w:pPr>
        <w:jc w:val="both"/>
        <w:rPr>
          <w:sz w:val="28"/>
          <w:szCs w:val="28"/>
          <w:lang w:val="hr-HR"/>
        </w:rPr>
      </w:pPr>
    </w:p>
    <w:p w:rsidRDefault="00B715B5" w:rsidP="00764C40" w:rsidR="00764C40" w:rsidRPr="00D57D21">
      <w:pPr>
        <w:ind w:firstLine="708"/>
        <w:jc w:val="both"/>
        <w:rPr>
          <w:lang w:val="hr-HR"/>
        </w:rPr>
      </w:pPr>
      <w:r>
        <w:rPr>
          <w:lang w:val="hr-HR"/>
        </w:rPr>
        <w:t>N</w:t>
      </w:r>
      <w:r w:rsidR="00D12B60" w:rsidRPr="00D57D21">
        <w:rPr>
          <w:lang w:val="hr-HR"/>
        </w:rPr>
        <w:t>avedeni vjerovnici su prihvatili plan financijskog i operativnog restrukturiranja dužnika, a isto tako njihove utvrđene tražbine čine pot</w:t>
      </w:r>
      <w:r w:rsidR="00764C40" w:rsidRPr="00D57D21">
        <w:rPr>
          <w:lang w:val="hr-HR"/>
        </w:rPr>
        <w:t>rebnu većinu iz čl. 63. ZFPPN-a.</w:t>
      </w:r>
    </w:p>
    <w:p w:rsidRDefault="00764C40" w:rsidP="00764C40" w:rsidR="00764C40" w:rsidRPr="00D57D21">
      <w:pPr>
        <w:ind w:firstLine="708"/>
        <w:jc w:val="both"/>
        <w:rPr>
          <w:lang w:val="hr-HR"/>
        </w:rPr>
      </w:pPr>
    </w:p>
    <w:p w:rsidRDefault="009E240A" w:rsidP="009E240A" w:rsidR="009E240A" w:rsidRPr="00D57D21">
      <w:pPr>
        <w:ind w:firstLine="708"/>
        <w:jc w:val="both"/>
        <w:rPr>
          <w:lang w:val="hr-HR"/>
        </w:rPr>
      </w:pPr>
      <w:r w:rsidRPr="00D57D21">
        <w:rPr>
          <w:lang w:val="hr-HR"/>
        </w:rPr>
        <w:t xml:space="preserve">Naime, utvrđene tražbine tih vjerovnika koji su pristupili na ročište radi sklapanja </w:t>
      </w:r>
      <w:r w:rsidRPr="00B31E3F">
        <w:rPr>
          <w:lang w:val="hr-HR"/>
        </w:rPr>
        <w:t xml:space="preserve">predstečajne nagodbe ukupno iznose </w:t>
      </w:r>
      <w:r w:rsidR="005B2D6A">
        <w:t>1.567.915,25</w:t>
      </w:r>
      <w:r w:rsidR="00C01C88" w:rsidRPr="005C33EE">
        <w:t xml:space="preserve"> kn</w:t>
      </w:r>
      <w:r w:rsidR="00C01C88" w:rsidRPr="00B85282">
        <w:t xml:space="preserve">, a što čini </w:t>
      </w:r>
      <w:r w:rsidR="005B2D6A">
        <w:rPr>
          <w:color w:val="000000"/>
          <w:lang w:eastAsia="hr-HR"/>
        </w:rPr>
        <w:t>77,83</w:t>
      </w:r>
      <w:r w:rsidR="00C01C88" w:rsidRPr="00B85282">
        <w:rPr>
          <w:color w:val="000000"/>
          <w:lang w:eastAsia="hr-HR"/>
        </w:rPr>
        <w:t>% od</w:t>
      </w:r>
      <w:r w:rsidR="00C01C88">
        <w:rPr>
          <w:color w:val="000000"/>
          <w:lang w:eastAsia="hr-HR"/>
        </w:rPr>
        <w:t xml:space="preserve"> </w:t>
      </w:r>
      <w:r w:rsidR="00C01C88" w:rsidRPr="00B85282">
        <w:t>ukupno utvrđenih tražb</w:t>
      </w:r>
      <w:r w:rsidR="00C01C88">
        <w:t>ina svih vjerovnika koje iznose</w:t>
      </w:r>
      <w:r w:rsidR="00C01C88" w:rsidRPr="00B85282">
        <w:t xml:space="preserve"> </w:t>
      </w:r>
      <w:r w:rsidR="00C01C88" w:rsidRPr="005C33EE">
        <w:t>2.</w:t>
      </w:r>
      <w:r w:rsidR="005B2D6A">
        <w:t>014.566,01</w:t>
      </w:r>
      <w:r w:rsidR="00C01C88" w:rsidRPr="005C33EE">
        <w:t xml:space="preserve"> kn</w:t>
      </w:r>
      <w:r w:rsidRPr="00B31E3F">
        <w:rPr>
          <w:lang w:val="hr-HR"/>
        </w:rPr>
        <w:t>. Dakle, utvrđene tražbine tih vjerovnika</w:t>
      </w:r>
      <w:r w:rsidRPr="00D57D21">
        <w:rPr>
          <w:lang w:val="hr-HR"/>
        </w:rPr>
        <w:t xml:space="preserve"> čine potrebnu većinu iz čl. 63. ZFPPN-a, budući da iste prelaze 2/3 vrijednosti svih utvrđenih tražbina vjerovnika.  </w:t>
      </w:r>
    </w:p>
    <w:p w:rsidRDefault="00A55496" w:rsidP="00A55496" w:rsidR="00A55496" w:rsidRPr="000978FD">
      <w:pPr>
        <w:jc w:val="both"/>
        <w:rPr>
          <w:lang w:val="hr-HR"/>
        </w:rPr>
      </w:pPr>
    </w:p>
    <w:p w:rsidRDefault="00A55496" w:rsidP="00D12B60" w:rsidR="00D12B60" w:rsidRPr="000978FD">
      <w:pPr>
        <w:jc w:val="both"/>
        <w:rPr>
          <w:lang w:val="hr-HR"/>
        </w:rPr>
      </w:pPr>
      <w:r w:rsidRPr="000978FD">
        <w:rPr>
          <w:lang w:val="hr-HR"/>
        </w:rPr>
        <w:tab/>
      </w:r>
      <w:r w:rsidR="00D12B60" w:rsidRPr="000978FD">
        <w:rPr>
          <w:lang w:val="hr-HR"/>
        </w:rPr>
        <w:t xml:space="preserve">Navedeni vjerovnici, kao i dužnik, dali su svoj pristanak za sklapanje predstečajne nagodbe na ročištu kod ovog suda.  </w:t>
      </w:r>
    </w:p>
    <w:p w:rsidRDefault="00D12B60" w:rsidP="00D12B60" w:rsidR="00D12B60" w:rsidRPr="000978FD">
      <w:pPr>
        <w:jc w:val="both"/>
        <w:rPr>
          <w:lang w:val="hr-HR"/>
        </w:rPr>
      </w:pPr>
    </w:p>
    <w:p w:rsidRDefault="00D12B60" w:rsidP="00D12B60" w:rsidR="00D12B60" w:rsidRPr="000978FD">
      <w:pPr>
        <w:jc w:val="both"/>
        <w:rPr>
          <w:lang w:val="hr-HR"/>
        </w:rPr>
      </w:pPr>
      <w:r w:rsidRPr="000978FD">
        <w:rPr>
          <w:lang w:val="hr-HR"/>
        </w:rPr>
        <w:tab/>
        <w:t>Kako su dakle na</w:t>
      </w:r>
      <w:r w:rsidR="00D57D21">
        <w:rPr>
          <w:lang w:val="hr-HR"/>
        </w:rPr>
        <w:t xml:space="preserve"> ročištu održanom kod ovog suda</w:t>
      </w:r>
      <w:r w:rsidRPr="000978FD">
        <w:rPr>
          <w:lang w:val="hr-HR"/>
        </w:rPr>
        <w:t xml:space="preserve"> </w:t>
      </w:r>
      <w:r w:rsidR="004C4062">
        <w:rPr>
          <w:lang w:val="hr-HR"/>
        </w:rPr>
        <w:t>8. srpnja</w:t>
      </w:r>
      <w:r w:rsidR="00B31E3F" w:rsidRPr="000978FD">
        <w:rPr>
          <w:lang w:val="hr-HR"/>
        </w:rPr>
        <w:t xml:space="preserve"> </w:t>
      </w:r>
      <w:r w:rsidR="009E240A" w:rsidRPr="000869C7">
        <w:rPr>
          <w:lang w:val="hr-HR"/>
        </w:rPr>
        <w:t>2016</w:t>
      </w:r>
      <w:r w:rsidRPr="000869C7">
        <w:rPr>
          <w:lang w:val="hr-HR"/>
        </w:rPr>
        <w:t>. god.</w:t>
      </w:r>
      <w:r w:rsidRPr="000978FD">
        <w:rPr>
          <w:lang w:val="hr-HR"/>
        </w:rPr>
        <w:t xml:space="preserve"> svoj pristanak za sklapanje predstečajne nagodbe dali dužnik i navedeni vjerovnici dužnika, čije utvrđene tražbine čine potrebnu većinu iz čl. 63. ZFPPN-a, a isto tako je utvrđeno da je sadržaj predložene predstečajne nagodbe </w:t>
      </w:r>
      <w:r w:rsidR="007A43B2" w:rsidRPr="000978FD">
        <w:rPr>
          <w:lang w:val="hr-HR"/>
        </w:rPr>
        <w:t>u skladu s prihvaćenim planom financijskog restrukturiranja dužnika</w:t>
      </w:r>
      <w:r w:rsidR="007A43B2">
        <w:rPr>
          <w:lang w:val="hr-HR"/>
        </w:rPr>
        <w:t xml:space="preserve"> </w:t>
      </w:r>
      <w:r w:rsidR="007A43B2" w:rsidRPr="000978FD">
        <w:rPr>
          <w:lang w:val="hr-HR"/>
        </w:rPr>
        <w:t xml:space="preserve">te je </w:t>
      </w:r>
      <w:r w:rsidR="007A43B2">
        <w:rPr>
          <w:lang w:val="hr-HR"/>
        </w:rPr>
        <w:t>isti</w:t>
      </w:r>
      <w:r w:rsidR="007A43B2" w:rsidRPr="000978FD">
        <w:rPr>
          <w:lang w:val="hr-HR"/>
        </w:rPr>
        <w:t xml:space="preserve"> </w:t>
      </w:r>
      <w:r w:rsidRPr="000978FD">
        <w:rPr>
          <w:lang w:val="hr-HR"/>
        </w:rPr>
        <w:t>sukladan općim pravilima o sudskoj nagodbi, to je stoga sud na održanom ročištu odobrio sklapanje predložene predstečajne nagodbe.</w:t>
      </w:r>
      <w:r w:rsidR="007A43B2">
        <w:rPr>
          <w:lang w:val="hr-HR"/>
        </w:rPr>
        <w:t xml:space="preserve"> </w:t>
      </w:r>
    </w:p>
    <w:p w:rsidRDefault="002634E2" w:rsidP="00D12B60" w:rsidR="0070252F" w:rsidRPr="000978FD">
      <w:pPr>
        <w:jc w:val="both"/>
        <w:rPr>
          <w:lang w:val="hr-HR"/>
        </w:rPr>
      </w:pPr>
      <w:r w:rsidRPr="000978FD">
        <w:rPr>
          <w:lang w:val="hr-HR"/>
        </w:rPr>
        <w:tab/>
      </w:r>
    </w:p>
    <w:p w:rsidRDefault="008D2817" w:rsidP="008D2817" w:rsidR="008D2817" w:rsidRPr="000978FD">
      <w:pPr>
        <w:ind w:firstLine="708"/>
        <w:jc w:val="both"/>
        <w:rPr>
          <w:lang w:val="hr-HR"/>
        </w:rPr>
      </w:pPr>
      <w:r w:rsidRPr="000978FD"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 w:rsidRPr="000978FD">
          <w:rPr>
            <w:lang w:val="hr-HR"/>
          </w:rPr>
          <w:t>66. st</w:t>
        </w:r>
      </w:smartTag>
      <w:r w:rsidRPr="000978FD">
        <w:rPr>
          <w:lang w:val="hr-HR"/>
        </w:rPr>
        <w:t xml:space="preserve">. 9. ZFPPN-a u vezi s čl. 442. st. 1. Stečajnog zakona (Narodne novine broj 71/15), odlučeno je kao u izreci ovog rješenja.  </w:t>
      </w:r>
    </w:p>
    <w:p w:rsidRDefault="00DD0BC4" w:rsidP="00803902" w:rsidR="00DD0BC4" w:rsidRPr="000978FD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0978FD">
      <w:pPr>
        <w:jc w:val="center"/>
        <w:rPr>
          <w:lang w:val="hr-HR"/>
        </w:rPr>
      </w:pPr>
      <w:r w:rsidRPr="000978FD">
        <w:rPr>
          <w:lang w:val="hr-HR"/>
        </w:rPr>
        <w:t>U Splitu</w:t>
      </w:r>
      <w:r w:rsidR="00DD0BC4" w:rsidRPr="000978FD">
        <w:rPr>
          <w:lang w:val="hr-HR"/>
        </w:rPr>
        <w:t xml:space="preserve">, </w:t>
      </w:r>
      <w:r w:rsidR="007A43B2">
        <w:rPr>
          <w:lang w:val="hr-HR"/>
        </w:rPr>
        <w:t>8. srpnja</w:t>
      </w:r>
      <w:r w:rsidR="0000089A" w:rsidRPr="000978FD">
        <w:rPr>
          <w:lang w:val="hr-HR"/>
        </w:rPr>
        <w:t xml:space="preserve"> 201</w:t>
      </w:r>
      <w:r w:rsidR="0000089A">
        <w:rPr>
          <w:lang w:val="hr-HR"/>
        </w:rPr>
        <w:t>6</w:t>
      </w:r>
      <w:r w:rsidRPr="000978FD">
        <w:rPr>
          <w:lang w:val="hr-HR"/>
        </w:rPr>
        <w:t>. godine.</w:t>
      </w:r>
    </w:p>
    <w:p w:rsidRDefault="00D4027A" w:rsidP="00D4027A" w:rsidR="00D4027A" w:rsidRPr="000978FD">
      <w:pPr>
        <w:jc w:val="both"/>
        <w:rPr>
          <w:sz w:val="16"/>
          <w:szCs w:val="16"/>
          <w:lang w:val="hr-HR"/>
        </w:rPr>
      </w:pPr>
      <w:r w:rsidRPr="000978FD">
        <w:rPr>
          <w:lang w:val="hr-HR"/>
        </w:rPr>
        <w:t xml:space="preserve"> </w:t>
      </w:r>
    </w:p>
    <w:p w:rsidRDefault="00D4027A" w:rsidP="003F3F45" w:rsidR="00D4027A" w:rsidRPr="000978FD">
      <w:pPr>
        <w:ind w:firstLine="708" w:left="7080"/>
        <w:rPr>
          <w:lang w:val="hr-HR"/>
        </w:rPr>
      </w:pPr>
      <w:r w:rsidRPr="000978FD">
        <w:rPr>
          <w:lang w:val="hr-HR"/>
        </w:rPr>
        <w:t xml:space="preserve">S U D A C </w:t>
      </w:r>
    </w:p>
    <w:p w:rsidRDefault="00D4027A" w:rsidP="00D4027A" w:rsidR="00D4027A" w:rsidRPr="000978FD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0978FD">
      <w:pPr>
        <w:ind w:firstLine="708" w:left="7080"/>
        <w:rPr>
          <w:u w:val="single"/>
          <w:lang w:val="hr-HR"/>
        </w:rPr>
      </w:pPr>
      <w:r w:rsidRPr="000978FD">
        <w:rPr>
          <w:lang w:val="hr-HR"/>
        </w:rPr>
        <w:t>Paško Bačić</w:t>
      </w:r>
    </w:p>
    <w:p w:rsidRDefault="00D4027A" w:rsidP="00D4027A" w:rsidR="00D4027A" w:rsidRPr="005C53CC">
      <w:pPr>
        <w:jc w:val="both"/>
        <w:rPr>
          <w:sz w:val="16"/>
          <w:szCs w:val="16"/>
          <w:u w:val="single"/>
          <w:lang w:val="hr-HR"/>
        </w:rPr>
      </w:pPr>
    </w:p>
    <w:p w:rsidRDefault="00736EF6" w:rsidP="00D4027A" w:rsidR="00736EF6" w:rsidRPr="000978FD">
      <w:pPr>
        <w:jc w:val="both"/>
        <w:rPr>
          <w:u w:val="single"/>
          <w:lang w:val="hr-HR"/>
        </w:rPr>
      </w:pPr>
    </w:p>
    <w:p w:rsidRDefault="00734115" w:rsidP="00D4027A" w:rsidR="00734115" w:rsidRPr="00A70175">
      <w:pPr>
        <w:jc w:val="both"/>
        <w:rPr>
          <w:u w:val="single"/>
          <w:lang w:val="hr-HR"/>
        </w:rPr>
      </w:pPr>
    </w:p>
    <w:p w:rsidRDefault="00F07899" w:rsidP="00D4027A" w:rsidR="00F07899" w:rsidRPr="007A43B2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POUKA O PRAVNOM LIJEKU: </w:t>
      </w:r>
    </w:p>
    <w:p w:rsidRDefault="00D4027A" w:rsidP="00D4027A" w:rsidR="00D278E5" w:rsidRPr="000978FD">
      <w:pPr>
        <w:jc w:val="both"/>
        <w:rPr>
          <w:lang w:val="hr-HR"/>
        </w:rPr>
      </w:pPr>
      <w:r w:rsidRPr="000978FD">
        <w:rPr>
          <w:lang w:val="hr-HR"/>
        </w:rPr>
        <w:t>Protiv</w:t>
      </w:r>
      <w:r w:rsidR="0098682F" w:rsidRPr="000978FD">
        <w:rPr>
          <w:lang w:val="hr-HR"/>
        </w:rPr>
        <w:t xml:space="preserve"> ovog rješenj</w:t>
      </w:r>
      <w:r w:rsidR="00D278E5" w:rsidRPr="000978FD">
        <w:rPr>
          <w:lang w:val="hr-HR"/>
        </w:rPr>
        <w:t>a</w:t>
      </w:r>
      <w:r w:rsidR="00C704CA" w:rsidRPr="000978FD">
        <w:rPr>
          <w:lang w:val="hr-HR"/>
        </w:rPr>
        <w:t xml:space="preserve"> dopuštena </w:t>
      </w:r>
      <w:r w:rsidR="00D278E5" w:rsidRPr="000978FD">
        <w:rPr>
          <w:lang w:val="hr-HR"/>
        </w:rPr>
        <w:t>je žalba Visokom trgovačkom sudu R</w:t>
      </w:r>
      <w:r w:rsidR="007043B0" w:rsidRPr="000978FD">
        <w:rPr>
          <w:lang w:val="hr-HR"/>
        </w:rPr>
        <w:t xml:space="preserve">epublike </w:t>
      </w:r>
      <w:r w:rsidR="00D278E5" w:rsidRPr="000978FD">
        <w:rPr>
          <w:lang w:val="hr-HR"/>
        </w:rPr>
        <w:t>H</w:t>
      </w:r>
      <w:r w:rsidR="007043B0" w:rsidRPr="000978FD">
        <w:rPr>
          <w:lang w:val="hr-HR"/>
        </w:rPr>
        <w:t>rvatske</w:t>
      </w:r>
      <w:r w:rsidR="00D278E5" w:rsidRPr="000978FD">
        <w:rPr>
          <w:lang w:val="hr-HR"/>
        </w:rPr>
        <w:t xml:space="preserve"> u Zagrebu. Žalba se podnosi</w:t>
      </w:r>
      <w:r w:rsidR="002E3EF6" w:rsidRPr="000978FD">
        <w:rPr>
          <w:lang w:val="hr-HR"/>
        </w:rPr>
        <w:t xml:space="preserve"> putem ovog suda, pismeno</w:t>
      </w:r>
      <w:r w:rsidR="001B70F3" w:rsidRPr="000978FD">
        <w:rPr>
          <w:lang w:val="hr-HR"/>
        </w:rPr>
        <w:t xml:space="preserve"> u tri</w:t>
      </w:r>
      <w:r w:rsidR="00D278E5" w:rsidRPr="000978FD">
        <w:rPr>
          <w:lang w:val="hr-HR"/>
        </w:rPr>
        <w:t xml:space="preserve"> primjerka, u roku od 8 dana</w:t>
      </w:r>
      <w:r w:rsidR="008524E2" w:rsidRPr="000978FD">
        <w:rPr>
          <w:lang w:val="hr-HR"/>
        </w:rPr>
        <w:t>, a koji rok počinje teći protekom osmog dana od objave ovog rješenja na web stranicama Financijske agencije</w:t>
      </w:r>
      <w:r w:rsidR="00D278E5" w:rsidRPr="000978FD">
        <w:rPr>
          <w:lang w:val="hr-HR"/>
        </w:rPr>
        <w:t xml:space="preserve">. </w:t>
      </w:r>
    </w:p>
    <w:p w:rsidRDefault="00C90237" w:rsidP="00D4027A" w:rsidR="00C90237" w:rsidRPr="00005203">
      <w:pPr>
        <w:jc w:val="both"/>
        <w:rPr>
          <w:sz w:val="16"/>
          <w:szCs w:val="16"/>
          <w:lang w:val="hr-HR"/>
        </w:rPr>
      </w:pPr>
    </w:p>
    <w:p w:rsidRDefault="00160177" w:rsidP="00D4027A" w:rsidR="00160177">
      <w:pPr>
        <w:jc w:val="both"/>
        <w:rPr>
          <w:sz w:val="16"/>
          <w:szCs w:val="16"/>
          <w:lang w:val="hr-HR"/>
        </w:rPr>
      </w:pPr>
    </w:p>
    <w:p w:rsidRDefault="007A43B2" w:rsidP="00D4027A" w:rsidR="007A43B2" w:rsidRPr="00005203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0978FD">
      <w:pPr>
        <w:jc w:val="both"/>
        <w:rPr>
          <w:lang w:val="hr-HR"/>
        </w:rPr>
      </w:pPr>
      <w:r w:rsidRPr="000978FD">
        <w:rPr>
          <w:lang w:val="hr-HR"/>
        </w:rPr>
        <w:t>DNA:</w:t>
      </w:r>
    </w:p>
    <w:p w:rsidRDefault="00D4027A" w:rsidP="00D4027A" w:rsidR="00D278E5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 </w:t>
      </w:r>
      <w:r w:rsidR="00AE0486" w:rsidRPr="000978FD">
        <w:rPr>
          <w:lang w:val="hr-HR"/>
        </w:rPr>
        <w:t xml:space="preserve"> </w:t>
      </w:r>
      <w:r w:rsidR="00EC3733" w:rsidRPr="000978FD">
        <w:rPr>
          <w:lang w:val="hr-HR"/>
        </w:rPr>
        <w:t xml:space="preserve">Fina, Regionalni centar </w:t>
      </w:r>
      <w:r w:rsidR="002634E2" w:rsidRPr="000978FD">
        <w:rPr>
          <w:lang w:val="hr-HR"/>
        </w:rPr>
        <w:t>Split</w:t>
      </w:r>
      <w:r w:rsidR="0053515A" w:rsidRPr="000978FD">
        <w:rPr>
          <w:lang w:val="hr-HR"/>
        </w:rPr>
        <w:t>, uz dopis</w:t>
      </w:r>
      <w:r w:rsidR="008524E2" w:rsidRPr="000978FD">
        <w:rPr>
          <w:lang w:val="hr-HR"/>
        </w:rPr>
        <w:t xml:space="preserve"> i zapisnik</w:t>
      </w:r>
    </w:p>
    <w:p w:rsidRDefault="00537F67" w:rsidP="00AE0486" w:rsidR="00537F67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</w:t>
      </w:r>
      <w:r w:rsidR="00C90237" w:rsidRPr="000978FD">
        <w:rPr>
          <w:lang w:val="hr-HR"/>
        </w:rPr>
        <w:t xml:space="preserve"> </w:t>
      </w:r>
      <w:r w:rsidR="00AE0486" w:rsidRPr="000978FD">
        <w:rPr>
          <w:lang w:val="hr-HR"/>
        </w:rPr>
        <w:t xml:space="preserve"> sudski registar ovog suda </w:t>
      </w:r>
    </w:p>
    <w:p w:rsidRDefault="00CD6619" w:rsidP="00D4027A" w:rsidR="00B7469A" w:rsidRPr="000978FD">
      <w:pPr>
        <w:jc w:val="both"/>
        <w:rPr>
          <w:lang w:val="hr-HR"/>
        </w:rPr>
      </w:pPr>
      <w:r w:rsidRPr="000978FD">
        <w:rPr>
          <w:lang w:val="hr-HR"/>
        </w:rPr>
        <w:t>-</w:t>
      </w:r>
      <w:r w:rsidR="001D0C2D" w:rsidRPr="000978FD">
        <w:rPr>
          <w:lang w:val="hr-HR"/>
        </w:rPr>
        <w:t xml:space="preserve"> </w:t>
      </w:r>
      <w:r w:rsidR="008524E2" w:rsidRPr="000978FD">
        <w:rPr>
          <w:lang w:val="hr-HR"/>
        </w:rPr>
        <w:t xml:space="preserve"> </w:t>
      </w:r>
      <w:r w:rsidR="00AE0486" w:rsidRPr="000978FD">
        <w:rPr>
          <w:lang w:val="hr-HR"/>
        </w:rPr>
        <w:t xml:space="preserve"> </w:t>
      </w:r>
      <w:r w:rsidR="00A55496" w:rsidRPr="000978FD">
        <w:rPr>
          <w:lang w:val="hr-HR"/>
        </w:rPr>
        <w:t>e-</w:t>
      </w:r>
      <w:r w:rsidR="00F96E8C" w:rsidRPr="000978FD">
        <w:rPr>
          <w:lang w:val="hr-HR"/>
        </w:rPr>
        <w:t>og</w:t>
      </w:r>
      <w:r w:rsidR="00160177" w:rsidRPr="000978FD">
        <w:rPr>
          <w:lang w:val="hr-HR"/>
        </w:rPr>
        <w:t>lasna ploča suda, rok 20</w:t>
      </w:r>
      <w:r w:rsidR="00D278E5" w:rsidRPr="000978FD">
        <w:rPr>
          <w:lang w:val="hr-HR"/>
        </w:rPr>
        <w:t xml:space="preserve"> dana</w:t>
      </w:r>
    </w:p>
    <w:p w:rsidRDefault="00D4027A" w:rsidP="003855E7" w:rsidR="00EB167D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</w:t>
      </w:r>
      <w:r w:rsidR="00AE0486" w:rsidRPr="000978FD">
        <w:rPr>
          <w:lang w:val="hr-HR"/>
        </w:rPr>
        <w:t xml:space="preserve"> </w:t>
      </w:r>
      <w:r w:rsidR="009374AD" w:rsidRPr="000978FD">
        <w:rPr>
          <w:lang w:val="hr-HR"/>
        </w:rPr>
        <w:t xml:space="preserve"> </w:t>
      </w:r>
      <w:r w:rsidR="001D0C2D" w:rsidRPr="000978FD">
        <w:rPr>
          <w:lang w:val="hr-HR"/>
        </w:rPr>
        <w:t xml:space="preserve">u </w:t>
      </w:r>
      <w:r w:rsidRPr="000978FD">
        <w:rPr>
          <w:lang w:val="hr-HR"/>
        </w:rPr>
        <w:t>spis</w:t>
      </w:r>
    </w:p>
    <w:sectPr w:rsidSect="00A70175" w:rsidR="00EB167D" w:rsidRPr="000978FD">
      <w:headerReference w:type="default" r:id="rId10"/>
      <w:pgSz w:h="16838" w:w="11906"/>
      <w:pgMar w:gutter="0" w:footer="708" w:header="708" w:left="1417" w:bottom="1985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8FD" w:rsidP="00CD74A8" w:rsidR="000978FD">
      <w:r>
        <w:separator/>
      </w:r>
    </w:p>
  </w:endnote>
  <w:endnote w:id="0" w:type="continuationSeparator">
    <w:p w:rsidRDefault="000978FD" w:rsidP="00CD74A8" w:rsidR="00097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8FD" w:rsidP="00CD74A8" w:rsidR="000978FD">
      <w:r>
        <w:separator/>
      </w:r>
    </w:p>
  </w:footnote>
  <w:footnote w:id="0" w:type="continuationSeparator">
    <w:p w:rsidRDefault="000978FD" w:rsidP="00CD74A8" w:rsidR="00097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FD" w:rsidP="00C34BAF" w:rsidR="000978FD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7D3455" w:rsidRPr="007D3455">
      <w:rPr>
        <w:noProof/>
        <w:lang w:val="hr-HR"/>
      </w:rPr>
      <w:t>6</w:t>
    </w:r>
    <w:r>
      <w:fldChar w:fldCharType="end"/>
    </w:r>
    <w:r w:rsidR="00B715B5">
      <w:t xml:space="preserve"> -</w:t>
    </w:r>
    <w:r w:rsidR="00B715B5">
      <w:tab/>
      <w:t>12. Stpn-4</w:t>
    </w:r>
    <w:r w:rsidR="00F17933">
      <w:t>6</w:t>
    </w:r>
    <w:r>
      <w:t>/201</w:t>
    </w:r>
    <w:r w:rsidR="00F17933">
      <w:t>6</w:t>
    </w:r>
  </w:p>
  <w:p w:rsidRDefault="000978FD" w:rsidP="00E80F01" w:rsidR="000978FD">
    <w:pPr>
      <w:pStyle w:val="Zaglavlje"/>
      <w:ind w:left="4725"/>
    </w:pPr>
  </w:p>
  <w:p w:rsidRDefault="000978FD" w:rsidP="00E80F01" w:rsidR="000978FD" w:rsidRPr="0000089A">
    <w:pPr>
      <w:pStyle w:val="Zaglavlje"/>
      <w:ind w:left="4725"/>
      <w:rPr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154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4C2911"/>
    <w:multiLevelType w:val="hybridMultilevel"/>
    <w:tmpl w:val="1E6699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DF30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5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9566D6"/>
    <w:multiLevelType w:val="hybridMultilevel"/>
    <w:tmpl w:val="9A203342"/>
    <w:lvl w:tplc="E056DA7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10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AB78B5"/>
    <w:multiLevelType w:val="hybridMultilevel"/>
    <w:tmpl w:val="2FF058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2"/>
  </w:num>
  <w:num w:numId="5">
    <w:abstractNumId w:val="12"/>
  </w:num>
  <w:num w:numId="6">
    <w:abstractNumId w:val="3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4"/>
  </w:num>
  <w:num w:numId="12">
    <w:abstractNumId w:val="13"/>
  </w:num>
  <w:num w:numId="13">
    <w:abstractNumId w:val="0"/>
  </w:num>
  <w:num w:numId="14">
    <w:abstractNumId w:val="7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89A"/>
    <w:rsid w:val="00005203"/>
    <w:rsid w:val="00012F5E"/>
    <w:rsid w:val="00013553"/>
    <w:rsid w:val="0002327A"/>
    <w:rsid w:val="00023DC4"/>
    <w:rsid w:val="0002675F"/>
    <w:rsid w:val="000403FB"/>
    <w:rsid w:val="00040CA6"/>
    <w:rsid w:val="000412DB"/>
    <w:rsid w:val="000436D7"/>
    <w:rsid w:val="00044F4E"/>
    <w:rsid w:val="000666DB"/>
    <w:rsid w:val="000666EB"/>
    <w:rsid w:val="00076815"/>
    <w:rsid w:val="00077571"/>
    <w:rsid w:val="00081DE8"/>
    <w:rsid w:val="000869C7"/>
    <w:rsid w:val="000978FD"/>
    <w:rsid w:val="000A551E"/>
    <w:rsid w:val="000D0635"/>
    <w:rsid w:val="000D2DD8"/>
    <w:rsid w:val="000E30E0"/>
    <w:rsid w:val="000F1315"/>
    <w:rsid w:val="00121C21"/>
    <w:rsid w:val="001327C6"/>
    <w:rsid w:val="001347B0"/>
    <w:rsid w:val="00141D1E"/>
    <w:rsid w:val="001472CA"/>
    <w:rsid w:val="00156555"/>
    <w:rsid w:val="00160177"/>
    <w:rsid w:val="001901EC"/>
    <w:rsid w:val="001A2F6C"/>
    <w:rsid w:val="001B70F3"/>
    <w:rsid w:val="001C4825"/>
    <w:rsid w:val="001D0C2D"/>
    <w:rsid w:val="001D62EC"/>
    <w:rsid w:val="001E23DF"/>
    <w:rsid w:val="001E4E14"/>
    <w:rsid w:val="001F5654"/>
    <w:rsid w:val="00200D80"/>
    <w:rsid w:val="00200E29"/>
    <w:rsid w:val="002021E3"/>
    <w:rsid w:val="00212A34"/>
    <w:rsid w:val="00216FF4"/>
    <w:rsid w:val="00217DD3"/>
    <w:rsid w:val="00220BF8"/>
    <w:rsid w:val="002326C9"/>
    <w:rsid w:val="00232D18"/>
    <w:rsid w:val="002553C4"/>
    <w:rsid w:val="00257B18"/>
    <w:rsid w:val="002634E2"/>
    <w:rsid w:val="002702A4"/>
    <w:rsid w:val="00273229"/>
    <w:rsid w:val="002761CE"/>
    <w:rsid w:val="002835DB"/>
    <w:rsid w:val="002C750F"/>
    <w:rsid w:val="002D048F"/>
    <w:rsid w:val="002D3A11"/>
    <w:rsid w:val="002D3A8D"/>
    <w:rsid w:val="002E0724"/>
    <w:rsid w:val="002E3EF6"/>
    <w:rsid w:val="002E441E"/>
    <w:rsid w:val="0030414F"/>
    <w:rsid w:val="003240F4"/>
    <w:rsid w:val="00330588"/>
    <w:rsid w:val="00334030"/>
    <w:rsid w:val="00345056"/>
    <w:rsid w:val="0035285B"/>
    <w:rsid w:val="003711AF"/>
    <w:rsid w:val="00382327"/>
    <w:rsid w:val="003855E7"/>
    <w:rsid w:val="00387F50"/>
    <w:rsid w:val="003929B4"/>
    <w:rsid w:val="00395323"/>
    <w:rsid w:val="003976B5"/>
    <w:rsid w:val="003A14C9"/>
    <w:rsid w:val="003A2D08"/>
    <w:rsid w:val="003F3F45"/>
    <w:rsid w:val="003F7DB4"/>
    <w:rsid w:val="00405A54"/>
    <w:rsid w:val="00434E3B"/>
    <w:rsid w:val="004358FF"/>
    <w:rsid w:val="00441458"/>
    <w:rsid w:val="00452A56"/>
    <w:rsid w:val="004571FE"/>
    <w:rsid w:val="00460DEA"/>
    <w:rsid w:val="00467986"/>
    <w:rsid w:val="00473B05"/>
    <w:rsid w:val="00481E0E"/>
    <w:rsid w:val="00483EB1"/>
    <w:rsid w:val="00490603"/>
    <w:rsid w:val="004A014F"/>
    <w:rsid w:val="004C014E"/>
    <w:rsid w:val="004C4062"/>
    <w:rsid w:val="004D5D48"/>
    <w:rsid w:val="00500305"/>
    <w:rsid w:val="005053CB"/>
    <w:rsid w:val="00512C17"/>
    <w:rsid w:val="005225A8"/>
    <w:rsid w:val="005252BB"/>
    <w:rsid w:val="005268EF"/>
    <w:rsid w:val="00526EAD"/>
    <w:rsid w:val="0053515A"/>
    <w:rsid w:val="00537F67"/>
    <w:rsid w:val="00562905"/>
    <w:rsid w:val="00566B61"/>
    <w:rsid w:val="005952E7"/>
    <w:rsid w:val="005A1EF3"/>
    <w:rsid w:val="005A2AD1"/>
    <w:rsid w:val="005B2D6A"/>
    <w:rsid w:val="005C1980"/>
    <w:rsid w:val="005C202C"/>
    <w:rsid w:val="005C53CC"/>
    <w:rsid w:val="005D4511"/>
    <w:rsid w:val="0060593B"/>
    <w:rsid w:val="006079C4"/>
    <w:rsid w:val="00610322"/>
    <w:rsid w:val="00616934"/>
    <w:rsid w:val="00642955"/>
    <w:rsid w:val="00643A0F"/>
    <w:rsid w:val="0065445C"/>
    <w:rsid w:val="006933B2"/>
    <w:rsid w:val="00697B5C"/>
    <w:rsid w:val="006A749D"/>
    <w:rsid w:val="006C0041"/>
    <w:rsid w:val="006C6A99"/>
    <w:rsid w:val="006D1211"/>
    <w:rsid w:val="006D1A0E"/>
    <w:rsid w:val="006D1E31"/>
    <w:rsid w:val="006D6D9D"/>
    <w:rsid w:val="0070252F"/>
    <w:rsid w:val="007043B0"/>
    <w:rsid w:val="00711445"/>
    <w:rsid w:val="00713CCB"/>
    <w:rsid w:val="0071745F"/>
    <w:rsid w:val="00722676"/>
    <w:rsid w:val="0072414C"/>
    <w:rsid w:val="0072550D"/>
    <w:rsid w:val="007262AF"/>
    <w:rsid w:val="00730C9D"/>
    <w:rsid w:val="00734115"/>
    <w:rsid w:val="00736EF6"/>
    <w:rsid w:val="00742CFD"/>
    <w:rsid w:val="007430E3"/>
    <w:rsid w:val="00754A91"/>
    <w:rsid w:val="00755C8C"/>
    <w:rsid w:val="007607FE"/>
    <w:rsid w:val="00764C40"/>
    <w:rsid w:val="007725FF"/>
    <w:rsid w:val="00775689"/>
    <w:rsid w:val="00777BD8"/>
    <w:rsid w:val="0078113C"/>
    <w:rsid w:val="00782F13"/>
    <w:rsid w:val="007A3B01"/>
    <w:rsid w:val="007A43B2"/>
    <w:rsid w:val="007C15E0"/>
    <w:rsid w:val="007C7230"/>
    <w:rsid w:val="007D3455"/>
    <w:rsid w:val="007E76F5"/>
    <w:rsid w:val="007E77DA"/>
    <w:rsid w:val="00803902"/>
    <w:rsid w:val="0081472F"/>
    <w:rsid w:val="008306E3"/>
    <w:rsid w:val="00831792"/>
    <w:rsid w:val="0083352B"/>
    <w:rsid w:val="00834A8F"/>
    <w:rsid w:val="008524E2"/>
    <w:rsid w:val="00874729"/>
    <w:rsid w:val="00876209"/>
    <w:rsid w:val="00876A66"/>
    <w:rsid w:val="00880573"/>
    <w:rsid w:val="00891E42"/>
    <w:rsid w:val="008A7309"/>
    <w:rsid w:val="008B632D"/>
    <w:rsid w:val="008C3FDB"/>
    <w:rsid w:val="008D2817"/>
    <w:rsid w:val="008D35AA"/>
    <w:rsid w:val="008D4ED1"/>
    <w:rsid w:val="009374AD"/>
    <w:rsid w:val="009405E8"/>
    <w:rsid w:val="009531A0"/>
    <w:rsid w:val="00955C28"/>
    <w:rsid w:val="00961355"/>
    <w:rsid w:val="00963B5F"/>
    <w:rsid w:val="00982C91"/>
    <w:rsid w:val="0098682F"/>
    <w:rsid w:val="00993A92"/>
    <w:rsid w:val="009A4DF5"/>
    <w:rsid w:val="009A7BF6"/>
    <w:rsid w:val="009B0309"/>
    <w:rsid w:val="009B3F07"/>
    <w:rsid w:val="009B7FE3"/>
    <w:rsid w:val="009C1BE7"/>
    <w:rsid w:val="009C3E6B"/>
    <w:rsid w:val="009C412F"/>
    <w:rsid w:val="009C716E"/>
    <w:rsid w:val="009D6053"/>
    <w:rsid w:val="009E120A"/>
    <w:rsid w:val="009E1F2A"/>
    <w:rsid w:val="009E240A"/>
    <w:rsid w:val="009E4D23"/>
    <w:rsid w:val="009F5CA5"/>
    <w:rsid w:val="009F776E"/>
    <w:rsid w:val="00A05B23"/>
    <w:rsid w:val="00A078AC"/>
    <w:rsid w:val="00A17340"/>
    <w:rsid w:val="00A24942"/>
    <w:rsid w:val="00A30214"/>
    <w:rsid w:val="00A317B6"/>
    <w:rsid w:val="00A34A53"/>
    <w:rsid w:val="00A430F8"/>
    <w:rsid w:val="00A47C77"/>
    <w:rsid w:val="00A55496"/>
    <w:rsid w:val="00A63550"/>
    <w:rsid w:val="00A66C0A"/>
    <w:rsid w:val="00A70175"/>
    <w:rsid w:val="00A80A50"/>
    <w:rsid w:val="00A97762"/>
    <w:rsid w:val="00AA3216"/>
    <w:rsid w:val="00AB44B5"/>
    <w:rsid w:val="00AC3A0F"/>
    <w:rsid w:val="00AC7E75"/>
    <w:rsid w:val="00AD090D"/>
    <w:rsid w:val="00AD5F0D"/>
    <w:rsid w:val="00AE0486"/>
    <w:rsid w:val="00AF2C38"/>
    <w:rsid w:val="00AF343E"/>
    <w:rsid w:val="00B0172B"/>
    <w:rsid w:val="00B02EA7"/>
    <w:rsid w:val="00B0759F"/>
    <w:rsid w:val="00B1090C"/>
    <w:rsid w:val="00B31E3F"/>
    <w:rsid w:val="00B40C5E"/>
    <w:rsid w:val="00B41D5E"/>
    <w:rsid w:val="00B4396D"/>
    <w:rsid w:val="00B6615F"/>
    <w:rsid w:val="00B715B5"/>
    <w:rsid w:val="00B7469A"/>
    <w:rsid w:val="00B761B3"/>
    <w:rsid w:val="00B83024"/>
    <w:rsid w:val="00B97C13"/>
    <w:rsid w:val="00BA0756"/>
    <w:rsid w:val="00BA523A"/>
    <w:rsid w:val="00BA5B0A"/>
    <w:rsid w:val="00BB0D0C"/>
    <w:rsid w:val="00BC31C6"/>
    <w:rsid w:val="00BD5953"/>
    <w:rsid w:val="00BF2C56"/>
    <w:rsid w:val="00C01C88"/>
    <w:rsid w:val="00C06CB1"/>
    <w:rsid w:val="00C26397"/>
    <w:rsid w:val="00C3356E"/>
    <w:rsid w:val="00C34BAF"/>
    <w:rsid w:val="00C359CB"/>
    <w:rsid w:val="00C41FA8"/>
    <w:rsid w:val="00C44B74"/>
    <w:rsid w:val="00C66420"/>
    <w:rsid w:val="00C6791C"/>
    <w:rsid w:val="00C704CA"/>
    <w:rsid w:val="00C80497"/>
    <w:rsid w:val="00C90237"/>
    <w:rsid w:val="00CA4C62"/>
    <w:rsid w:val="00CB1364"/>
    <w:rsid w:val="00CB75E1"/>
    <w:rsid w:val="00CC7632"/>
    <w:rsid w:val="00CD6619"/>
    <w:rsid w:val="00CD74A8"/>
    <w:rsid w:val="00CE0270"/>
    <w:rsid w:val="00D12B60"/>
    <w:rsid w:val="00D12CD0"/>
    <w:rsid w:val="00D22355"/>
    <w:rsid w:val="00D278E5"/>
    <w:rsid w:val="00D32D4D"/>
    <w:rsid w:val="00D4027A"/>
    <w:rsid w:val="00D50B2A"/>
    <w:rsid w:val="00D56072"/>
    <w:rsid w:val="00D57D21"/>
    <w:rsid w:val="00D71858"/>
    <w:rsid w:val="00D756CC"/>
    <w:rsid w:val="00D80112"/>
    <w:rsid w:val="00D9467E"/>
    <w:rsid w:val="00DC237F"/>
    <w:rsid w:val="00DC768B"/>
    <w:rsid w:val="00DD0BC4"/>
    <w:rsid w:val="00DD5A97"/>
    <w:rsid w:val="00DF5BF2"/>
    <w:rsid w:val="00E05C1A"/>
    <w:rsid w:val="00E0670D"/>
    <w:rsid w:val="00E128A2"/>
    <w:rsid w:val="00E20B0C"/>
    <w:rsid w:val="00E2356A"/>
    <w:rsid w:val="00E55C51"/>
    <w:rsid w:val="00E56343"/>
    <w:rsid w:val="00E663CF"/>
    <w:rsid w:val="00E67920"/>
    <w:rsid w:val="00E80F01"/>
    <w:rsid w:val="00E9531B"/>
    <w:rsid w:val="00E9671B"/>
    <w:rsid w:val="00EA6301"/>
    <w:rsid w:val="00EB167D"/>
    <w:rsid w:val="00EB2AE9"/>
    <w:rsid w:val="00EB4494"/>
    <w:rsid w:val="00EB6CE2"/>
    <w:rsid w:val="00EB78C8"/>
    <w:rsid w:val="00EC3733"/>
    <w:rsid w:val="00EC4E07"/>
    <w:rsid w:val="00ED4DF7"/>
    <w:rsid w:val="00EE4170"/>
    <w:rsid w:val="00EE65C5"/>
    <w:rsid w:val="00EF3725"/>
    <w:rsid w:val="00F07899"/>
    <w:rsid w:val="00F17933"/>
    <w:rsid w:val="00F37E2F"/>
    <w:rsid w:val="00F47D8F"/>
    <w:rsid w:val="00F524DA"/>
    <w:rsid w:val="00F61BEA"/>
    <w:rsid w:val="00F74CBC"/>
    <w:rsid w:val="00F85B63"/>
    <w:rsid w:val="00F861B4"/>
    <w:rsid w:val="00F96E8C"/>
    <w:rsid w:val="00FA0167"/>
    <w:rsid w:val="00FA2371"/>
    <w:rsid w:val="00FA4140"/>
    <w:rsid w:val="00FB200C"/>
    <w:rsid w:val="00FC2BF4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hAnsi="Calibri" w:ascii="Calibri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2D3A11"/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qFormat/>
    <w:rsid w:val="00C6791C"/>
    <w:rPr>
      <w:rFonts w:hAnsi="Calibri" w:ascii="Calibri"/>
      <w:sz w:val="22"/>
      <w:szCs w:val="22"/>
      <w:lang w:eastAsia="en-US"/>
    </w:rPr>
  </w:style>
  <w:style w:customStyle="true" w:styleId="Bezproreda2" w:type="paragraph">
    <w:name w:val="Bez proreda2"/>
    <w:qFormat/>
    <w:rsid w:val="00C6791C"/>
    <w:rPr>
      <w:rFonts w:hAnsi="Calibri" w:ascii="Calibri"/>
      <w:sz w:val="22"/>
      <w:szCs w:val="22"/>
      <w:lang w:eastAsia="en-US"/>
    </w:rPr>
  </w:style>
  <w:style w:customStyle="true" w:styleId="NoSpacing1" w:type="paragraph">
    <w:name w:val="No Spacing1"/>
    <w:rsid w:val="00C6791C"/>
    <w:rPr>
      <w:rFonts w:eastAsia="Times New Roman" w:hAnsi="Calibri" w:asci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eastAsia="Calibri" w:hAnsi="Californian FB" w:ascii="Californian FB"/>
      <w:sz w:val="20"/>
      <w:szCs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3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4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4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4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4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ascii="Calibri" w:hAnsi="Calibri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2D3A11"/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qFormat/>
    <w:rsid w:val="00C6791C"/>
    <w:rPr>
      <w:rFonts w:ascii="Calibri" w:hAnsi="Calibri"/>
      <w:sz w:val="22"/>
      <w:szCs w:val="22"/>
      <w:lang w:eastAsia="en-US"/>
    </w:rPr>
  </w:style>
  <w:style w:customStyle="1" w:styleId="Bezproreda2" w:type="paragraph">
    <w:name w:val="Bez proreda2"/>
    <w:qFormat/>
    <w:rsid w:val="00C6791C"/>
    <w:rPr>
      <w:rFonts w:ascii="Calibri" w:hAnsi="Calibri"/>
      <w:sz w:val="22"/>
      <w:szCs w:val="22"/>
      <w:lang w:eastAsia="en-US"/>
    </w:rPr>
  </w:style>
  <w:style w:customStyle="1" w:styleId="NoSpacing1" w:type="paragraph">
    <w:name w:val="No Spacing1"/>
    <w:rsid w:val="00C6791C"/>
    <w:rPr>
      <w:rFonts w:ascii="Calibri" w:eastAsia="Times New Roman" w:hAns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ascii="Californian FB" w:eastAsia="Calibri" w:hAnsi="Californian FB"/>
      <w:sz w:val="20"/>
      <w:szCs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3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4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4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4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4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33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70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Stpn-46/2016</izvorni_sadrzaj>
    <derivirana_varijabla naziv="DomainObject.Predmet.OznakaBroj_1">Stpn-46/2016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ŠPICA GRAĐENJE d.o.o. za graditeljstvo i trgovinu</izvorni_sadrzaj>
    <derivirana_varijabla naziv="DomainObject.Predmet.StrankaFormated_1">  ŠPICA GRAĐENJE d.o.o. za graditeljstvo i trgovinu</derivirana_varijabla>
  </DomainObject.Predmet.StrankaFormated>
  <DomainObject.Predmet.StrankaFormatedOIB>
    <izvorni_sadrzaj>  ŠPICA GRAĐENJE d.o.o. za graditeljstvo i trgovinu, OIB 99722954184</izvorni_sadrzaj>
    <derivirana_varijabla naziv="DomainObject.Predmet.StrankaFormatedOIB_1">  ŠPICA GRAĐENJE d.o.o. za graditeljstvo i trgovinu, OIB 99722954184</derivirana_varijabla>
  </DomainObject.Predmet.StrankaFormatedOIB>
  <DomainObject.Predmet.StrankaFormatedWithAdress>
    <izvorni_sadrzaj> ŠPICA GRAĐENJE d.o.o. za graditeljstvo i trgovinu, Mejaši 49, 21000 Split</izvorni_sadrzaj>
    <derivirana_varijabla naziv="DomainObject.Predmet.StrankaFormatedWithAdress_1"> ŠPICA GRAĐENJE d.o.o. za graditeljstvo i trgovinu, Mejaši 49, 21000 Split</derivirana_varijabla>
  </DomainObject.Predmet.StrankaFormatedWithAdress>
  <DomainObject.Predmet.StrankaFormatedWithAdressOIB>
    <izvorni_sadrzaj> ŠPICA GRAĐENJE d.o.o. za graditeljstvo i trgovinu, OIB 99722954184, Mejaši 49, 21000 Split</izvorni_sadrzaj>
    <derivirana_varijabla naziv="DomainObject.Predmet.StrankaFormatedWithAdressOIB_1"> ŠPICA GRAĐENJE d.o.o. za graditeljstvo i trgovinu, OIB 99722954184, Mejaši 49, 21000 Split</derivirana_varijabla>
  </DomainObject.Predmet.StrankaFormatedWithAdressOIB>
  <DomainObject.Predmet.StrankaWithAdress>
    <izvorni_sadrzaj>ŠPICA GRAĐENJE d.o.o. za graditeljstvo i trgovinu Mejaši 49,21000 Split</izvorni_sadrzaj>
    <derivirana_varijabla naziv="DomainObject.Predmet.StrankaWithAdress_1">ŠPICA GRAĐENJE d.o.o. za graditeljstvo i trgovinu Mejaši 49,21000 Split</derivirana_varijabla>
  </DomainObject.Predmet.StrankaWithAdress>
  <DomainObject.Predmet.StrankaWithAdressOIB>
    <izvorni_sadrzaj>ŠPICA GRAĐENJE d.o.o. za graditeljstvo i trgovinu, OIB 99722954184, Mejaši 49,21000 Split</izvorni_sadrzaj>
    <derivirana_varijabla naziv="DomainObject.Predmet.StrankaWithAdressOIB_1">ŠPICA GRAĐENJE d.o.o. za graditeljstvo i trgovinu, OIB 99722954184, Mejaši 49,21000 Split</derivirana_varijabla>
  </DomainObject.Predmet.StrankaWithAdressOIB>
  <DomainObject.Predmet.StrankaNazivFormated>
    <izvorni_sadrzaj>ŠPICA GRAĐENJE d.o.o. za graditeljstvo i trgovinu</izvorni_sadrzaj>
    <derivirana_varijabla naziv="DomainObject.Predmet.StrankaNazivFormated_1">ŠPICA GRAĐENJE d.o.o. za graditeljstvo i trgovinu</derivirana_varijabla>
  </DomainObject.Predmet.StrankaNazivFormated>
  <DomainObject.Predmet.StrankaNazivFormatedOIB>
    <izvorni_sadrzaj>ŠPICA GRAĐENJE d.o.o. za graditeljstvo i trgovinu, OIB 99722954184</izvorni_sadrzaj>
    <derivirana_varijabla naziv="DomainObject.Predmet.StrankaNazivFormatedOIB_1">ŠPICA GRAĐENJE d.o.o. za graditeljstvo i trgovinu, OIB 99722954184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ŠPICA GRAĐENJE d.o.o. za graditeljstvo i trgovinu</item>
    </izvorni_sadrzaj>
    <derivirana_varijabla naziv="DomainObject.Predmet.StrankaListFormated_1">
      <item>ŠPICA GRAĐENJE d.o.o. za graditeljstvo i trgovinu</item>
    </derivirana_varijabla>
  </DomainObject.Predmet.StrankaListFormated>
  <DomainObject.Predmet.StrankaListFormatedOIB>
    <izvorni_sadrzaj>
      <item>ŠPICA GRAĐENJE d.o.o. za graditeljstvo i trgovinu, OIB 99722954184</item>
    </izvorni_sadrzaj>
    <derivirana_varijabla naziv="DomainObject.Predmet.StrankaListFormatedOIB_1">
      <item>ŠPICA GRAĐENJE d.o.o. za graditeljstvo i trgovinu, OIB 99722954184</item>
    </derivirana_varijabla>
  </DomainObject.Predmet.StrankaListFormatedOIB>
  <DomainObject.Predmet.StrankaListFormatedWithAdress>
    <izvorni_sadrzaj>
      <item>ŠPICA GRAĐENJE d.o.o. za graditeljstvo i trgovinu, Mejaši 49, 21000 Split</item>
    </izvorni_sadrzaj>
    <derivirana_varijabla naziv="DomainObject.Predmet.StrankaListFormatedWithAdress_1">
      <item>ŠPICA GRAĐENJE d.o.o. za graditeljstvo i trgovinu, Mejaši 49, 21000 Split</item>
    </derivirana_varijabla>
  </DomainObject.Predmet.StrankaListFormatedWithAdress>
  <DomainObject.Predmet.StrankaListFormatedWithAdressOIB>
    <izvorni_sadrzaj>
      <item>ŠPICA GRAĐENJE d.o.o. za graditeljstvo i trgovinu, OIB 99722954184, Mejaši 49, 21000 Split</item>
    </izvorni_sadrzaj>
    <derivirana_varijabla naziv="DomainObject.Predmet.StrankaListFormatedWithAdressOIB_1">
      <item>ŠPICA GRAĐENJE d.o.o. za graditeljstvo i trgovinu, OIB 99722954184, Mejaši 49, 21000 Split</item>
    </derivirana_varijabla>
  </DomainObject.Predmet.StrankaListFormatedWithAdressOIB>
  <DomainObject.Predmet.StrankaListNazivFormated>
    <izvorni_sadrzaj>
      <item>ŠPICA GRAĐENJE d.o.o. za graditeljstvo i trgovinu</item>
    </izvorni_sadrzaj>
    <derivirana_varijabla naziv="DomainObject.Predmet.StrankaListNazivFormated_1">
      <item>ŠPICA GRAĐENJE d.o.o. za graditeljstvo i trgovinu</item>
    </derivirana_varijabla>
  </DomainObject.Predmet.StrankaListNazivFormated>
  <DomainObject.Predmet.StrankaListNazivFormatedOIB>
    <izvorni_sadrzaj>
      <item>ŠPICA GRAĐENJE d.o.o. za graditeljstvo i trgovinu, OIB 99722954184</item>
    </izvorni_sadrzaj>
    <derivirana_varijabla naziv="DomainObject.Predmet.StrankaListNazivFormatedOIB_1">
      <item>ŠPICA GRAĐENJE d.o.o. za graditeljstvo i trgovinu, OIB 99722954184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ŠPICA GRAĐENJE d.o.o. za graditeljstvo i trgovinu</izvorni_sadrzaj>
    <derivirana_varijabla naziv="DomainObject.Predmet.StrankaIDrugi_1">ŠPICA GRAĐENJE d.o.o. za graditeljstvo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ŠPICA GRAĐENJE d.o.o. za graditeljstvo i trgovinu, OIB 99722954184, Mejaši 49, 21000 Split</izvorni_sadrzaj>
    <derivirana_varijabla naziv="DomainObject.Predmet.StrankaIDrugiAdressOIB_1">ŠPICA GRAĐENJE d.o.o. za graditeljstvo i trgovinu, OIB 99722954184, Mejaši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ŠPICA GRAĐENJE d.o.o. za graditeljstvo i trgovinu</item>
    </izvorni_sadrzaj>
    <derivirana_varijabla naziv="DomainObject.Predmet.SudioniciListNaziv_1">
      <item>ŠPICA GRAĐENJE d.o.o. za graditeljstvo i trgovinu</item>
    </derivirana_varijabla>
  </DomainObject.Predmet.SudioniciListNaziv>
  <DomainObject.Predmet.SudioniciListAdressOIB>
    <izvorni_sadrzaj>
      <item>ŠPICA GRAĐENJE d.o.o. za graditeljstvo i trgovinu, OIB 99722954184, Mejaši 49,21000 Split</item>
    </izvorni_sadrzaj>
    <derivirana_varijabla naziv="DomainObject.Predmet.SudioniciListAdressOIB_1">
      <item>ŠPICA GRAĐENJE d.o.o. za graditeljstvo i trgovinu, OIB 99722954184, Mejaši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99722954184</item>
    </izvorni_sadrzaj>
    <derivirana_varijabla naziv="DomainObject.Predmet.SudioniciListNazivOIB_1">
      <item>, OIB 99722954184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1985</properties:Words>
  <properties:Characters>11268</properties:Characters>
  <properties:Lines>307</properties:Lines>
  <properties:Paragraphs>125</properties:Paragraphs>
  <properties:TotalTime>417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2015-07-09T12:19:00Z</dcterms:created>
  <dc:creator>wsadmin</dc:creator>
  <cp:lastModifiedBy>Paško Bačić</cp:lastModifiedBy>
  <cp:lastPrinted>2016-07-08T07:45:00Z</cp:lastPrinted>
  <dcterms:modified xmlns:xsi="http://www.w3.org/2001/XMLSchema-instance" xsi:type="dcterms:W3CDTF">2016-07-08T11:28:00Z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