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da4f" w14:paraId="3edda4f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2A7D47">
        <w:t>5</w:t>
      </w:r>
      <w:r w:rsidR="00692D6A">
        <w:t>71</w:t>
      </w:r>
      <w:r w:rsidR="00335F93">
        <w:t>/1</w:t>
      </w:r>
      <w:r w:rsidR="00D86986">
        <w:t>8</w:t>
      </w:r>
      <w:r w:rsidR="00335F93">
        <w:t>-</w:t>
      </w:r>
      <w:r w:rsidR="006A1DE8">
        <w:t>1</w:t>
      </w:r>
      <w:r w:rsidR="00692D6A">
        <w:t>5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8C581C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2A7D47" w:rsidRPr="00CE0AA2">
        <w:t xml:space="preserve">Trgovački sud u Osijeku, po sucu mr. sc. Tihomiru Kovačeviću, kao stečajnom sucu, povodom prijedloga FINANCIJSKE AGENCIJE ZAGREB, Regionalni centar </w:t>
      </w:r>
      <w:r w:rsidR="002A7D47" w:rsidRPr="00F57F93">
        <w:t>Zagreb, Trg svibanjskih žrtava 1995. 1</w:t>
      </w:r>
      <w:r w:rsidR="002A7D47" w:rsidRPr="00CE0AA2">
        <w:t xml:space="preserve">, OIB 85821130368 za otvaranje stečajnog postupka nad dužnikom </w:t>
      </w:r>
      <w:r w:rsidR="00692D6A" w:rsidRPr="00692D6A">
        <w:t>ANDRAGOŠKO UČILIŠTE ZVONIMIR, ustanova za profesionalnu orijentaciju i obrazovanje, Zagreb, Ulica Cvjetka Rubetića 16, MBS 080005456, OIB 94909175735</w:t>
      </w:r>
      <w:r w:rsidR="00514F01" w:rsidRPr="0041082E">
        <w:t xml:space="preserve">, dana </w:t>
      </w:r>
      <w:r w:rsidR="003014F4">
        <w:t>11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514F01" w:rsidP="00692D6A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692D6A" w:rsidRPr="00692D6A">
        <w:t>ANDRAGOŠKO UČILIŠTE ZVONIMIR, ustanova za profesionalnu orijentaciju i obrazovanje, Zagreb, Ulica Cvjetka Rubetića 16, MBS 080005456, OIB 94909175735</w:t>
      </w:r>
      <w:r>
        <w:t>s pozivom na broj HR05 272-</w:t>
      </w:r>
      <w:r w:rsidR="009753DD">
        <w:t>5</w:t>
      </w:r>
      <w:r w:rsidR="00591D22">
        <w:t>71</w:t>
      </w:r>
      <w:r>
        <w:t>-1</w:t>
      </w:r>
      <w:r w:rsidR="00D86986">
        <w:t>8</w:t>
      </w:r>
      <w:r>
        <w:t xml:space="preserve"> kod Hrvatske poštanske banke iznos od </w:t>
      </w:r>
      <w:r w:rsidR="00591D22">
        <w:rPr>
          <w:color w:val="000000"/>
        </w:rPr>
        <w:t>2</w:t>
      </w:r>
      <w:r w:rsidR="003014F4">
        <w:rPr>
          <w:color w:val="000000"/>
        </w:rPr>
        <w:t>0</w:t>
      </w:r>
      <w:r w:rsidR="00C433B2">
        <w:rPr>
          <w:color w:val="000000"/>
        </w:rPr>
        <w:t>.</w:t>
      </w:r>
      <w:r w:rsidR="003014F4">
        <w:rPr>
          <w:color w:val="000000"/>
        </w:rPr>
        <w:t>00</w:t>
      </w:r>
      <w:r w:rsidR="00C433B2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846A27" w:rsidP="00514F01" w:rsidR="00846A27" w:rsidRPr="00702E78"/>
    <w:p w:rsidRDefault="00591D22" w:rsidP="00591D22" w:rsidR="00591D22">
      <w:pPr>
        <w:ind w:firstLine="720"/>
        <w:jc w:val="both"/>
      </w:pPr>
      <w:r>
        <w:t xml:space="preserve">Dana 20.09.2017. zaprimljen je na Trgovačkom sudu u Zagrebu prijedlog FINE Regionalni centar Zagreb, Podružnica Zagreb, klasa: 110-07/17-01/04 Ur. broj 04-06-17-4649 od 18.09.2017. godine, za otvaranje stečajnog postupka nad dužnikom </w:t>
      </w:r>
      <w:r w:rsidRPr="00610482">
        <w:t>ANDRAGOŠKO UČILIŠTE ZVONIMIR, ustanova za profesionalnu orijentaciju i obrazovanje, Zagreb, Ulica Cvjetka Rubetića 16, MBS 080005456, OIB 94909175735</w:t>
      </w:r>
      <w:r>
        <w:t>, temeljem odredbe čl. 110. st. 1. Stečajnog zakona (NN 71/15</w:t>
      </w:r>
      <w:r w:rsidR="00271C0E">
        <w:t xml:space="preserve"> i 104/17</w:t>
      </w:r>
      <w:r>
        <w:t>, dalje: SZ).</w:t>
      </w:r>
    </w:p>
    <w:p w:rsidRDefault="00591D22" w:rsidP="00591D22" w:rsidR="00591D22">
      <w:pPr>
        <w:ind w:firstLine="720"/>
        <w:jc w:val="both"/>
      </w:pPr>
    </w:p>
    <w:p w:rsidRDefault="00591D22" w:rsidP="00591D22" w:rsidR="00591D22">
      <w:pPr>
        <w:ind w:firstLine="720"/>
        <w:jc w:val="both"/>
      </w:pPr>
      <w:r>
        <w:lastRenderedPageBreak/>
        <w:t>U prijedlogu je navela da na dan 15</w:t>
      </w:r>
      <w:r w:rsidRPr="00C92E83">
        <w:t>.</w:t>
      </w:r>
      <w:r>
        <w:t>09</w:t>
      </w:r>
      <w:r w:rsidRPr="00C92E83">
        <w:t>.201</w:t>
      </w:r>
      <w:r>
        <w:t>7. dužnik u Očevidniku redoslijeda osnova za plaćanje ima evidentirane neizvršene osnove za plaćanje u neprekinutom razdoblju od 120 dana, u ukupnom iznosu od 8.035,98 kn, u koji iznos je uračunata kamata i naknada FINE za provedbe ovrhe na novčanim sredstvima dužnika. Navodi da dužnik ima 2 zaposlena radnika.</w:t>
      </w:r>
    </w:p>
    <w:p w:rsidRDefault="00591D22" w:rsidP="00591D22" w:rsidR="00591D22">
      <w:pPr>
        <w:ind w:firstLine="720"/>
        <w:jc w:val="both"/>
      </w:pPr>
    </w:p>
    <w:p w:rsidRDefault="00591D22" w:rsidP="00591D22" w:rsidR="00591D22">
      <w:pPr>
        <w:ind w:firstLine="720"/>
        <w:jc w:val="both"/>
      </w:pPr>
      <w:r>
        <w:t xml:space="preserve">Dostavlja popis računa i oročenih novčanih sredstava dužnika na dan </w:t>
      </w:r>
      <w:r w:rsidRPr="00581482">
        <w:t>15.09</w:t>
      </w:r>
      <w:r w:rsidRPr="00C82195">
        <w:t>.2017</w:t>
      </w:r>
      <w:r>
        <w:t xml:space="preserve">., te navodi da na temelju čl. 112. st. 5. SZ dužnik na ime predujma za namirenje troškova stečajnog postupka nema zaplijenjena novčana sredstva na dan </w:t>
      </w:r>
      <w:r w:rsidRPr="00581482">
        <w:t>15.09</w:t>
      </w:r>
      <w:r w:rsidRPr="00C82195">
        <w:t>.2017</w:t>
      </w:r>
      <w:r>
        <w:t xml:space="preserve">.  </w:t>
      </w:r>
    </w:p>
    <w:p w:rsidRDefault="00591D22" w:rsidP="00591D22" w:rsidR="00591D22">
      <w:pPr>
        <w:ind w:firstLine="720"/>
        <w:jc w:val="both"/>
      </w:pPr>
    </w:p>
    <w:p w:rsidRDefault="00591D22" w:rsidP="00591D22" w:rsidR="00591D22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5334E5" w:rsidP="005F045D" w:rsidR="005334E5">
      <w:pPr>
        <w:ind w:right="-335"/>
        <w:jc w:val="both"/>
      </w:pPr>
    </w:p>
    <w:p w:rsidRDefault="00514F01" w:rsidP="00FF6D08" w:rsidR="00846A27">
      <w:pPr>
        <w:ind w:right="-2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3014F4">
        <w:t>11</w:t>
      </w:r>
      <w:r>
        <w:t>.0</w:t>
      </w:r>
      <w:r w:rsidR="0061105B">
        <w:t>9</w:t>
      </w:r>
      <w:r>
        <w:t>.2018.  godine, privremen</w:t>
      </w:r>
      <w:r w:rsidR="003014F4">
        <w:t>i</w:t>
      </w:r>
      <w:r>
        <w:t xml:space="preserve"> stečajn</w:t>
      </w:r>
      <w:r w:rsidR="003014F4">
        <w:t>i</w:t>
      </w:r>
      <w:r>
        <w:t xml:space="preserve"> upravitelj je izloži</w:t>
      </w:r>
      <w:r w:rsidR="003014F4">
        <w:t>o</w:t>
      </w:r>
      <w:r>
        <w:t xml:space="preserve"> svoje pisano izvješće od</w:t>
      </w:r>
      <w:r w:rsidRPr="00A128F1">
        <w:t xml:space="preserve"> </w:t>
      </w:r>
      <w:r w:rsidR="00591D22">
        <w:t>9</w:t>
      </w:r>
      <w:r w:rsidRPr="00A128F1">
        <w:t>.</w:t>
      </w:r>
      <w:r>
        <w:t>0</w:t>
      </w:r>
      <w:r w:rsidR="00591D22">
        <w:t>8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591D22">
        <w:t>46</w:t>
      </w:r>
      <w:r w:rsidRPr="00F16487">
        <w:t>-</w:t>
      </w:r>
      <w:r w:rsidR="00591D22">
        <w:t>49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271C0E">
        <w:t>2</w:t>
      </w:r>
      <w:r w:rsidR="00D01475">
        <w:t>0</w:t>
      </w:r>
      <w:r w:rsidR="00240F73" w:rsidRPr="00240F73">
        <w:t>.</w:t>
      </w:r>
      <w:r w:rsidR="00D01475">
        <w:t>00</w:t>
      </w:r>
      <w:r w:rsidR="00240F73" w:rsidRPr="00240F73">
        <w:t xml:space="preserve">0,00 kn </w:t>
      </w:r>
      <w:r w:rsidR="007F6BA7">
        <w:t xml:space="preserve">i to </w:t>
      </w:r>
      <w:r w:rsidR="00BB6E9E" w:rsidRPr="00BB6E9E">
        <w:t>10.000,00 kn nagrada stečajnom upravitelju, 1.500,00 kn troškovi zatvaranja žiro računa, izrada žiga, pristojbe, 1.500,00 kn sudska ovjera potpisa, 2.000,00 kn troškovi vođenja poslovnih knjiga, 5.000,00 kn trošak budućih parnica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A30D70" w:rsidP="00FF6D08" w:rsidR="00A30D70">
      <w:pPr>
        <w:ind w:right="-2"/>
        <w:jc w:val="both"/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6D33C4">
        <w:t>11</w:t>
      </w:r>
      <w:r w:rsidR="00C433B2" w:rsidRPr="00C433B2">
        <w:t xml:space="preserve">. rujna </w:t>
      </w:r>
      <w:r w:rsidRPr="00333014">
        <w:t>2018</w:t>
      </w:r>
      <w:r w:rsidRPr="00F15533">
        <w:t>.</w:t>
      </w:r>
    </w:p>
    <w:p w:rsidRDefault="00A30D70" w:rsidP="00514F01" w:rsidR="00A30D70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B555BE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A30D70" w:rsidP="00B555BE" w:rsidR="00A30D70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E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692D6A" w:rsidRPr="00692D6A">
      <w:t>571/18-15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1C0E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1D22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0E7A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2D6A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6E9E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10E7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0E7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E7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E7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10E7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0E7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E7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E7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ANDRAGOŠKO UČILIŠTE ZVONIMIR</izvorni_sadrzaj>
    <derivirana_varijabla naziv="DomainObject.Predmet.ProtustrankaFormated_1">  ANDRAGOŠKO UČILIŠTE ZVONIMIR</derivirana_varijabla>
  </DomainObject.Predmet.ProtustrankaFormated>
  <DomainObject.Predmet.ProtustrankaFormatedOIB>
    <izvorni_sadrzaj>  ANDRAGOŠKO UČILIŠTE ZVONIMIR, OIB 94909175735</izvorni_sadrzaj>
    <derivirana_varijabla naziv="DomainObject.Predmet.ProtustrankaFormatedOIB_1">  ANDRAGOŠKO UČILIŠTE ZVONIMIR, OIB 94909175735</derivirana_varijabla>
  </DomainObject.Predmet.ProtustrankaFormatedOIB>
  <DomainObject.Predmet.ProtustrankaFormatedWithAdress>
    <izvorni_sadrzaj> ANDRAGOŠKO UČILIŠTE ZVONIMIR, Ulica Cvjetka Rubetića 16, 10000 Zagreb</izvorni_sadrzaj>
    <derivirana_varijabla naziv="DomainObject.Predmet.ProtustrankaFormatedWithAdress_1"> ANDRAGOŠKO UČILIŠTE ZVONIMIR, Ulica Cvjetka Rubetića 16, 10000 Zagreb</derivirana_varijabla>
  </DomainObject.Predmet.ProtustrankaFormatedWithAdress>
  <DomainObject.Predmet.ProtustrankaFormatedWithAdressOIB>
    <izvorni_sadrzaj> ANDRAGOŠKO UČILIŠTE ZVONIMIR, OIB 94909175735, Ulica Cvjetka Rubetića 16, 10000 Zagreb</izvorni_sadrzaj>
    <derivirana_varijabla naziv="DomainObject.Predmet.ProtustrankaFormatedWithAdressOIB_1"> ANDRAGOŠKO UČILIŠTE ZVONIMIR, OIB 94909175735, Ulica Cvjetka Rubetića 16, 10000 Zagreb</derivirana_varijabla>
  </DomainObject.Predmet.ProtustrankaFormatedWithAdressOIB>
  <DomainObject.Predmet.ProtustrankaWithAdress>
    <izvorni_sadrzaj>ANDRAGOŠKO UČILIŠTE ZVONIMIR Ulica Cvjetka Rubetića 16, 10000 Zagreb</izvorni_sadrzaj>
    <derivirana_varijabla naziv="DomainObject.Predmet.ProtustrankaWithAdress_1">ANDRAGOŠKO UČILIŠTE ZVONIMIR Ulica Cvjetka Rubetića 16, 10000 Zagreb</derivirana_varijabla>
  </DomainObject.Predmet.ProtustrankaWithAdress>
  <DomainObject.Predmet.ProtustrankaWithAdressOIB>
    <izvorni_sadrzaj>ANDRAGOŠKO UČILIŠTE ZVONIMIR, OIB 94909175735, Ulica Cvjetka Rubetića 16, 10000 Zagreb</izvorni_sadrzaj>
    <derivirana_varijabla naziv="DomainObject.Predmet.ProtustrankaWithAdressOIB_1">ANDRAGOŠKO UČILIŠTE ZVONIMIR, OIB 94909175735, Ulica Cvjetka Rubetića 16, 10000 Zagreb</derivirana_varijabla>
  </DomainObject.Predmet.ProtustrankaWithAdressOIB>
  <DomainObject.Predmet.ProtustrankaNazivFormated>
    <izvorni_sadrzaj>ANDRAGOŠKO UČILIŠTE ZVONIMIR</izvorni_sadrzaj>
    <derivirana_varijabla naziv="DomainObject.Predmet.ProtustrankaNazivFormated_1">ANDRAGOŠKO UČILIŠTE ZVONIMIR</derivirana_varijabla>
  </DomainObject.Predmet.ProtustrankaNazivFormated>
  <DomainObject.Predmet.ProtustrankaNazivFormatedOIB>
    <izvorni_sadrzaj>ANDRAGOŠKO UČILIŠTE ZVONIMIR, OIB 94909175735</izvorni_sadrzaj>
    <derivirana_varijabla naziv="DomainObject.Predmet.ProtustrankaNazivFormatedOIB_1">ANDRAGOŠKO UČILIŠTE ZVONIMIR, OIB 94909175735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ANDRAGOŠKO UČILIŠTE ZVONIMIR</item>
    </izvorni_sadrzaj>
    <derivirana_varijabla naziv="DomainObject.Predmet.ProtuStrankaListFormated_1">
      <item>ANDRAGOŠKO UČILIŠTE ZVONIMIR</item>
    </derivirana_varijabla>
  </DomainObject.Predmet.ProtuStrankaListFormated>
  <DomainObject.Predmet.ProtuStrankaListFormatedOIB>
    <izvorni_sadrzaj>
      <item>ANDRAGOŠKO UČILIŠTE ZVONIMIR, OIB 94909175735</item>
    </izvorni_sadrzaj>
    <derivirana_varijabla naziv="DomainObject.Predmet.ProtuStrankaListFormatedOIB_1">
      <item>ANDRAGOŠKO UČILIŠTE ZVONIMIR, OIB 94909175735</item>
    </derivirana_varijabla>
  </DomainObject.Predmet.ProtuStrankaListFormatedOIB>
  <DomainObject.Predmet.ProtuStrankaListFormatedWithAdress>
    <izvorni_sadrzaj>
      <item>ANDRAGOŠKO UČILIŠTE ZVONIMIR, Ulica Cvjetka Rubetića 16, 10000 Zagreb</item>
    </izvorni_sadrzaj>
    <derivirana_varijabla naziv="DomainObject.Predmet.ProtuStrankaListFormatedWithAdress_1">
      <item>ANDRAGOŠKO UČILIŠTE ZVONIMIR, Ulica Cvjetka Rubetića 16, 10000 Zagreb</item>
    </derivirana_varijabla>
  </DomainObject.Predmet.ProtuStrankaListFormatedWithAdress>
  <DomainObject.Predmet.ProtuStrankaListFormatedWithAdressOIB>
    <izvorni_sadrzaj>
      <item>ANDRAGOŠKO UČILIŠTE ZVONIMIR, OIB 94909175735, Ulica Cvjetka Rubetića 16, 10000 Zagreb</item>
    </izvorni_sadrzaj>
    <derivirana_varijabla naziv="DomainObject.Predmet.ProtuStrankaListFormatedWithAdressOIB_1">
      <item>ANDRAGOŠKO UČILIŠTE ZVONIMIR, OIB 94909175735, Ulica Cvjetka Rubetića 16, 10000 Zagreb</item>
    </derivirana_varijabla>
  </DomainObject.Predmet.ProtuStrankaListFormatedWithAdressOIB>
  <DomainObject.Predmet.ProtuStrankaListNazivFormated>
    <izvorni_sadrzaj>
      <item>ANDRAGOŠKO UČILIŠTE ZVONIMIR</item>
    </izvorni_sadrzaj>
    <derivirana_varijabla naziv="DomainObject.Predmet.ProtuStrankaListNazivFormated_1">
      <item>ANDRAGOŠKO UČILIŠTE ZVONIMIR</item>
    </derivirana_varijabla>
  </DomainObject.Predmet.ProtuStrankaListNazivFormated>
  <DomainObject.Predmet.ProtuStrankaListNazivFormatedOIB>
    <izvorni_sadrzaj>
      <item>ANDRAGOŠKO UČILIŠTE ZVONIMIR, OIB 94909175735</item>
    </izvorni_sadrzaj>
    <derivirana_varijabla naziv="DomainObject.Predmet.ProtuStrankaListNazivFormatedOIB_1">
      <item>ANDRAGOŠKO UČILIŠTE ZVONIMIR, OIB 94909175735</item>
    </derivirana_varijabla>
  </DomainObject.Predmet.ProtuStrankaListNazivFormatedOIB>
  <DomainObject.Predmet.OstaliListFormated>
    <izvorni_sadrzaj>
      <item>Marijan Turudić</item>
    </izvorni_sadrzaj>
    <derivirana_varijabla naziv="DomainObject.Predmet.OstaliListFormated_1">
      <item>Marijan Turudić</item>
    </derivirana_varijabla>
  </DomainObject.Predmet.OstaliListFormated>
  <DomainObject.Predmet.OstaliListFormatedOIB>
    <izvorni_sadrzaj>
      <item>Marijan Turudić, OIB 97478526625</item>
    </izvorni_sadrzaj>
    <derivirana_varijabla naziv="DomainObject.Predmet.OstaliListFormatedOIB_1">
      <item>Marijan Turudić, OIB 97478526625</item>
    </derivirana_varijabla>
  </DomainObject.Predmet.OstaliListFormatedOIB>
  <DomainObject.Predmet.OstaliListFormatedWithAdress>
    <izvorni_sadrzaj>
      <item>Marijan Turudić, Rubetićeva 16, 10000 Zagreb</item>
    </izvorni_sadrzaj>
    <derivirana_varijabla naziv="DomainObject.Predmet.OstaliListFormatedWithAdress_1">
      <item>Marijan Turudić, Rubetićeva 16, 10000 Zagreb</item>
    </derivirana_varijabla>
  </DomainObject.Predmet.OstaliListFormatedWithAdress>
  <DomainObject.Predmet.OstaliListFormatedWithAdressOIB>
    <izvorni_sadrzaj>
      <item>Marijan Turudić, OIB 97478526625, Rubetićeva 16, 10000 Zagreb</item>
    </izvorni_sadrzaj>
    <derivirana_varijabla naziv="DomainObject.Predmet.OstaliListFormatedWithAdressOIB_1">
      <item>Marijan Turudić, OIB 97478526625, Rubetićeva 16, 10000 Zagreb</item>
    </derivirana_varijabla>
  </DomainObject.Predmet.OstaliListFormatedWithAdressOIB>
  <DomainObject.Predmet.OstaliListNazivFormated>
    <izvorni_sadrzaj>
      <item>Marijan Turudić</item>
    </izvorni_sadrzaj>
    <derivirana_varijabla naziv="DomainObject.Predmet.OstaliListNazivFormated_1">
      <item>Marijan Turudić</item>
    </derivirana_varijabla>
  </DomainObject.Predmet.OstaliListNazivFormated>
  <DomainObject.Predmet.OstaliListNazivFormatedOIB>
    <izvorni_sadrzaj>
      <item>Marijan Turudić, OIB 97478526625</item>
    </izvorni_sadrzaj>
    <derivirana_varijabla naziv="DomainObject.Predmet.OstaliListNazivFormatedOIB_1">
      <item>Marijan Turudić, OIB 97478526625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ANDRAGOŠKO UČILIŠTE ZVONIMIR</izvorni_sadrzaj>
    <derivirana_varijabla naziv="DomainObject.Predmet.ProtustrankaIDrugi_1">ANDRAGOŠKO UČILIŠTE ZVONIMIR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ANDRAGOŠKO UČILIŠTE ZVONIMIR, OIB 94909175735, Ulica Cvjetka Rubetića 16, 10000 Zagreb</izvorni_sadrzaj>
    <derivirana_varijabla naziv="DomainObject.Predmet.ProtustrankaIDrugiAdressOIB_1">ANDRAGOŠKO UČILIŠTE ZVONIMIR, OIB 94909175735, Ulica Cvjetka Rubetića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ANDRAGOŠKO UČILIŠTE ZVONIMIR</item>
      <item>FINA Regionalni centar Zagreb</item>
      <item>Marijan Turudić</item>
    </izvorni_sadrzaj>
    <derivirana_varijabla naziv="DomainObject.Predmet.SudioniciListNaziv_1">
      <item>ANDRAGOŠKO UČILIŠTE ZVONIMIR</item>
      <item>FINA Regionalni centar Zagreb</item>
      <item>Marijan Turudić</item>
    </derivirana_varijabla>
  </DomainObject.Predmet.SudioniciListNaziv>
  <DomainObject.Predmet.SudioniciListAdressOIB>
    <izvorni_sadrzaj>
      <item>ANDRAGOŠKO UČILIŠTE ZVONIMIR, OIB 94909175735, Ulica Cvjetka Rubetića 16,10000 Zagreb</item>
      <item>FINA Regionalni centar Zagreb, OIB 85821130368, Trg svibanjskih žrtava 1995. 1,10000 Zagreb</item>
      <item>Marijan Turudić, OIB 97478526625, Rubetićeva 16,10000 Zagreb</item>
    </izvorni_sadrzaj>
    <derivirana_varijabla naziv="DomainObject.Predmet.SudioniciListAdressOIB_1">
      <item>ANDRAGOŠKO UČILIŠTE ZVONIMIR, OIB 94909175735, Ulica Cvjetka Rubetića 16,10000 Zagreb</item>
      <item>FINA Regionalni centar Zagreb, OIB 85821130368, Trg svibanjskih žrtava 1995. 1,10000 Zagreb</item>
      <item>Marijan Turudić, OIB 97478526625, Rubetićeva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94909175735</item>
      <item>, OIB 85821130368</item>
      <item>, OIB 97478526625</item>
    </izvorni_sadrzaj>
    <derivirana_varijabla naziv="DomainObject.Predmet.SudioniciListNazivOIB_1">
      <item>, OIB 94909175735</item>
      <item>, OIB 85821130368</item>
      <item>, OIB 97478526625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70902-1B04-4079-BF50-ED88E7F88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691</properties:Words>
  <properties:Characters>3845</properties:Characters>
  <properties:Lines>82</properties:Lines>
  <properties:Paragraphs>24</properties:Paragraphs>
  <properties:TotalTime>385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2018-05-17T10:09:00Z</cp:lastPrinted>
  <dcterms:modified xmlns:xsi="http://www.w3.org/2001/XMLSchema-instance" xsi:type="dcterms:W3CDTF">2018-09-11T11:38:00Z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20.000,00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