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9ecb" w14:paraId="cf09ec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64477">
        <w:t>192</w:t>
      </w:r>
      <w:r w:rsidR="000C6064">
        <w:t>/</w:t>
      </w:r>
      <w:r w:rsidR="0085532E">
        <w:t>20</w:t>
      </w:r>
      <w:r w:rsidR="00A64477">
        <w:t>15</w:t>
      </w:r>
      <w:r w:rsidR="000465FC">
        <w:t>-</w:t>
      </w:r>
      <w:r w:rsidR="00A64477">
        <w:t>24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64477">
        <w:t xml:space="preserve">POSEJDON SERVIS d.o.o., Sukošan, Put Raskrižja 61., Sukošan, </w:t>
      </w:r>
      <w:r w:rsidR="00A64477" w:rsidRPr="00F60CD9">
        <w:t>OIB:</w:t>
      </w:r>
      <w:r w:rsidR="00A64477">
        <w:t xml:space="preserve"> 09167174463</w:t>
      </w:r>
      <w:r w:rsidR="00484EA2">
        <w:t>,</w:t>
      </w:r>
      <w:r w:rsidR="00A774B1">
        <w:t xml:space="preserve"> </w:t>
      </w:r>
      <w:r w:rsidR="00615D63">
        <w:t xml:space="preserve">koga zastupa stečajni upravitelj </w:t>
      </w:r>
      <w:r w:rsidR="00BC6367">
        <w:t>Savo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25AB8">
        <w:t>23</w:t>
      </w:r>
      <w:r w:rsidR="00BC6367">
        <w:t>. kolovoza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3513F2" w:rsidP="00486D35" w:rsidR="003513F2">
      <w:pPr>
        <w:jc w:val="both"/>
      </w:pPr>
    </w:p>
    <w:p w:rsidRDefault="00B02093" w:rsidP="00BC6367" w:rsidR="00BC6367">
      <w:pPr>
        <w:pStyle w:val="Odlomakpopisa"/>
        <w:ind w:firstLine="284" w:left="0"/>
        <w:jc w:val="both"/>
      </w:pPr>
      <w:r>
        <w:t xml:space="preserve">I. </w:t>
      </w:r>
      <w:r w:rsidRPr="00251E7F">
        <w:t>Odobrava se trošak</w:t>
      </w:r>
      <w:r w:rsidR="0085532E">
        <w:t xml:space="preserve"> stečajnog upravitelja </w:t>
      </w:r>
      <w:r w:rsidR="00BC6367">
        <w:t>Save Filipovića</w:t>
      </w:r>
      <w:r w:rsidRPr="00251E7F">
        <w:t xml:space="preserve"> po specifikaciji od dana </w:t>
      </w:r>
      <w:r w:rsidR="00BC6367">
        <w:t>10</w:t>
      </w:r>
      <w:r w:rsidR="0085532E">
        <w:t xml:space="preserve">. </w:t>
      </w:r>
    </w:p>
    <w:p w:rsidRDefault="00BC6367" w:rsidP="00BC6367" w:rsidR="00B02093">
      <w:pPr>
        <w:ind w:firstLine="284"/>
        <w:jc w:val="both"/>
      </w:pPr>
      <w:r>
        <w:t xml:space="preserve">    kolovoza</w:t>
      </w:r>
      <w:r w:rsidR="000C6064">
        <w:t xml:space="preserve"> 2017.</w:t>
      </w:r>
      <w:r w:rsidR="00B02093" w:rsidRPr="00251E7F">
        <w:t xml:space="preserve"> </w:t>
      </w:r>
      <w:r w:rsidR="00A25AB8">
        <w:t xml:space="preserve">u iznosu od 120,00 kuna. </w:t>
      </w:r>
    </w:p>
    <w:p w:rsidRDefault="00B02093" w:rsidP="00BC6367" w:rsidR="00B02093">
      <w:pPr>
        <w:pStyle w:val="Odlomakpopisa"/>
        <w:jc w:val="both"/>
      </w:pPr>
    </w:p>
    <w:p w:rsidRDefault="00B02093" w:rsidP="00BC6367" w:rsidR="00961E94">
      <w:pPr>
        <w:ind w:firstLine="284"/>
        <w:jc w:val="both"/>
      </w:pPr>
      <w:r>
        <w:t xml:space="preserve">II. </w:t>
      </w:r>
      <w:r w:rsidR="00961E94">
        <w:t xml:space="preserve">Odbija se zahtjev za naknadu troška u </w:t>
      </w:r>
      <w:r w:rsidR="00A25AB8">
        <w:t xml:space="preserve">daljnjem </w:t>
      </w:r>
      <w:r w:rsidR="00961E94">
        <w:t xml:space="preserve">iznosu od </w:t>
      </w:r>
      <w:r w:rsidR="00A64477">
        <w:t>844</w:t>
      </w:r>
      <w:r w:rsidR="00BC6367">
        <w:t>,00</w:t>
      </w:r>
      <w:r w:rsidR="00961E94">
        <w:t xml:space="preserve"> kuna.</w:t>
      </w:r>
    </w:p>
    <w:p w:rsidRDefault="00961E94" w:rsidP="00BC6367" w:rsidR="00961E94">
      <w:pPr>
        <w:ind w:firstLine="284"/>
        <w:jc w:val="both"/>
      </w:pPr>
    </w:p>
    <w:p w:rsidRDefault="0085532E" w:rsidP="00BC6367" w:rsidR="00B02093" w:rsidRPr="003573CC">
      <w:pPr>
        <w:ind w:firstLine="284"/>
        <w:jc w:val="both"/>
      </w:pPr>
      <w:r>
        <w:t>III. Iznos</w:t>
      </w:r>
      <w:r w:rsidR="00961E94">
        <w:t xml:space="preserve"> </w:t>
      </w:r>
      <w:r w:rsidR="00B02093">
        <w:t>iz točke I</w:t>
      </w:r>
      <w:r>
        <w:t xml:space="preserve">. </w:t>
      </w:r>
      <w:r w:rsidR="00B02093">
        <w:t xml:space="preserve">ovog rješenja </w:t>
      </w:r>
      <w:r w:rsidR="00961E94">
        <w:t xml:space="preserve">isplatiti će se </w:t>
      </w:r>
      <w:r w:rsidR="00A25AB8">
        <w:t>iz Fonda zajedničkih pristojbi</w:t>
      </w:r>
      <w:r w:rsidR="006C5684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5532E" w:rsidP="0085532E" w:rsidR="0085532E">
      <w:pPr>
        <w:jc w:val="both"/>
      </w:pPr>
      <w:r>
        <w:tab/>
        <w:t xml:space="preserve">Stečajni upravitelj imenovan u ovom postupku podnio je dana </w:t>
      </w:r>
      <w:r w:rsidR="00BC6367">
        <w:t>10. kolovoza</w:t>
      </w:r>
      <w:r>
        <w:t xml:space="preserve"> 2017. zahtjev za odobrenje isplate naknade troškova.</w:t>
      </w:r>
    </w:p>
    <w:p w:rsidRDefault="00A25AB8" w:rsidP="0085532E" w:rsidR="00A25AB8" w:rsidRPr="00DA585C">
      <w:pPr>
        <w:jc w:val="both"/>
      </w:pPr>
      <w:r>
        <w:tab/>
        <w:t>Stečajnom upravitelju odobren je trošak upotrebe telefona za potrebe prikupljanja podataka u ovom postupku u iznosu od 120,00 kuna.</w:t>
      </w:r>
    </w:p>
    <w:p w:rsidRDefault="00A2023F" w:rsidP="0085532E" w:rsidR="0085532E">
      <w:pPr>
        <w:ind w:firstLine="705"/>
        <w:jc w:val="both"/>
      </w:pPr>
      <w:r>
        <w:tab/>
      </w:r>
      <w:r w:rsidR="0085532E">
        <w:t>Troškovi</w:t>
      </w:r>
      <w:r w:rsidR="00E57303">
        <w:t xml:space="preserve"> iz točke II.</w:t>
      </w:r>
      <w:r w:rsidR="0085532E">
        <w:t xml:space="preserve"> u iznosu od </w:t>
      </w:r>
      <w:r w:rsidR="00A64477">
        <w:t>844</w:t>
      </w:r>
      <w:r w:rsidR="00BC6367">
        <w:t>,00</w:t>
      </w:r>
      <w:r w:rsidR="0085532E">
        <w:t xml:space="preserve"> kuna koje je stečajni upravitelj zatražio s osnova dolaska iz </w:t>
      </w:r>
      <w:r w:rsidR="00BC6367">
        <w:t>Dramlja</w:t>
      </w:r>
      <w:r w:rsidR="00E57303">
        <w:t xml:space="preserve"> u </w:t>
      </w:r>
      <w:r w:rsidR="00A64477">
        <w:t>Sukošan</w:t>
      </w:r>
      <w:r w:rsidR="0085532E">
        <w:t xml:space="preserve"> su odbijeni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85532E" w:rsidP="0085532E" w:rsidR="0085532E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25AB8">
        <w:t>23</w:t>
      </w:r>
      <w:r w:rsidR="00BC6367">
        <w:t>. kolovoza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F0526B" w:rsidP="00F0526B" w:rsidR="00ED13DD">
      <w:pPr>
        <w:jc w:val="right"/>
      </w:pPr>
      <w:r>
        <w:t>Ardena Bajlo</w:t>
      </w:r>
    </w:p>
    <w:p w:rsidRDefault="00B50947" w:rsidP="00C64EB0" w:rsidR="00B50947"/>
    <w:p w:rsidRDefault="00C64EB0" w:rsidP="00D51896" w:rsidR="00F0526B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BC6367" w:rsidP="00D51896" w:rsidR="00BC6367"/>
    <w:p w:rsidRDefault="00D51896" w:rsidP="00D51896" w:rsidR="00D51896" w:rsidRPr="003573CC">
      <w:r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6C5684" w:rsidP="00D51896" w:rsidR="006C5684" w:rsidRPr="00A25AB8">
      <w:pPr>
        <w:numPr>
          <w:ilvl w:val="0"/>
          <w:numId w:val="2"/>
        </w:numPr>
      </w:pPr>
      <w:r w:rsidRPr="00A25AB8">
        <w:t>računovodstvu suda</w:t>
      </w:r>
      <w:r w:rsidR="00BC6367" w:rsidRPr="00A25AB8">
        <w:t xml:space="preserve"> 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0526B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C6064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7651C"/>
    <w:rsid w:val="00794C76"/>
    <w:rsid w:val="007B1E6A"/>
    <w:rsid w:val="007B57FF"/>
    <w:rsid w:val="007C6BF1"/>
    <w:rsid w:val="007D22D4"/>
    <w:rsid w:val="007E15DF"/>
    <w:rsid w:val="00817F69"/>
    <w:rsid w:val="00833D9A"/>
    <w:rsid w:val="0085532E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25AB8"/>
    <w:rsid w:val="00A3183B"/>
    <w:rsid w:val="00A64477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BC6367"/>
    <w:rsid w:val="00C64EB0"/>
    <w:rsid w:val="00CA2AA9"/>
    <w:rsid w:val="00CE069C"/>
    <w:rsid w:val="00CE143B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57303"/>
    <w:rsid w:val="00E62116"/>
    <w:rsid w:val="00E702CF"/>
    <w:rsid w:val="00E8470F"/>
    <w:rsid w:val="00EA687B"/>
    <w:rsid w:val="00ED13DD"/>
    <w:rsid w:val="00F0526B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6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1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1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1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6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1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1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1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travnja 2016.</izvorni_sadrzaj>
    <derivirana_varijabla naziv="DomainObject.Predmet.DatumArhiviranja_1">11.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>31. ožujka 2026.</izvorni_sadrzaj>
    <derivirana_varijabla naziv="DomainObject.Predmet.DatumRokaCuvanja_1">31.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travnja 2016.</izvorni_sadrzaj>
    <derivirana_varijabla naziv="DomainObject.Predmet.DatumZatvaranja_1">11.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14505.00</izvorni_sadrzaj>
    <derivirana_varijabla naziv="DomainObject.Predmet.InicijalnaVrijednost_1">14505.00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hr.ibm.icms.common.model.sluzbeneosobe.UstrojstvenaJedinica@30e230e2[id=5812, dbStatus=null, naziv=Sudska pisarnica, oznaka=null, sudac=null]</izvorni_sadrzaj>
    <derivirana_varijabla naziv="DomainObject.Predmet.MjestoCuvanja_1">hr.ibm.icms.common.model.sluzbeneosobe.UstrojstvenaJedinica@30e230e2[id=5812,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19.04.2016.</izvorni_sadrzaj>
    <derivirana_varijabla naziv="DomainObject.Predmet.PrimjedbaSuca_1">BRISAN 19.04.2016.</derivirana_varijabla>
  </DomainObject.Predmet.PrimjedbaSuca>
  <DomainObject.Predmet.ProtustrankaFormated>
    <izvorni_sadrzaj>  POSEJDON SERVIS društvo s ograničenom odgovornošću za servisiranje brodova i usluge</izvorni_sadrzaj>
    <derivirana_varijabla naziv="DomainObject.Predmet.ProtustrankaFormated_1">  POSEJDON SERVIS društvo s ograničenom odgovornošću za servisiranje brodova i usluge</derivirana_varijabla>
  </DomainObject.Predmet.ProtustrankaFormated>
  <DomainObject.Predmet.ProtustrankaFormatedOIB>
    <izvorni_sadrzaj>  POSEJDON SERVIS društvo s ograničenom odgovornošću za servisiranje brodova i usluge, OIB 09167174463</izvorni_sadrzaj>
    <derivirana_varijabla naziv="DomainObject.Predmet.ProtustrankaFormatedOIB_1">  POSEJDON SERVIS društvo s ograničenom odgovornošću za servisiranje brodova i usluge, OIB 09167174463</derivirana_varijabla>
  </DomainObject.Predmet.ProtustrankaFormatedOIB>
  <DomainObject.Predmet.ProtustrankaFormatedWithAdress>
    <izvorni_sadrzaj> POSEJDON SERVIS društvo s ograničenom odgovornošću za servisiranje brodova i usluge, Put Raskrižja 61, 23206 Sukošan</izvorni_sadrzaj>
    <derivirana_varijabla naziv="DomainObject.Predmet.ProtustrankaFormatedWithAdress_1"> POSEJDON SERVIS društvo s ograničenom odgovornošću za servisiranje brodova i usluge, Put Raskrižja 61, 23206 Sukošan</derivirana_varijabla>
  </DomainObject.Predmet.ProtustrankaFormatedWithAdress>
  <DomainObject.Predmet.ProtustrankaFormatedWithAdressOIB>
    <izvorni_sadrzaj> POSEJDON SERVIS društvo s ograničenom odgovornošću za servisiranje brodova i usluge, OIB 09167174463, Put Raskrižja 61, 23206 Sukošan</izvorni_sadrzaj>
    <derivirana_varijabla naziv="DomainObject.Predmet.ProtustrankaFormatedWithAdressOIB_1"> POSEJDON SERVIS društvo s ograničenom odgovornošću za servisiranje brodova i usluge, OIB 09167174463, Put Raskrižja 61, 23206 Sukošan</derivirana_varijabla>
  </DomainObject.Predmet.ProtustrankaFormatedWithAdressOIB>
  <DomainObject.Predmet.ProtustrankaWithAdress>
    <izvorni_sadrzaj>POSEJDON SERVIS društvo s ograničenom odgovornošću za servisiranje brodova i usluge Put Raskrižja 61, 23206 Sukošan</izvorni_sadrzaj>
    <derivirana_varijabla naziv="DomainObject.Predmet.ProtustrankaWithAdress_1">POSEJDON SERVIS društvo s ograničenom odgovornošću za servisiranje brodova i usluge Put Raskrižja 61, 23206 Sukošan</derivirana_varijabla>
  </DomainObject.Predmet.ProtustrankaWithAdress>
  <DomainObject.Predmet.ProtustrankaWithAdressOIB>
    <izvorni_sadrzaj>POSEJDON SERVIS društvo s ograničenom odgovornošću za servisiranje brodova i usluge, OIB 09167174463, Put Raskrižja 61, 23206 Sukošan</izvorni_sadrzaj>
    <derivirana_varijabla naziv="DomainObject.Predmet.ProtustrankaWithAdressOIB_1">POSEJDON SERVIS društvo s ograničenom odgovornošću za servisiranje brodova i usluge, OIB 09167174463, Put Raskrižja 61, 23206 Sukošan</derivirana_varijabla>
  </DomainObject.Predmet.ProtustrankaWithAdressOIB>
  <DomainObject.Predmet.ProtustrankaNazivFormated>
    <izvorni_sadrzaj>POSEJDON SERVIS društvo s ograničenom odgovornošću za servisiranje brodova i usluge</izvorni_sadrzaj>
    <derivirana_varijabla naziv="DomainObject.Predmet.ProtustrankaNazivFormated_1">POSEJDON SERVIS društvo s ograničenom odgovornošću za servisiranje brodova i usluge</derivirana_varijabla>
  </DomainObject.Predmet.ProtustrankaNazivFormated>
  <DomainObject.Predmet.ProtustrankaNazivFormatedOIB>
    <izvorni_sadrzaj>POSEJDON SERVIS društvo s ograničenom odgovornošću za servisiranje brodova i usluge, OIB 09167174463</izvorni_sadrzaj>
    <derivirana_varijabla naziv="DomainObject.Predmet.ProtustrankaNazivFormatedOIB_1">POSEJDON SERVIS društvo s ograničenom odgovornošću za servisiranje brodova i usluge, OIB 09167174463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Radosta</izvorni_sadrzaj>
    <derivirana_varijabla naziv="DomainObject.Predmet.StrankaFormated_1">  Miroslav Radosta</derivirana_varijabla>
  </DomainObject.Predmet.StrankaFormated>
  <DomainObject.Predmet.StrankaFormatedOIB>
    <izvorni_sadrzaj>  Miroslav Radosta, OIB 80213720617</izvorni_sadrzaj>
    <derivirana_varijabla naziv="DomainObject.Predmet.StrankaFormatedOIB_1">  Miroslav Radosta, OIB 80213720617</derivirana_varijabla>
  </DomainObject.Predmet.StrankaFormatedOIB>
  <DomainObject.Predmet.StrankaFormatedWithAdress>
    <izvorni_sadrzaj> Miroslav Radosta, Put Raskrižja 61, 23206 Sukošan</izvorni_sadrzaj>
    <derivirana_varijabla naziv="DomainObject.Predmet.StrankaFormatedWithAdress_1"> Miroslav Radosta, Put Raskrižja 61, 23206 Sukošan</derivirana_varijabla>
  </DomainObject.Predmet.StrankaFormatedWithAdress>
  <DomainObject.Predmet.StrankaFormatedWithAdressOIB>
    <izvorni_sadrzaj> Miroslav Radosta, OIB 80213720617, Put Raskrižja 61, 23206 Sukošan</izvorni_sadrzaj>
    <derivirana_varijabla naziv="DomainObject.Predmet.StrankaFormatedWithAdressOIB_1"> Miroslav Radosta, OIB 80213720617, Put Raskrižja 61, 23206 Sukošan</derivirana_varijabla>
  </DomainObject.Predmet.StrankaFormatedWithAdressOIB>
  <DomainObject.Predmet.StrankaWithAdress>
    <izvorni_sadrzaj>Miroslav Radosta Put Raskrižja 61,23206 Sukošan</izvorni_sadrzaj>
    <derivirana_varijabla naziv="DomainObject.Predmet.StrankaWithAdress_1">Miroslav Radosta Put Raskrižja 61,23206 Sukošan</derivirana_varijabla>
  </DomainObject.Predmet.StrankaWithAdress>
  <DomainObject.Predmet.StrankaWithAdressOIB>
    <izvorni_sadrzaj>Miroslav Radosta, OIB 80213720617, Put Raskrižja 61,23206 Sukošan</izvorni_sadrzaj>
    <derivirana_varijabla naziv="DomainObject.Predmet.StrankaWithAdressOIB_1">Miroslav Radosta, OIB 80213720617, Put Raskrižja 61,23206 Sukošan</derivirana_varijabla>
  </DomainObject.Predmet.StrankaWithAdressOIB>
  <DomainObject.Predmet.StrankaNazivFormated>
    <izvorni_sadrzaj>Miroslav Radosta</izvorni_sadrzaj>
    <derivirana_varijabla naziv="DomainObject.Predmet.StrankaNazivFormated_1">Miroslav Radosta</derivirana_varijabla>
  </DomainObject.Predmet.StrankaNazivFormated>
  <DomainObject.Predmet.StrankaNazivFormatedOIB>
    <izvorni_sadrzaj>Miroslav Radosta, OIB 80213720617</izvorni_sadrzaj>
    <derivirana_varijabla naziv="DomainObject.Predmet.StrankaNazivFormatedOIB_1">Miroslav Radosta, OIB 80213720617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Miroslav Radosta</item>
    </izvorni_sadrzaj>
    <derivirana_varijabla naziv="DomainObject.Predmet.StrankaListFormated_1">
      <item>Miroslav Radosta</item>
    </derivirana_varijabla>
  </DomainObject.Predmet.StrankaListFormated>
  <DomainObject.Predmet.StrankaListFormatedOIB>
    <izvorni_sadrzaj>
      <item>Miroslav Radosta, OIB 80213720617</item>
    </izvorni_sadrzaj>
    <derivirana_varijabla naziv="DomainObject.Predmet.StrankaListFormatedOIB_1">
      <item>Miroslav Radosta, OIB 80213720617</item>
    </derivirana_varijabla>
  </DomainObject.Predmet.StrankaListFormatedOIB>
  <DomainObject.Predmet.StrankaListFormatedWithAdress>
    <izvorni_sadrzaj>
      <item>Miroslav Radosta, Put Raskrižja 61, 23206 Sukošan</item>
    </izvorni_sadrzaj>
    <derivirana_varijabla naziv="DomainObject.Predmet.StrankaListFormatedWithAdress_1">
      <item>Miroslav Radosta, Put Raskrižja 61, 23206 Sukošan</item>
    </derivirana_varijabla>
  </DomainObject.Predmet.StrankaListFormatedWithAdress>
  <DomainObject.Predmet.StrankaListFormatedWithAdressOIB>
    <izvorni_sadrzaj>
      <item>Miroslav Radosta, OIB 80213720617, Put Raskrižja 61, 23206 Sukošan</item>
    </izvorni_sadrzaj>
    <derivirana_varijabla naziv="DomainObject.Predmet.StrankaListFormatedWithAdressOIB_1">
      <item>Miroslav Radosta, OIB 80213720617, Put Raskrižja 61, 23206 Sukošan</item>
    </derivirana_varijabla>
  </DomainObject.Predmet.StrankaListFormatedWithAdressOIB>
  <DomainObject.Predmet.StrankaListNazivFormated>
    <izvorni_sadrzaj>
      <item>Miroslav Radosta</item>
    </izvorni_sadrzaj>
    <derivirana_varijabla naziv="DomainObject.Predmet.StrankaListNazivFormated_1">
      <item>Miroslav Radosta</item>
    </derivirana_varijabla>
  </DomainObject.Predmet.StrankaListNazivFormated>
  <DomainObject.Predmet.StrankaListNazivFormatedOIB>
    <izvorni_sadrzaj>
      <item>Miroslav Radosta, OIB 80213720617</item>
    </izvorni_sadrzaj>
    <derivirana_varijabla naziv="DomainObject.Predmet.StrankaListNazivFormatedOIB_1">
      <item>Miroslav Radosta, OIB 80213720617</item>
    </derivirana_varijabla>
  </DomainObject.Predmet.StrankaListNazivFormatedOIB>
  <DomainObject.Predmet.ProtuStrankaListFormated>
    <izvorni_sadrzaj>
      <item>POSEJDON SERVIS društvo s ograničenom odgovornošću za servisiranje brodova i usluge</item>
    </izvorni_sadrzaj>
    <derivirana_varijabla naziv="DomainObject.Predmet.ProtuStrankaListFormated_1">
      <item>POSEJDON SERVIS društvo s ograničenom odgovornošću za servisiranje brodova i usluge</item>
    </derivirana_varijabla>
  </DomainObject.Predmet.ProtuStrankaListFormated>
  <DomainObject.Predmet.ProtuStrankaListFormatedOIB>
    <izvorni_sadrzaj>
      <item>POSEJDON SERVIS društvo s ograničenom odgovornošću za servisiranje brodova i usluge, OIB 09167174463</item>
    </izvorni_sadrzaj>
    <derivirana_varijabla naziv="DomainObject.Predmet.ProtuStrankaListFormatedOIB_1">
      <item>POSEJDON SERVIS društvo s ograničenom odgovornošću za servisiranje brodova i usluge, OIB 09167174463</item>
    </derivirana_varijabla>
  </DomainObject.Predmet.ProtuStrankaListFormatedOIB>
  <DomainObject.Predmet.ProtuStrankaListFormatedWithAdress>
    <izvorni_sadrzaj>
      <item>POSEJDON SERVIS društvo s ograničenom odgovornošću za servisiranje brodova i usluge, Put Raskrižja 61, 23206 Sukošan</item>
    </izvorni_sadrzaj>
    <derivirana_varijabla naziv="DomainObject.Predmet.ProtuStrankaListFormatedWithAdress_1">
      <item>POSEJDON SERVIS društvo s ograničenom odgovornošću za servisiranje brodova i usluge, Put Raskrižja 61, 23206 Sukošan</item>
    </derivirana_varijabla>
  </DomainObject.Predmet.ProtuStrankaListFormatedWithAdress>
  <DomainObject.Predmet.ProtuStrankaListFormatedWithAdressOIB>
    <izvorni_sadrzaj>
      <item>POSEJDON SERVIS društvo s ograničenom odgovornošću za servisiranje brodova i usluge, OIB 09167174463, Put Raskrižja 61, 23206 Sukošan</item>
    </izvorni_sadrzaj>
    <derivirana_varijabla naziv="DomainObject.Predmet.ProtuStrankaListFormatedWithAdressOIB_1">
      <item>POSEJDON SERVIS društvo s ograničenom odgovornošću za servisiranje brodova i usluge, OIB 09167174463, Put Raskrižja 61, 23206 Sukošan</item>
    </derivirana_varijabla>
  </DomainObject.Predmet.ProtuStrankaListFormatedWithAdressOIB>
  <DomainObject.Predmet.ProtuStrankaListNazivFormated>
    <izvorni_sadrzaj>
      <item>POSEJDON SERVIS društvo s ograničenom odgovornošću za servisiranje brodova i usluge</item>
    </izvorni_sadrzaj>
    <derivirana_varijabla naziv="DomainObject.Predmet.ProtuStrankaListNazivFormated_1">
      <item>POSEJDON SERVIS društvo s ograničenom odgovornošću za servisiranje brodova i usluge</item>
    </derivirana_varijabla>
  </DomainObject.Predmet.ProtuStrankaListNazivFormated>
  <DomainObject.Predmet.ProtuStrankaListNazivFormatedOIB>
    <izvorni_sadrzaj>
      <item>POSEJDON SERVIS društvo s ograničenom odgovornošću za servisiranje brodova i usluge, OIB 09167174463</item>
    </izvorni_sadrzaj>
    <derivirana_varijabla naziv="DomainObject.Predmet.ProtuStrankaListNazivFormatedOIB_1">
      <item>POSEJDON SERVIS društvo s ograničenom odgovornošću za servisiranje brodova i usluge, OIB 09167174463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Radosta</izvorni_sadrzaj>
    <derivirana_varijabla naziv="DomainObject.Predmet.StrankaIDrugi_1">Miroslav Radosta</derivirana_varijabla>
  </DomainObject.Predmet.StrankaIDrugi>
  <DomainObject.Predmet.ProtustrankaIDrugi>
    <izvorni_sadrzaj>POSEJDON SERVIS društvo s ograničenom odgovornošću za servisiranje brodova i usluge</izvorni_sadrzaj>
    <derivirana_varijabla naziv="DomainObject.Predmet.ProtustrankaIDrugi_1">POSEJDON SERVIS društvo s ograničenom odgovornošću za servisiranje brodova i usluge</derivirana_varijabla>
  </DomainObject.Predmet.ProtustrankaIDrugi>
  <DomainObject.Predmet.StrankaIDrugiAdressOIB>
    <izvorni_sadrzaj>Miroslav Radosta, OIB 80213720617, Put Raskrižja 61, 23206 Sukošan</izvorni_sadrzaj>
    <derivirana_varijabla naziv="DomainObject.Predmet.StrankaIDrugiAdressOIB_1">Miroslav Radosta, OIB 80213720617, Put Raskrižja 61, 23206 Sukošan</derivirana_varijabla>
  </DomainObject.Predmet.StrankaIDrugiAdressOIB>
  <DomainObject.Predmet.ProtustrankaIDrugiAdressOIB>
    <izvorni_sadrzaj>POSEJDON SERVIS društvo s ograničenom odgovornošću za servisiranje brodova i usluge, OIB 09167174463, Put Raskrižja 61, 23206 Sukošan</izvorni_sadrzaj>
    <derivirana_varijabla naziv="DomainObject.Predmet.ProtustrankaIDrugiAdressOIB_1">POSEJDON SERVIS društvo s ograničenom odgovornošću za servisiranje brodova i usluge, OIB 09167174463, Put Raskrižja 61,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31. ožujka 2016.</izvorni_sadrzaj>
    <derivirana_varijabla naziv="DomainObject.Predmet.OdlukaRjesenje.DatumPravomocnosti_1">31. ožujka 2016.</derivirana_varijabla>
  </DomainObject.Predmet.OdlukaRjesenje.DatumPravomocnosti>
  <DomainObject.Predmet.OdlukaRjesenje.Oznaka>
    <izvorni_sadrzaj>St-192/2015-19</izvorni_sadrzaj>
    <derivirana_varijabla naziv="DomainObject.Predmet.OdlukaRjesenje.Oznaka_1">St-192/2015-19</derivirana_varijabla>
  </DomainObject.Predmet.OdlukaRjesenje.Oznaka>
  <DomainObject.Predmet.SudioniciListNaziv>
    <izvorni_sadrzaj>
      <item>Miroslav Radosta</item>
      <item>POSEJDON SERVIS društvo s ograničenom odgovornošću za servisiranje brodova i usluge</item>
      <item>ZOU Ante Gluić &amp; Šime Ninčević</item>
    </izvorni_sadrzaj>
    <derivirana_varijabla naziv="DomainObject.Predmet.SudioniciListNaziv_1">
      <item>Miroslav Radosta</item>
      <item>POSEJDON SERVIS društvo s ograničenom odgovornošću za servisiranje brodova i usluge</item>
      <item>ZOU Ante Gluić &amp; Šime Ninčević</item>
    </derivirana_varijabla>
  </DomainObject.Predmet.SudioniciListNaziv>
  <DomainObject.Predmet.SudioniciListAdressOIB>
    <izvorni_sadrzaj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izvorni_sadrzaj>
    <derivirana_varijabla naziv="DomainObject.Predmet.SudioniciListAdressOIB_1"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80213720617</item>
      <item>, OIB 09167174463</item>
      <item>, OIB null</item>
    </izvorni_sadrzaj>
    <derivirana_varijabla naziv="DomainObject.Predmet.SudioniciListNazivOIB_1">
      <item>, OIB 80213720617</item>
      <item>, OIB 09167174463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323</properties:Words>
  <properties:Characters>1587</properties:Characters>
  <properties:Lines>58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2017-08-22T06:06:00Z</dcterms:created>
  <dc:creator>abajlo</dc:creator>
  <cp:lastModifiedBy>Martina Kalmeta</cp:lastModifiedBy>
  <cp:lastPrinted>2016-10-25T11:19:00Z</cp:lastPrinted>
  <dcterms:modified xmlns:xsi="http://www.w3.org/2001/XMLSchema-instance" xsi:type="dcterms:W3CDTF">2017-08-25T07:52:00Z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