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bd3e" w14:paraId="13fbd3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22A74" w:rsidRPr="00522A74">
        <w:t>IMPRESS KLUB d.o.o., OIB</w:t>
      </w:r>
      <w:r w:rsidR="00522A74">
        <w:t>: 06748910435, Komiža, Potok 21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22A74" w:rsidRPr="00522A74">
        <w:t>IMPRESS KLUB d.o.o., OIB</w:t>
      </w:r>
      <w:r w:rsidR="00522A74">
        <w:t>: 06748910435, Komiža, Potok 21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522A74">
        <w:t>561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22A74">
        <w:t>24.836,88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9500F8">
      <w:t>18</w:t>
    </w:r>
    <w:r w:rsidR="00522A74">
      <w:t>7</w:t>
    </w:r>
    <w:r w:rsidR="009500F8">
      <w:t>5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2A74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D0A95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St-1875/2015</izvorni_sadrzaj>
    <derivirana_varijabla naziv="DomainObject.Predmet.OznakaBroj_1">St-1875/2015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IMPRESS KLUB d.o.o. za turizam i rekreaciju, turistička agencija</izvorni_sadrzaj>
    <derivirana_varijabla naziv="DomainObject.Predmet.ProtustrankaFormated_1">  IMPRESS KLUB d.o.o. za turizam i rekreaciju, turistička agencija</derivirana_varijabla>
  </DomainObject.Predmet.ProtustrankaFormated>
  <DomainObject.Predmet.ProtustrankaFormatedOIB>
    <izvorni_sadrzaj>  IMPRESS KLUB d.o.o. za turizam i rekreaciju, turistička agencija, OIB 06748910435</izvorni_sadrzaj>
    <derivirana_varijabla naziv="DomainObject.Predmet.ProtustrankaFormatedOIB_1">  IMPRESS KLUB d.o.o. za turizam i rekreaciju, turistička agencija, OIB 06748910435</derivirana_varijabla>
  </DomainObject.Predmet.ProtustrankaFormatedOIB>
  <DomainObject.Predmet.ProtustrankaFormatedWithAdress>
    <izvorni_sadrzaj> IMPRESS KLUB d.o.o. za turizam i rekreaciju, turistička agencija, Potok 21, 21485 Komiža</izvorni_sadrzaj>
    <derivirana_varijabla naziv="DomainObject.Predmet.ProtustrankaFormatedWithAdress_1"> IMPRESS KLUB d.o.o. za turizam i rekreaciju, turistička agencija, Potok 21, 21485 Komiža</derivirana_varijabla>
  </DomainObject.Predmet.ProtustrankaFormatedWithAdress>
  <DomainObject.Predmet.ProtustrankaFormatedWithAdressOIB>
    <izvorni_sadrzaj> IMPRESS KLUB d.o.o. za turizam i rekreaciju, turistička agencija, OIB 06748910435, Potok 21, 21485 Komiža</izvorni_sadrzaj>
    <derivirana_varijabla naziv="DomainObject.Predmet.ProtustrankaFormatedWithAdressOIB_1"> IMPRESS KLUB d.o.o. za turizam i rekreaciju, turistička agencija, OIB 06748910435, Potok 21, 21485 Komiža</derivirana_varijabla>
  </DomainObject.Predmet.ProtustrankaFormatedWithAdressOIB>
  <DomainObject.Predmet.ProtustrankaWithAdress>
    <izvorni_sadrzaj>IMPRESS KLUB d.o.o. za turizam i rekreaciju, turistička agencija Potok 21, 21485 Komiža</izvorni_sadrzaj>
    <derivirana_varijabla naziv="DomainObject.Predmet.ProtustrankaWithAdress_1">IMPRESS KLUB d.o.o. za turizam i rekreaciju, turistička agencija Potok 21, 21485 Komiža</derivirana_varijabla>
  </DomainObject.Predmet.ProtustrankaWithAdress>
  <DomainObject.Predmet.ProtustrankaWithAdressOIB>
    <izvorni_sadrzaj>IMPRESS KLUB d.o.o. za turizam i rekreaciju, turistička agencija, OIB 06748910435, Potok 21, 21485 Komiža</izvorni_sadrzaj>
    <derivirana_varijabla naziv="DomainObject.Predmet.ProtustrankaWithAdressOIB_1">IMPRESS KLUB d.o.o. za turizam i rekreaciju, turistička agencija, OIB 06748910435, Potok 21, 21485 Komiža</derivirana_varijabla>
  </DomainObject.Predmet.ProtustrankaWithAdressOIB>
  <DomainObject.Predmet.ProtustrankaNazivFormated>
    <izvorni_sadrzaj>IMPRESS KLUB d.o.o. za turizam i rekreaciju, turistička agencija</izvorni_sadrzaj>
    <derivirana_varijabla naziv="DomainObject.Predmet.ProtustrankaNazivFormated_1">IMPRESS KLUB d.o.o. za turizam i rekreaciju, turistička agencija</derivirana_varijabla>
  </DomainObject.Predmet.ProtustrankaNazivFormated>
  <DomainObject.Predmet.ProtustrankaNazivFormatedOIB>
    <izvorni_sadrzaj>IMPRESS KLUB d.o.o. za turizam i rekreaciju, turistička agencija, OIB 06748910435</izvorni_sadrzaj>
    <derivirana_varijabla naziv="DomainObject.Predmet.ProtustrankaNazivFormatedOIB_1">IMPRESS KLUB d.o.o. za turizam i rekreaciju, turistička agencija, OIB 06748910435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24836.88</izvorni_sadrzaj>
    <derivirana_varijabla naziv="DomainObject.Predmet.TrenutnaVrijednost_1">24836.88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IMPRESS KLUB d.o.o. za turizam i rekreaciju, turistička agencija</item>
    </izvorni_sadrzaj>
    <derivirana_varijabla naziv="DomainObject.Predmet.ProtuStrankaListFormated_1">
      <item>IMPRESS KLUB d.o.o. za turizam i rekreaciju, turistička agencija</item>
    </derivirana_varijabla>
  </DomainObject.Predmet.ProtuStrankaListFormated>
  <DomainObject.Predmet.ProtuStrankaListFormatedOIB>
    <izvorni_sadrzaj>
      <item>IMPRESS KLUB d.o.o. za turizam i rekreaciju, turistička agencija, OIB 06748910435</item>
    </izvorni_sadrzaj>
    <derivirana_varijabla naziv="DomainObject.Predmet.ProtuStrankaListFormatedOIB_1">
      <item>IMPRESS KLUB d.o.o. za turizam i rekreaciju, turistička agencija, OIB 06748910435</item>
    </derivirana_varijabla>
  </DomainObject.Predmet.ProtuStrankaListFormatedOIB>
  <DomainObject.Predmet.ProtuStrankaListFormatedWithAdress>
    <izvorni_sadrzaj>
      <item>IMPRESS KLUB d.o.o. za turizam i rekreaciju, turistička agencija, Potok 21, 21485 Komiža</item>
    </izvorni_sadrzaj>
    <derivirana_varijabla naziv="DomainObject.Predmet.ProtuStrankaListFormatedWithAdress_1">
      <item>IMPRESS KLUB d.o.o. za turizam i rekreaciju, turistička agencija, Potok 21, 21485 Komiža</item>
    </derivirana_varijabla>
  </DomainObject.Predmet.ProtuStrankaListFormatedWithAdress>
  <DomainObject.Predmet.ProtuStrankaListFormatedWithAdressOIB>
    <izvorni_sadrzaj>
      <item>IMPRESS KLUB d.o.o. za turizam i rekreaciju, turistička agencija, OIB 06748910435, Potok 21, 21485 Komiža</item>
    </izvorni_sadrzaj>
    <derivirana_varijabla naziv="DomainObject.Predmet.ProtuStrankaListFormatedWithAdressOIB_1">
      <item>IMPRESS KLUB d.o.o. za turizam i rekreaciju, turistička agencija, OIB 06748910435, Potok 21, 21485 Komiža</item>
    </derivirana_varijabla>
  </DomainObject.Predmet.ProtuStrankaListFormatedWithAdressOIB>
  <DomainObject.Predmet.ProtuStrankaListNazivFormated>
    <izvorni_sadrzaj>
      <item>IMPRESS KLUB d.o.o. za turizam i rekreaciju, turistička agencija</item>
    </izvorni_sadrzaj>
    <derivirana_varijabla naziv="DomainObject.Predmet.ProtuStrankaListNazivFormated_1">
      <item>IMPRESS KLUB d.o.o. za turizam i rekreaciju, turistička agencija</item>
    </derivirana_varijabla>
  </DomainObject.Predmet.ProtuStrankaListNazivFormated>
  <DomainObject.Predmet.ProtuStrankaListNazivFormatedOIB>
    <izvorni_sadrzaj>
      <item>IMPRESS KLUB d.o.o. za turizam i rekreaciju, turistička agencija, OIB 06748910435</item>
    </izvorni_sadrzaj>
    <derivirana_varijabla naziv="DomainObject.Predmet.ProtuStrankaListNazivFormatedOIB_1">
      <item>IMPRESS KLUB d.o.o. za turizam i rekreaciju, turistička agencija, OIB 06748910435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IMPRESS KLUB d.o.o. za turizam i rekreaciju, turistička agencija</izvorni_sadrzaj>
    <derivirana_varijabla naziv="DomainObject.Predmet.ProtustrankaIDrugi_1">IMPRESS KLUB d.o.o. za turizam i rekreaciju, turistička agencija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IMPRESS KLUB d.o.o. za turizam i rekreaciju, turistička agencija, OIB 06748910435, Potok 21, 21485 Komiža</izvorni_sadrzaj>
    <derivirana_varijabla naziv="DomainObject.Predmet.ProtustrankaIDrugiAdressOIB_1">IMPRESS KLUB d.o.o. za turizam i rekreaciju, turistička agencija, OIB 06748910435, Potok 21,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IMPRESS KLUB d.o.o. za turizam i rekreaciju, turistička agencija</item>
      <item>FINANCIJSKA AGENCIJA,RC SPLIT</item>
    </izvorni_sadrzaj>
    <derivirana_varijabla naziv="DomainObject.Predmet.SudioniciListNaziv_1">
      <item>IMPRESS KLUB d.o.o. za turizam i rekreaciju, turistička agencija</item>
      <item>FINANCIJSKA AGENCIJA,RC SPLIT</item>
    </derivirana_varijabla>
  </DomainObject.Predmet.SudioniciListNaziv>
  <DomainObject.Predmet.SudioniciListAdressOIB>
    <izvorni_sadrzaj>
      <item>IMPRESS KLUB d.o.o. za turizam i rekreaciju, turistička agencija, OIB 06748910435, Potok 21,21485 Komiža</item>
      <item>FINANCIJSKA AGENCIJA,RC SPLIT, OIB 85821130368, Mažuranićevo šetalište 24b,21000 Split</item>
    </izvorni_sadrzaj>
    <derivirana_varijabla naziv="DomainObject.Predmet.SudioniciListAdressOIB_1">
      <item>IMPRESS KLUB d.o.o. za turizam i rekreaciju, turistička agencija, OIB 06748910435, Potok 21,21485 Komiža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06748910435</item>
      <item>, OIB 85821130368</item>
    </izvorni_sadrzaj>
    <derivirana_varijabla naziv="DomainObject.Predmet.SudioniciListNazivOIB_1">
      <item>, OIB 06748910435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CAD7F-FB71-4CF6-80A5-CC6E04AE6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322</properties:Words>
  <properties:Characters>1796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2017-03-09T07:43:00Z</dcterms:created>
  <dc:creator>nmarkovic</dc:creator>
  <cp:lastModifiedBy>Katarina Mikulić</cp:lastModifiedBy>
  <cp:lastPrinted>2017-03-09T07:43:00Z</cp:lastPrinted>
  <dcterms:modified xmlns:xsi="http://www.w3.org/2001/XMLSchema-instance" xsi:type="dcterms:W3CDTF">2017-03-09T08:15:00Z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