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adb2" w14:paraId="5e8adb2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F53406">
        <w:t>TOMKIĆ j.d.o.o. RABAC</w:t>
      </w:r>
      <w:r w:rsidR="00FB53AD">
        <w:t xml:space="preserve">, </w:t>
      </w:r>
      <w:r w:rsidR="00B97A03">
        <w:t>Obala Maršala Tita 47 B</w:t>
      </w:r>
      <w:r w:rsidR="00FB53AD">
        <w:t xml:space="preserve">, OIB: </w:t>
      </w:r>
      <w:r w:rsidR="00B97A03" w:rsidRPr="00B97A03">
        <w:t>47026716584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675005">
        <w:t xml:space="preserve">TOMKIĆ j.d.o.o. RABAC, Obala Maršala Tita 47 B, OIB: </w:t>
      </w:r>
      <w:r w:rsidR="00675005" w:rsidRPr="00B97A03">
        <w:t>47026716584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675005">
        <w:rPr>
          <w:b/>
          <w:lang w:val="pl-PL"/>
        </w:rPr>
        <w:t>5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4E4C4D">
        <w:rPr>
          <w:b/>
          <w:lang w:val="pl-PL"/>
        </w:rPr>
        <w:t>09</w:t>
      </w:r>
      <w:r w:rsidR="00EF58A5">
        <w:rPr>
          <w:b/>
          <w:lang w:val="pl-PL"/>
        </w:rPr>
        <w:t>:</w:t>
      </w:r>
      <w:r w:rsidR="009522C1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675005">
        <w:t xml:space="preserve">TOMKIĆ j.d.o.o. RABAC, Obala Maršala Tita 47 B, OIB: </w:t>
      </w:r>
      <w:r w:rsidR="00675005" w:rsidRPr="00B97A03">
        <w:t>47026716584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675005">
        <w:rPr>
          <w:lang w:val="sv-SE"/>
        </w:rPr>
        <w:t>Jakov Tomkić, Zagreb, Jurdanska 5.</w:t>
      </w:r>
    </w:p>
    <w:p w:rsidRDefault="00675005" w:rsidP="005E3EB7" w:rsidR="00675005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675005">
        <w:rPr>
          <w:lang w:val="sv-SE"/>
        </w:rPr>
        <w:t>Jakov Tomkić, Zagreb, Jurdanska 5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CD4F7A">
        <w:rPr>
          <w:lang w:val="sv-SE"/>
        </w:rPr>
        <w:t>Jakov Tomkić, Zagreb, Jurdanska 5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9D643C">
        <w:rPr>
          <w:lang w:val="sv-SE"/>
        </w:rPr>
        <w:t>,</w:t>
      </w:r>
      <w:r w:rsidR="005C5D88">
        <w:rPr>
          <w:lang w:val="sv-SE"/>
        </w:rPr>
        <w:t xml:space="preserve"> Stalna služba u </w:t>
      </w:r>
      <w:r w:rsidR="00CD4F7A">
        <w:rPr>
          <w:lang w:val="sv-SE"/>
        </w:rPr>
        <w:t>Labinu</w:t>
      </w:r>
      <w:r w:rsidR="00A95299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15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78777C">
        <w:t>, v.r.</w:t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CD4F7A">
        <w:t xml:space="preserve">TOMKIĆ j.d.o.o. RABAC, Obala Maršala Tita 47 B, OIB: </w:t>
      </w:r>
      <w:r w:rsidR="00CD4F7A" w:rsidRPr="00B97A03">
        <w:t>47026716584</w:t>
      </w:r>
      <w:r w:rsidR="009D643C">
        <w:rPr>
          <w:sz w:val="23"/>
          <w:szCs w:val="23"/>
        </w:rPr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CD4F7A">
        <w:rPr>
          <w:lang w:val="sv-SE"/>
        </w:rPr>
        <w:t>Jakov Tomkić, Zagreb, Jurdanska 5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1B237E">
        <w:rPr>
          <w:lang w:val="sv-SE"/>
        </w:rPr>
        <w:t xml:space="preserve">SS </w:t>
      </w:r>
      <w:r w:rsidR="00CD4F7A">
        <w:rPr>
          <w:lang w:val="sv-SE"/>
        </w:rPr>
        <w:t>Labin</w:t>
      </w:r>
      <w:r w:rsidR="001B237E">
        <w:rPr>
          <w:lang w:val="sv-SE"/>
        </w:rPr>
        <w:t xml:space="preserve">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777C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F53406">
      <w:t>Posl. broj: 4 St-451/2016-3</w:t>
    </w:r>
  </w:p>
  <w:p w:rsidRDefault="0078777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53406">
      <w:t>451/2016-3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10EE5"/>
    <w:rsid w:val="00134676"/>
    <w:rsid w:val="001B237E"/>
    <w:rsid w:val="002441BF"/>
    <w:rsid w:val="002534BF"/>
    <w:rsid w:val="00262377"/>
    <w:rsid w:val="00264035"/>
    <w:rsid w:val="002B627E"/>
    <w:rsid w:val="002D55AD"/>
    <w:rsid w:val="002D5EBB"/>
    <w:rsid w:val="00317FBA"/>
    <w:rsid w:val="00333A6A"/>
    <w:rsid w:val="00362D33"/>
    <w:rsid w:val="00395F29"/>
    <w:rsid w:val="003B74B1"/>
    <w:rsid w:val="003E00AF"/>
    <w:rsid w:val="004E4C4D"/>
    <w:rsid w:val="0051365F"/>
    <w:rsid w:val="00554328"/>
    <w:rsid w:val="0059655A"/>
    <w:rsid w:val="005C5D88"/>
    <w:rsid w:val="005E3EB7"/>
    <w:rsid w:val="005E434E"/>
    <w:rsid w:val="00675005"/>
    <w:rsid w:val="006E60DF"/>
    <w:rsid w:val="006F6C1E"/>
    <w:rsid w:val="0078777C"/>
    <w:rsid w:val="0079454F"/>
    <w:rsid w:val="007D7A8F"/>
    <w:rsid w:val="008049B9"/>
    <w:rsid w:val="00814FDD"/>
    <w:rsid w:val="00830C47"/>
    <w:rsid w:val="00844FE0"/>
    <w:rsid w:val="008E4F58"/>
    <w:rsid w:val="0094387D"/>
    <w:rsid w:val="00947E8B"/>
    <w:rsid w:val="009522C1"/>
    <w:rsid w:val="00963406"/>
    <w:rsid w:val="00985388"/>
    <w:rsid w:val="009D643C"/>
    <w:rsid w:val="00A560B4"/>
    <w:rsid w:val="00A95299"/>
    <w:rsid w:val="00AF4620"/>
    <w:rsid w:val="00B17BB5"/>
    <w:rsid w:val="00B4009E"/>
    <w:rsid w:val="00B97A03"/>
    <w:rsid w:val="00BA138C"/>
    <w:rsid w:val="00BC1315"/>
    <w:rsid w:val="00CA0CBB"/>
    <w:rsid w:val="00CD4F7A"/>
    <w:rsid w:val="00D14604"/>
    <w:rsid w:val="00D55B69"/>
    <w:rsid w:val="00DC2733"/>
    <w:rsid w:val="00DD4676"/>
    <w:rsid w:val="00DF28E8"/>
    <w:rsid w:val="00E40DC9"/>
    <w:rsid w:val="00EF58A5"/>
    <w:rsid w:val="00F26397"/>
    <w:rsid w:val="00F32923"/>
    <w:rsid w:val="00F448B8"/>
    <w:rsid w:val="00F531AB"/>
    <w:rsid w:val="00F53406"/>
    <w:rsid w:val="00F560F8"/>
    <w:rsid w:val="00FB0B18"/>
    <w:rsid w:val="00FB53AD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31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31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31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31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31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31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31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31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St-451/2016-3</izvorni_sadrzaj>
    <derivirana_varijabla naziv="DomainObject.Oznaka_1">St-451/2016-3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j.d.o.o. RABAC zastupanog po punomoćniku Jakov Tomkić</izvorni_sadrzaj>
    <derivirana_varijabla naziv="DomainObject.Predmet.ProtustrankaFormated_1">  TOMKIĆ j.d.o.o. RABAC zastupanog po punomoćniku Jakov Tomkić</derivirana_varijabla>
  </DomainObject.Predmet.ProtustrankaFormated>
  <DomainObject.Predmet.ProtustrankaFormatedOIB>
    <izvorni_sadrzaj>  TOMKIĆ j.d.o.o. RABAC, OIB 47026716584 zastupanog po punomoćniku Jakov Tomkić</izvorni_sadrzaj>
    <derivirana_varijabla naziv="DomainObject.Predmet.ProtustrankaFormatedOIB_1">  TOMKIĆ j.d.o.o. RABAC, OIB 47026716584 zastupanog po punomoćniku Jakov Tomkić</derivirana_varijabla>
  </DomainObject.Predmet.ProtustrankaFormatedOIB>
  <DomainObject.Predmet.ProtustrankaFormatedWithAdress>
    <izvorni_sadrzaj> TOMKIĆ j.d.o.o. RABAC, Obala Maršala Tita 47 B, 52221 Rabac zastupanog po punomoćniku Jakov Tomkić</izvorni_sadrzaj>
    <derivirana_varijabla naziv="DomainObject.Predmet.ProtustrankaFormatedWithAdress_1"> TOMKIĆ j.d.o.o. RABAC, Obala Maršala Tita 47 B, 52221 Rabac zastupanog po punomoćniku Jakov Tomkić</derivirana_varijabla>
  </DomainObject.Predmet.ProtustrankaFormatedWithAdress>
  <DomainObject.Predmet.ProtustrankaFormatedWithAdressOIB>
    <izvorni_sadrzaj> TOMKIĆ j.d.o.o. RABAC, OIB 47026716584, Obala Maršala Tita 47 B, 52221 Rabac zastupanog po punomoćniku Jakov Tomkić</izvorni_sadrzaj>
    <derivirana_varijabla naziv="DomainObject.Predmet.ProtustrankaFormatedWithAdressOIB_1"> TOMKIĆ j.d.o.o. RABAC, OIB 47026716584, Obala Maršala Tita 47 B, 52221 Rabac zastupanog po punomoćniku Jakov Tomkić</derivirana_varijabla>
  </DomainObject.Predmet.ProtustrankaFormatedWithAdressOIB>
  <DomainObject.Predmet.ProtustrankaWithAdress>
    <izvorni_sadrzaj>TOMKIĆ j.d.o.o. RABAC Obala Maršala Tita 47 B, 52221 Rabac</izvorni_sadrzaj>
    <derivirana_varijabla naziv="DomainObject.Predmet.ProtustrankaWithAdress_1">TOMKIĆ j.d.o.o. RABAC Obala Maršala Tita 47 B, 52221 Rabac</derivirana_varijabla>
  </DomainObject.Predmet.ProtustrankaWithAdress>
  <DomainObject.Predmet.ProtustrankaWithAdressOIB>
    <izvorni_sadrzaj>TOMKIĆ j.d.o.o. RABAC, OIB 47026716584, Obala Maršala Tita 47 B, 52221 Rabac</izvorni_sadrzaj>
    <derivirana_varijabla naziv="DomainObject.Predmet.ProtustrankaWithAdressOIB_1">TOMKIĆ j.d.o.o. RABAC, OIB 47026716584, Obala Maršala Tita 47 B, 52221 Rabac</derivirana_varijabla>
  </DomainObject.Predmet.ProtustrankaWithAdressOIB>
  <DomainObject.Predmet.ProtustrankaNazivFormated>
    <izvorni_sadrzaj>TOMKIĆ j.d.o.o. RABAC</izvorni_sadrzaj>
    <derivirana_varijabla naziv="DomainObject.Predmet.ProtustrankaNazivFormated_1">TOMKIĆ j.d.o.o. RABAC</derivirana_varijabla>
  </DomainObject.Predmet.ProtustrankaNazivFormated>
  <DomainObject.Predmet.ProtustrankaNazivFormatedOIB>
    <izvorni_sadrzaj>TOMKIĆ j.d.o.o. RABAC, OIB 47026716584</izvorni_sadrzaj>
    <derivirana_varijabla naziv="DomainObject.Predmet.ProtustrankaNazivFormatedOIB_1">TOMKIĆ j.d.o.o. RABAC, OIB 47026716584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45862.89</izvorni_sadrzaj>
    <derivirana_varijabla naziv="DomainObject.Predmet.TrenutnaVrijednost_1">45862.89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j.d.o.o. RABAC zastupanog po punomoćniku Jakov Tomkić</item>
    </izvorni_sadrzaj>
    <derivirana_varijabla naziv="DomainObject.Predmet.ProtuStrankaListFormated_1">
      <item>TOMKIĆ j.d.o.o. RABAC zastupanog po punomoćniku Jakov Tomkić</item>
    </derivirana_varijabla>
  </DomainObject.Predmet.ProtuStrankaListFormated>
  <DomainObject.Predmet.ProtuStrankaListFormatedOIB>
    <izvorni_sadrzaj>
      <item>TOMKIĆ j.d.o.o. RABAC, OIB 47026716584 zastupanog po punomoćniku Jakov Tomkić</item>
    </izvorni_sadrzaj>
    <derivirana_varijabla naziv="DomainObject.Predmet.ProtuStrankaListFormatedOIB_1">
      <item>TOMKIĆ j.d.o.o. RABAC, OIB 47026716584 zastupanog po punomoćniku Jakov Tomkić</item>
    </derivirana_varijabla>
  </DomainObject.Predmet.ProtuStrankaListFormatedOIB>
  <DomainObject.Predmet.ProtuStrankaListFormatedWithAdress>
    <izvorni_sadrzaj>
      <item>TOMKIĆ j.d.o.o. RABAC, Obala Maršala Tita 47 B, 52221 Rabac zastupanog po punomoćniku Jakov Tomkić</item>
    </izvorni_sadrzaj>
    <derivirana_varijabla naziv="DomainObject.Predmet.ProtuStrankaListFormatedWithAdress_1">
      <item>TOMKIĆ j.d.o.o. RABAC, Obala Maršala Tita 47 B, 52221 Rabac zastupanog po punomoćniku Jakov Tomkić</item>
    </derivirana_varijabla>
  </DomainObject.Predmet.ProtuStrankaListFormatedWithAdress>
  <DomainObject.Predmet.ProtuStrankaListFormatedWithAdressOIB>
    <izvorni_sadrzaj>
      <item>TOMKIĆ j.d.o.o. RABAC, OIB 47026716584, Obala Maršala Tita 47 B, 52221 Rabac zastupanog po punomoćniku Jakov Tomkić</item>
    </izvorni_sadrzaj>
    <derivirana_varijabla naziv="DomainObject.Predmet.ProtuStrankaListFormatedWithAdressOIB_1">
      <item>TOMKIĆ j.d.o.o. RABAC, OIB 47026716584, Obala Maršala Tita 47 B, 52221 Rabac zastupanog po punomoćniku Jakov Tomkić</item>
    </derivirana_varijabla>
  </DomainObject.Predmet.ProtuStrankaListFormatedWithAdressOIB>
  <DomainObject.Predmet.ProtuStrankaListNazivFormated>
    <izvorni_sadrzaj>
      <item>TOMKIĆ j.d.o.o. RABAC</item>
    </izvorni_sadrzaj>
    <derivirana_varijabla naziv="DomainObject.Predmet.ProtuStrankaListNazivFormated_1">
      <item>TOMKIĆ j.d.o.o. RABAC</item>
    </derivirana_varijabla>
  </DomainObject.Predmet.ProtuStrankaListNazivFormated>
  <DomainObject.Predmet.ProtuStrankaListNazivFormatedOIB>
    <izvorni_sadrzaj>
      <item>TOMKIĆ j.d.o.o. RABAC, OIB 47026716584</item>
    </izvorni_sadrzaj>
    <derivirana_varijabla naziv="DomainObject.Predmet.ProtuStrankaListNazivFormatedOIB_1">
      <item>TOMKIĆ j.d.o.o. RABAC, OIB 47026716584</item>
    </derivirana_varijabla>
  </DomainObject.Predmet.ProtuStrankaListNazivFormatedOIB>
  <DomainObject.Predmet.OstaliListFormated>
    <izvorni_sadrzaj>
      <item>Jakov Tomkić punomoćnik sudionika u postupku TOMKIĆ j.d.o.o. RABAC</item>
    </izvorni_sadrzaj>
    <derivirana_varijabla naziv="DomainObject.Predmet.OstaliListFormated_1">
      <item>Jakov Tomkić punomoćnik sudionika u postupku TOMKIĆ j.d.o.o. RABAC</item>
    </derivirana_varijabla>
  </DomainObject.Predmet.OstaliListFormated>
  <DomainObject.Predmet.OstaliListFormatedOIB>
    <izvorni_sadrzaj>
      <item>Jakov Tomkić, OIB 10427181315 punomoćnik sudionika u postupku TOMKIĆ j.d.o.o. RABAC</item>
    </izvorni_sadrzaj>
    <derivirana_varijabla naziv="DomainObject.Predmet.OstaliListFormatedOIB_1">
      <item>Jakov Tomkić, OIB 10427181315 punomoćnik sudionika u postupku TOMKIĆ j.d.o.o. RABAC</item>
    </derivirana_varijabla>
  </DomainObject.Predmet.OstaliListFormatedOIB>
  <DomainObject.Predmet.OstaliListFormatedWithAdress>
    <izvorni_sadrzaj>
      <item>Jakov Tomkić, Jurdanska Ulica 5, 10000 Zagreb punomoćnik sudionika u postupku TOMKIĆ j.d.o.o. RABAC</item>
    </izvorni_sadrzaj>
    <derivirana_varijabla naziv="DomainObject.Predmet.OstaliListFormatedWithAdress_1">
      <item>Jakov Tomkić, Jurdanska Ulica 5, 10000 Zagreb punomoćnik sudionika u postupku TOMKIĆ j.d.o.o. RABAC</item>
    </derivirana_varijabla>
  </DomainObject.Predmet.OstaliListFormatedWithAdress>
  <DomainObject.Predmet.OstaliListFormatedWithAdressOIB>
    <izvorni_sadrzaj>
      <item>Jakov Tomkić, OIB 10427181315, Jurdanska Ulica 5, 10000 Zagreb punomoćnik sudionika u postupku TOMKIĆ j.d.o.o. RABAC</item>
    </izvorni_sadrzaj>
    <derivirana_varijabla naziv="DomainObject.Predmet.OstaliListFormatedWithAdressOIB_1">
      <item>Jakov Tomkić, OIB 10427181315, Jurdanska Ulica 5, 10000 Zagreb punomoćnik sudionika u postupku TOMKIĆ j.d.o.o. RABAC</item>
    </derivirana_varijabla>
  </DomainObject.Predmet.OstaliListFormatedWithAdressOIB>
  <DomainObject.Predmet.OstaliListNazivFormated>
    <izvorni_sadrzaj>
      <item>Jakov Tomkić</item>
    </izvorni_sadrzaj>
    <derivirana_varijabla naziv="DomainObject.Predmet.OstaliListNazivFormated_1">
      <item>Jakov Tomkić</item>
    </derivirana_varijabla>
  </DomainObject.Predmet.OstaliListNazivFormated>
  <DomainObject.Predmet.OstaliListNazivFormatedOIB>
    <izvorni_sadrzaj>
      <item>Jakov Tomkić, OIB 10427181315</item>
    </izvorni_sadrzaj>
    <derivirana_varijabla naziv="DomainObject.Predmet.OstaliListNazivFormatedOIB_1">
      <item>Jakov Tomkić, OIB 10427181315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St-451/2016-3</izvorni_sadrzaj>
    <derivirana_varijabla naziv="DomainObject.PoslovniBrojDokumenta_1">St-451/2016-3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j.d.o.o. RABAC</izvorni_sadrzaj>
    <derivirana_varijabla naziv="DomainObject.Predmet.ProtustrankaIDrugi_1">TOMKIĆ j.d.o.o.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TOMKIĆ j.d.o.o. RABAC, OIB 47026716584, Obala Maršala Tita 47 B, 52221 Rabac</izvorni_sadrzaj>
    <derivirana_varijabla naziv="DomainObject.Predmet.ProtustrankaIDrugiAdressOIB_1">TOMKIĆ j.d.o.o. RABAC, OIB 47026716584,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j.d.o.o. RABAC</item>
      <item>Jakov Tomkić</item>
    </izvorni_sadrzaj>
    <derivirana_varijabla naziv="DomainObject.Predmet.SudioniciListNaziv_1">
      <item>FINANCIJSKA AGENCIJA, RC RIJEKA, PODRUŽNICA PULA, PULA</item>
      <item>TOMKIĆ j.d.o.o. RABAC</item>
      <item>Jakov Tomkić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izvorni_sadrzaj>
    <derivirana_varijabla naziv="DomainObject.Predmet.SudioniciListAdressOIB_1">
      <item>FINANCIJSKA AGENCIJA, RC RIJEKA, PODRUŽNICA PULA, PULA, OIB 85821130368, Ulica grada Vukovara 70,10000 Zagreb</item>
      <item>TOMKIĆ j.d.o.o. RABAC, OIB 47026716584, Obala Maršala Tita 47 B,52221 Rabac</item>
      <item>Jakov Tomkić, OIB 10427181315, Jurdanska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47026716584</item>
      <item>, OIB 10427181315</item>
    </izvorni_sadrzaj>
    <derivirana_varijabla naziv="DomainObject.Predmet.SudioniciListNazivOIB_1">
      <item>, OIB 85821130368</item>
      <item>, OIB 47026716584</item>
      <item>, OIB 10427181315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3CB32-F4FC-4BEB-ADE5-E6D9034ED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3297</properties:Characters>
  <properties:Lines>87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2016-03-15T08:46:00Z</dcterms:created>
  <dc:creator>Jasmina Matika</dc:creator>
  <cp:lastModifiedBy>Sanja Prodan</cp:lastModifiedBy>
  <cp:lastPrinted>2016-03-16T08:30:00Z</cp:lastPrinted>
  <dcterms:modified xmlns:xsi="http://www.w3.org/2001/XMLSchema-instance" xsi:type="dcterms:W3CDTF">2016-03-16T08:30:00Z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St-451/2016-3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