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30B3C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2A5E1C">
                    <w:rPr>
                      <w:sz w:val="22"/>
                      <w:szCs w:val="22"/>
                    </w:rPr>
                    <w:t>1</w:t>
                  </w:r>
                  <w:r w:rsidR="00F86243">
                    <w:rPr>
                      <w:sz w:val="22"/>
                      <w:szCs w:val="22"/>
                    </w:rPr>
                    <w:t>96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F86243">
                    <w:rPr>
                      <w:sz w:val="22"/>
                      <w:szCs w:val="22"/>
                    </w:rPr>
                    <w:t>19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732b06" w14:paraId="7732b0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F30B3C" w:rsidR="00F30B3C">
      <w:pPr>
        <w:jc w:val="both"/>
      </w:pPr>
      <w:r>
        <w:tab/>
      </w:r>
      <w:r w:rsidR="00F30B3C" w:rsidRPr="00F30B3C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DF5987">
        <w:t>FENIX-Domagoj j.d.o.o. OIB. 35405513892, MBS: 080949392, Zagreb, Ulica grada Chicaga 9,</w:t>
      </w:r>
      <w:r w:rsidR="00F30B3C" w:rsidRPr="00F30B3C">
        <w:t xml:space="preserve"> 1</w:t>
      </w:r>
      <w:r w:rsidR="00DF5987">
        <w:t>2</w:t>
      </w:r>
      <w:r w:rsidR="00F30B3C" w:rsidRPr="00F30B3C">
        <w:t>. travnja 2018.</w:t>
      </w:r>
    </w:p>
    <w:p w:rsidRDefault="00267ABB" w:rsidP="00F30B3C" w:rsidR="00267ABB" w:rsidRPr="00F30B3C">
      <w:pPr>
        <w:jc w:val="both"/>
      </w:pP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jc w:val="center"/>
      </w:pPr>
      <w:r w:rsidRPr="00F30B3C">
        <w:t>r i j e š i o  j e</w:t>
      </w:r>
    </w:p>
    <w:p w:rsidRDefault="00F30B3C" w:rsidP="00F30B3C" w:rsidR="00F30B3C" w:rsidRPr="00F30B3C">
      <w:pPr>
        <w:jc w:val="both"/>
      </w:pPr>
    </w:p>
    <w:p w:rsidRDefault="00F30B3C" w:rsidP="00F30B3C" w:rsidR="00F30B3C">
      <w:pPr>
        <w:ind w:hanging="720" w:left="720"/>
        <w:jc w:val="both"/>
      </w:pPr>
      <w:r w:rsidRPr="00F30B3C">
        <w:t>I</w:t>
      </w:r>
      <w:r w:rsidRPr="00F30B3C">
        <w:tab/>
        <w:t xml:space="preserve">Nalaže se osobi ovlaštenoj za zastupanje dužnika </w:t>
      </w:r>
      <w:r w:rsidR="00DF5987">
        <w:t>Domagoju Grujiću</w:t>
      </w:r>
      <w:r w:rsidRPr="00F30B3C">
        <w:t xml:space="preserve">, OIB: </w:t>
      </w:r>
      <w:r w:rsidR="00DF5987">
        <w:t>82167243424</w:t>
      </w:r>
      <w:r w:rsidRPr="00F30B3C">
        <w:t xml:space="preserve">, Zagreb, </w:t>
      </w:r>
      <w:r w:rsidR="00DF5987">
        <w:t>Ulica grada Chicaga 9</w:t>
      </w:r>
      <w:r w:rsidRPr="00F30B3C">
        <w:t>,  da u roku 8 (osam) dana uplati:</w:t>
      </w:r>
    </w:p>
    <w:p w:rsidRDefault="00267ABB" w:rsidP="00F30B3C" w:rsidR="00267ABB" w:rsidRPr="00F30B3C">
      <w:pPr>
        <w:ind w:hanging="720" w:left="720"/>
        <w:jc w:val="both"/>
      </w:pPr>
    </w:p>
    <w:p w:rsidRDefault="00F30B3C" w:rsidP="00F30B3C" w:rsidR="00F30B3C" w:rsidRPr="00F30B3C">
      <w:pPr>
        <w:numPr>
          <w:ilvl w:val="0"/>
          <w:numId w:val="12"/>
        </w:numPr>
        <w:ind w:left="1134"/>
        <w:jc w:val="both"/>
      </w:pPr>
      <w:r w:rsidRPr="00F30B3C">
        <w:t xml:space="preserve">predujam od 1.000,00 kn u Fond za namirenje troškova stečajnog postupka na žiro račun Trgovačkog suda u Osijeku broj HR31 2390 0011 3000 0020 0 </w:t>
      </w:r>
      <w:r w:rsidR="00DF5987">
        <w:t>s pozivom na  broj HR05 272-1196</w:t>
      </w:r>
      <w:r w:rsidRPr="00F30B3C">
        <w:t>2017 i</w:t>
      </w:r>
    </w:p>
    <w:p w:rsidRDefault="00F30B3C" w:rsidP="00F30B3C" w:rsidR="00F30B3C" w:rsidRPr="00F30B3C">
      <w:pPr>
        <w:numPr>
          <w:ilvl w:val="0"/>
          <w:numId w:val="12"/>
        </w:numPr>
        <w:ind w:left="1134"/>
        <w:jc w:val="both"/>
      </w:pPr>
      <w:r w:rsidRPr="00F30B3C">
        <w:t xml:space="preserve">dodatni iznos predujma u iznosu od </w:t>
      </w:r>
      <w:r w:rsidR="00DF5987">
        <w:t>2.783</w:t>
      </w:r>
      <w:r w:rsidRPr="00F30B3C">
        <w:t xml:space="preserve">,00 kn na žiro račun Trgovačkog suda u Osijeku broj HR31 2390 0011 3000 0020 0 </w:t>
      </w:r>
      <w:r w:rsidR="00DF5987">
        <w:t>s pozivom na  broj HR05 272-1196</w:t>
      </w:r>
      <w:r w:rsidRPr="00F30B3C">
        <w:t>2017,</w:t>
      </w:r>
    </w:p>
    <w:p w:rsidRDefault="00F30B3C" w:rsidP="00F30B3C" w:rsidR="00F30B3C" w:rsidRPr="00F30B3C">
      <w:pPr>
        <w:ind w:left="720"/>
        <w:jc w:val="both"/>
      </w:pPr>
      <w:r w:rsidRPr="00F30B3C">
        <w:t>te po izvršenim uplatama dostavi dokaze u spis.</w:t>
      </w:r>
    </w:p>
    <w:p w:rsidRDefault="00F30B3C" w:rsidP="00F30B3C" w:rsidR="00F30B3C" w:rsidRPr="00F30B3C">
      <w:pPr>
        <w:jc w:val="both"/>
      </w:pPr>
    </w:p>
    <w:p w:rsidRDefault="00F30B3C" w:rsidP="00F30B3C" w:rsidR="00F30B3C">
      <w:pPr>
        <w:ind w:hanging="720" w:left="720"/>
        <w:jc w:val="both"/>
      </w:pPr>
      <w:r w:rsidRPr="00F30B3C">
        <w:t xml:space="preserve">II </w:t>
      </w:r>
      <w:r w:rsidRPr="00F30B3C">
        <w:tab/>
        <w:t xml:space="preserve">Ukoliko osoba ovlaštena za zastupanje dužnika </w:t>
      </w:r>
      <w:r w:rsidR="00DF5987">
        <w:t>Domagoj Grujić</w:t>
      </w:r>
      <w:r w:rsidRPr="00F30B3C">
        <w:t xml:space="preserve">, OIB: </w:t>
      </w:r>
      <w:r w:rsidR="00DF5987">
        <w:t>82167243424</w:t>
      </w:r>
      <w:r w:rsidR="00DF5987" w:rsidRPr="00F30B3C">
        <w:t>,</w:t>
      </w:r>
      <w:r w:rsidRPr="00F30B3C">
        <w:t xml:space="preserve">  ne 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267ABB" w:rsidP="00F30B3C" w:rsidR="00267ABB" w:rsidRPr="00F30B3C">
      <w:pPr>
        <w:ind w:hanging="720" w:left="720"/>
        <w:jc w:val="both"/>
      </w:pPr>
    </w:p>
    <w:p w:rsidRDefault="00F30B3C" w:rsidP="00267ABB" w:rsidR="00F30B3C">
      <w:pPr>
        <w:pStyle w:val="Odlomakpopisa"/>
        <w:numPr>
          <w:ilvl w:val="0"/>
          <w:numId w:val="14"/>
        </w:numPr>
        <w:jc w:val="both"/>
      </w:pPr>
      <w:r w:rsidRPr="00F30B3C">
        <w:t>Poziva se FINA da izda nalog za izvršenje osnove za plaćanje sukladno članku 9. Zakona o provedbi ovrhe na novčanim sredstvima.</w:t>
      </w:r>
    </w:p>
    <w:p w:rsidRDefault="00267ABB" w:rsidP="00267ABB" w:rsidR="00267ABB" w:rsidRPr="00F30B3C">
      <w:pPr>
        <w:pStyle w:val="Odlomakpopisa"/>
        <w:ind w:left="1069"/>
        <w:jc w:val="both"/>
      </w:pPr>
    </w:p>
    <w:p w:rsidRDefault="00F30B3C" w:rsidP="00F30B3C" w:rsidR="00F30B3C" w:rsidRPr="00F30B3C">
      <w:pPr>
        <w:ind w:hanging="284" w:left="993"/>
        <w:jc w:val="both"/>
      </w:pPr>
      <w:r w:rsidRPr="00F30B3C">
        <w:t>b) Nalaže se FINI da novčani iznos, za koji je određena ovrha, zaplijeni i prenese na žiro račun Trgovačkog suda u Osijeku i to:</w:t>
      </w:r>
    </w:p>
    <w:p w:rsidRDefault="00F30B3C" w:rsidP="00F30B3C" w:rsidR="00F30B3C" w:rsidRPr="00F30B3C">
      <w:pPr>
        <w:ind w:hanging="284" w:left="1276"/>
        <w:jc w:val="both"/>
      </w:pPr>
      <w:r w:rsidRPr="00F30B3C">
        <w:t>1. Iznos od 1.000,00 kn na račun broj HR31 2390 0011 3000 0020 0</w:t>
      </w:r>
      <w:r w:rsidR="00DF5987">
        <w:t xml:space="preserve"> s pozivom na  broj HR05 272-11962</w:t>
      </w:r>
      <w:r w:rsidRPr="00F30B3C">
        <w:t>017.</w:t>
      </w:r>
    </w:p>
    <w:p w:rsidRDefault="00DF5987" w:rsidP="00F30B3C" w:rsidR="00F30B3C" w:rsidRPr="00F30B3C">
      <w:pPr>
        <w:ind w:hanging="284" w:left="1276"/>
        <w:jc w:val="both"/>
      </w:pPr>
      <w:r>
        <w:t>2. Iznos od 2.783,</w:t>
      </w:r>
      <w:r w:rsidR="00F30B3C" w:rsidRPr="00F30B3C">
        <w:t xml:space="preserve">00 kn na račun broj HR31 2390 0011 3000 0020 0 </w:t>
      </w:r>
      <w:r>
        <w:t>s pozivom na  broj HR05 272-1196</w:t>
      </w:r>
      <w:r w:rsidR="00F30B3C" w:rsidRPr="00F30B3C">
        <w:t xml:space="preserve">2017, te o tome obavijesti sud. </w:t>
      </w:r>
    </w:p>
    <w:p w:rsidRDefault="00F30B3C" w:rsidP="00F30B3C" w:rsidR="00F30B3C" w:rsidRPr="00F30B3C">
      <w:pPr>
        <w:ind w:hanging="284" w:left="1276"/>
        <w:jc w:val="both"/>
      </w:pPr>
    </w:p>
    <w:p w:rsidRDefault="00F30B3C" w:rsidP="00F30B3C" w:rsidR="00F30B3C" w:rsidRPr="00F30B3C">
      <w:pPr>
        <w:ind w:hanging="284" w:left="1276"/>
        <w:jc w:val="both"/>
      </w:pPr>
    </w:p>
    <w:p w:rsidRDefault="00F30B3C" w:rsidP="00F30B3C" w:rsidR="00F30B3C" w:rsidRPr="00F30B3C">
      <w:pPr>
        <w:ind w:hanging="284" w:left="1276"/>
        <w:jc w:val="both"/>
      </w:pPr>
    </w:p>
    <w:p w:rsidRDefault="00F30B3C" w:rsidP="00F30B3C" w:rsidR="00F30B3C" w:rsidRPr="00F30B3C">
      <w:pPr>
        <w:ind w:hanging="284" w:left="1276"/>
        <w:jc w:val="both"/>
      </w:pPr>
    </w:p>
    <w:p w:rsidRDefault="00F30B3C" w:rsidP="00F30B3C" w:rsidR="00F30B3C" w:rsidRPr="00F30B3C">
      <w:pPr>
        <w:ind w:hanging="284" w:left="1276"/>
        <w:jc w:val="both"/>
      </w:pPr>
    </w:p>
    <w:p w:rsidRDefault="00F30B3C" w:rsidP="00F30B3C" w:rsidR="00F30B3C" w:rsidRPr="00F30B3C">
      <w:pPr>
        <w:ind w:hanging="284" w:left="993"/>
        <w:jc w:val="both"/>
      </w:pPr>
    </w:p>
    <w:p w:rsidRDefault="00F30B3C" w:rsidP="00F30B3C" w:rsidR="00F30B3C" w:rsidRPr="00F30B3C">
      <w:pPr>
        <w:ind w:hanging="284" w:left="993"/>
        <w:jc w:val="both"/>
      </w:pPr>
    </w:p>
    <w:p w:rsidRDefault="00F30B3C" w:rsidP="00F30B3C" w:rsidR="00F30B3C" w:rsidRPr="00F30B3C">
      <w:pPr>
        <w:ind w:hanging="284" w:left="993"/>
        <w:jc w:val="both"/>
      </w:pPr>
    </w:p>
    <w:p w:rsidRDefault="00F30B3C" w:rsidP="00F30B3C" w:rsidR="00F30B3C" w:rsidRPr="00F30B3C">
      <w:pPr>
        <w:ind w:hanging="284" w:left="993"/>
        <w:jc w:val="both"/>
      </w:pPr>
      <w:r w:rsidRPr="00F30B3C">
        <w:t xml:space="preserve">c) Zabranjuje se FINI da navedenu tražbinu ispuni osobi ovlaštenoj za zastupanje dužnika </w:t>
      </w:r>
      <w:r w:rsidR="00DF5987">
        <w:t>Domagoju Grujiću</w:t>
      </w:r>
      <w:r w:rsidRPr="00F30B3C">
        <w:t xml:space="preserve">, OIB: </w:t>
      </w:r>
      <w:r w:rsidR="00DF5987">
        <w:t>8216</w:t>
      </w:r>
      <w:r w:rsidR="00267ABB">
        <w:t>7243424</w:t>
      </w:r>
      <w:r w:rsidRPr="00F30B3C">
        <w:t xml:space="preserve">, Zagreb, </w:t>
      </w:r>
      <w:r w:rsidR="00267ABB">
        <w:t>Ulica grada Chicaga 9</w:t>
      </w:r>
      <w:r w:rsidRPr="00F30B3C">
        <w:t>, te se istoj zabranjuje da tu tražbinu naplati ili inače raspolaže njome.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ind w:hanging="720" w:left="720"/>
        <w:jc w:val="both"/>
      </w:pPr>
      <w:r w:rsidRPr="00F30B3C">
        <w:t>III</w:t>
      </w:r>
      <w:r w:rsidRPr="00F30B3C">
        <w:tab/>
        <w:t xml:space="preserve">Ukoliko osoba ovlaštena za zastupanje dužnika </w:t>
      </w:r>
      <w:r w:rsidR="00267ABB">
        <w:t>FENIX-Domagoj j.d.o.o. OIB. 35405513892, MBS: 080949392, Zagreb, Ulica grada Chicaga 9</w:t>
      </w:r>
      <w:r w:rsidRPr="00F30B3C">
        <w:t>, ne postupi po nalogu suda iz točke 1., ovo rješenje će se po pravomoćnosti dostaviti FINI radi provedbe ovrhe iz točke 2. izreke rješenja.</w:t>
      </w:r>
    </w:p>
    <w:p w:rsidRDefault="00F30B3C" w:rsidP="00F30B3C" w:rsidR="00F30B3C" w:rsidRPr="00F30B3C">
      <w:pPr>
        <w:jc w:val="both"/>
      </w:pPr>
      <w:r w:rsidRPr="00F30B3C">
        <w:t xml:space="preserve">             </w:t>
      </w:r>
    </w:p>
    <w:p w:rsidRDefault="00F30B3C" w:rsidP="00F30B3C" w:rsidR="00F30B3C" w:rsidRPr="00F30B3C">
      <w:pPr>
        <w:jc w:val="center"/>
      </w:pPr>
      <w:r w:rsidRPr="00F30B3C">
        <w:t>Obrazloženje</w:t>
      </w:r>
    </w:p>
    <w:p w:rsidRDefault="00F30B3C" w:rsidP="00F30B3C" w:rsidR="00F30B3C" w:rsidRPr="00F30B3C">
      <w:pPr>
        <w:jc w:val="both"/>
        <w:rPr>
          <w:b/>
          <w:bCs/>
        </w:rPr>
      </w:pPr>
    </w:p>
    <w:p w:rsidRDefault="00F30B3C" w:rsidP="00F30B3C" w:rsidR="00F30B3C" w:rsidRPr="00F30B3C">
      <w:pPr>
        <w:jc w:val="both"/>
      </w:pPr>
      <w:r w:rsidRPr="00F30B3C">
        <w:rPr>
          <w:bCs/>
        </w:rPr>
        <w:tab/>
        <w:t xml:space="preserve">Predlagatelj FINA je </w:t>
      </w:r>
      <w:r w:rsidR="00267ABB">
        <w:rPr>
          <w:bCs/>
        </w:rPr>
        <w:t>3. siječnja</w:t>
      </w:r>
      <w:r w:rsidRPr="00F30B3C">
        <w:rPr>
          <w:bCs/>
        </w:rPr>
        <w:t xml:space="preserve"> 201</w:t>
      </w:r>
      <w:r w:rsidR="00267ABB">
        <w:rPr>
          <w:bCs/>
        </w:rPr>
        <w:t>7</w:t>
      </w:r>
      <w:r w:rsidRPr="00F30B3C">
        <w:rPr>
          <w:bCs/>
        </w:rPr>
        <w:t xml:space="preserve">. podnijela Trgovačkom sudu u Zagrebu prijedlog za otvaranje stečajnog postupka nad dužnikom </w:t>
      </w:r>
      <w:r w:rsidR="00267ABB">
        <w:t>FENIX-Domagoj j.d.o.o. OIB. 35405513892, MBS: 080949392, Zagreb, Ulica grada Chicaga 9</w:t>
      </w:r>
      <w:r w:rsidRPr="00F30B3C">
        <w:t>, temeljem odredbe članka 110. stav 1. Stečajnog zakona (NN 71/15, dalje: SZ). Predmet je ustupljen Trgovačkom sudu u Osijeku, koji je rje</w:t>
      </w:r>
      <w:r w:rsidR="00267ABB">
        <w:t>šenjem poslovnog broja 10 St-1196</w:t>
      </w:r>
      <w:r w:rsidRPr="00F30B3C">
        <w:t>/2017-8  od 23. veljače 2018. pokrenuo prethodni postupak.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jc w:val="both"/>
      </w:pPr>
      <w:r w:rsidRPr="00F30B3C">
        <w:tab/>
      </w:r>
      <w:r w:rsidRPr="00F30B3C">
        <w:tab/>
        <w:t>Kako je FINA na ime predujma za namirenje troškova stečajn</w:t>
      </w:r>
      <w:r w:rsidR="00267ABB">
        <w:t>og postupka zaplijenila</w:t>
      </w:r>
      <w:r w:rsidRPr="00F30B3C">
        <w:t xml:space="preserve"> iznos od </w:t>
      </w:r>
      <w:r w:rsidR="00267ABB">
        <w:t>717,01</w:t>
      </w:r>
      <w:r w:rsidRPr="00F30B3C">
        <w:t xml:space="preserve"> kn to je valjalo pozvati zastupnika dužnika da namiri potreban iznos troškova stečajnog postupka.</w:t>
      </w:r>
    </w:p>
    <w:p w:rsidRDefault="00F30B3C" w:rsidP="00F30B3C" w:rsidR="00F30B3C" w:rsidRPr="00F30B3C">
      <w:pPr>
        <w:jc w:val="both"/>
      </w:pPr>
      <w:r w:rsidRPr="00F30B3C">
        <w:tab/>
        <w:t xml:space="preserve"> </w:t>
      </w:r>
    </w:p>
    <w:p w:rsidRDefault="00F30B3C" w:rsidP="00F30B3C" w:rsidR="00F30B3C" w:rsidRPr="00F30B3C">
      <w:pPr>
        <w:jc w:val="both"/>
      </w:pPr>
      <w:r w:rsidRPr="00F30B3C">
        <w:tab/>
      </w:r>
      <w:r w:rsidRPr="00F30B3C">
        <w:tab/>
        <w:t xml:space="preserve">Slijedom navedenog, a sukladno članku 113. Stečajnog zakona valjalo je  riješiti kao u izreci rješenja. 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jc w:val="center"/>
      </w:pPr>
      <w:r w:rsidRPr="00F30B3C">
        <w:t>U Osijeku 1</w:t>
      </w:r>
      <w:r w:rsidR="00267ABB">
        <w:t>2</w:t>
      </w:r>
      <w:r w:rsidRPr="00F30B3C">
        <w:t xml:space="preserve">. travnja 2018. </w:t>
      </w:r>
    </w:p>
    <w:p w:rsidRDefault="00F30B3C" w:rsidP="00F30B3C" w:rsidR="00F30B3C" w:rsidRPr="00F30B3C">
      <w:pPr>
        <w:jc w:val="center"/>
      </w:pPr>
    </w:p>
    <w:p w:rsidRDefault="00F30B3C" w:rsidP="00F30B3C" w:rsidR="00F30B3C" w:rsidRPr="00F30B3C">
      <w:pPr>
        <w:ind w:firstLine="720"/>
      </w:pPr>
      <w:r w:rsidRPr="00F30B3C">
        <w:t xml:space="preserve">Zapisničar:     </w:t>
      </w:r>
      <w:r w:rsidRPr="00F30B3C">
        <w:tab/>
      </w:r>
      <w:r w:rsidRPr="00F30B3C">
        <w:tab/>
      </w:r>
      <w:r w:rsidRPr="00F30B3C">
        <w:tab/>
      </w:r>
      <w:r w:rsidRPr="00F30B3C">
        <w:tab/>
      </w:r>
      <w:r w:rsidRPr="00F30B3C">
        <w:tab/>
      </w:r>
      <w:r w:rsidRPr="00F30B3C">
        <w:tab/>
      </w:r>
      <w:r w:rsidRPr="00F30B3C">
        <w:tab/>
        <w:t>Stečajni sudac:</w:t>
      </w:r>
    </w:p>
    <w:p w:rsidRDefault="00F30B3C" w:rsidP="00F30B3C" w:rsidR="00F30B3C" w:rsidRPr="00F30B3C"/>
    <w:p w:rsidRDefault="00F30B3C" w:rsidP="00F30B3C" w:rsidR="00F30B3C" w:rsidRPr="00F30B3C">
      <w:r>
        <w:t xml:space="preserve">   </w:t>
      </w:r>
      <w:r w:rsidRPr="00F30B3C">
        <w:t>Snježana Andrijanić</w:t>
      </w:r>
      <w:r w:rsidRPr="00F30B3C">
        <w:tab/>
      </w:r>
      <w:r w:rsidRPr="00F30B3C">
        <w:tab/>
      </w:r>
      <w:r w:rsidRPr="00F30B3C">
        <w:tab/>
      </w:r>
      <w:r w:rsidRPr="00F30B3C">
        <w:tab/>
      </w:r>
      <w:r w:rsidRPr="00F30B3C">
        <w:tab/>
        <w:t>mr. sc. MIRJANA BARAN</w:t>
      </w:r>
    </w:p>
    <w:p w:rsidRDefault="00F30B3C" w:rsidP="00F30B3C" w:rsidR="00F30B3C" w:rsidRPr="00F30B3C"/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jc w:val="both"/>
      </w:pPr>
      <w:r w:rsidRPr="00F30B3C">
        <w:t>NAPUTAK  O PRAVNOM LIJEKU:</w:t>
      </w:r>
    </w:p>
    <w:p w:rsidRDefault="00F30B3C" w:rsidP="00F30B3C" w:rsidR="00F30B3C" w:rsidRPr="00F30B3C">
      <w:pPr>
        <w:jc w:val="both"/>
      </w:pPr>
      <w:r w:rsidRPr="00F30B3C"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r w:rsidRPr="00F30B3C">
        <w:t>DNA</w:t>
      </w:r>
    </w:p>
    <w:p w:rsidRDefault="00F30B3C" w:rsidP="00F30B3C" w:rsidR="00F30B3C" w:rsidRPr="00F30B3C">
      <w:pPr>
        <w:numPr>
          <w:ilvl w:val="0"/>
          <w:numId w:val="13"/>
        </w:numPr>
        <w:jc w:val="both"/>
      </w:pPr>
      <w:r w:rsidRPr="00F30B3C">
        <w:t xml:space="preserve">Osoba ovlaštena za zastupanje </w:t>
      </w:r>
      <w:r w:rsidR="00267ABB">
        <w:t>Domagoj Grujić</w:t>
      </w:r>
    </w:p>
    <w:p w:rsidRDefault="00F30B3C" w:rsidP="00F30B3C" w:rsidR="00F30B3C" w:rsidRPr="00F30B3C">
      <w:pPr>
        <w:numPr>
          <w:ilvl w:val="0"/>
          <w:numId w:val="13"/>
        </w:numPr>
        <w:ind w:firstLine="142" w:left="284"/>
        <w:jc w:val="both"/>
      </w:pPr>
      <w:r w:rsidRPr="00F30B3C">
        <w:t>FINA- nakon pravomoćnosti</w:t>
      </w:r>
    </w:p>
    <w:p w:rsidRDefault="00F30B3C" w:rsidP="00F30B3C" w:rsidR="00F30B3C" w:rsidRPr="00F30B3C">
      <w:pPr>
        <w:numPr>
          <w:ilvl w:val="0"/>
          <w:numId w:val="13"/>
        </w:numPr>
        <w:contextualSpacing/>
        <w:jc w:val="both"/>
        <w:rPr>
          <w:rFonts w:cstheme="majorBidi" w:hAnsiTheme="majorBidi" w:asciiTheme="majorBidi"/>
        </w:rPr>
      </w:pPr>
      <w:r w:rsidRPr="00F30B3C">
        <w:rPr>
          <w:rFonts w:cstheme="majorBidi" w:hAnsiTheme="majorBidi" w:asciiTheme="majorBidi"/>
        </w:rPr>
        <w:t xml:space="preserve">mrežna stranica e-Oglasna ploča sudova </w:t>
      </w:r>
    </w:p>
    <w:p w:rsidRDefault="00F30B3C" w:rsidP="00F30B3C" w:rsidR="00F30B3C" w:rsidRPr="00F30B3C">
      <w:pPr>
        <w:ind w:left="426"/>
        <w:jc w:val="both"/>
      </w:pPr>
    </w:p>
    <w:p w:rsidRDefault="001716CD" w:rsidP="00F30B3C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02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267ABB">
      <w:t>96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FCD01E2"/>
    <w:multiLevelType w:val="hybridMultilevel"/>
    <w:tmpl w:val="8F842180"/>
    <w:lvl w:tplc="546E5B86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7"/>
  </w:num>
  <w:num w:numId="12">
    <w:abstractNumId w:val="12"/>
  </w:num>
  <w:num w:numId="13">
    <w:abstractNumId w:val="3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67ABB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5026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DF5987"/>
    <w:rsid w:val="00E42342"/>
    <w:rsid w:val="00E63D95"/>
    <w:rsid w:val="00E65B69"/>
    <w:rsid w:val="00E958F4"/>
    <w:rsid w:val="00EF1A85"/>
    <w:rsid w:val="00F254BB"/>
    <w:rsid w:val="00F264FF"/>
    <w:rsid w:val="00F30B3C"/>
    <w:rsid w:val="00F57A94"/>
    <w:rsid w:val="00F86243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0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0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0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0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0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St-1196/2017</izvorni_sadrzaj>
    <derivirana_varijabla naziv="DomainObject.Predmet.OznakaBroj_1">St-1196/2017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FENIX- Domagoj j.d.o.o. za usluge</izvorni_sadrzaj>
    <derivirana_varijabla naziv="DomainObject.Predmet.ProtustrankaFormated_1">  FENIX- Domagoj j.d.o.o. za usluge</derivirana_varijabla>
  </DomainObject.Predmet.ProtustrankaFormated>
  <DomainObject.Predmet.ProtustrankaFormatedOIB>
    <izvorni_sadrzaj>  FENIX- Domagoj j.d.o.o. za usluge, OIB 35405513892</izvorni_sadrzaj>
    <derivirana_varijabla naziv="DomainObject.Predmet.ProtustrankaFormatedOIB_1">  FENIX- Domagoj j.d.o.o. za usluge, OIB 35405513892</derivirana_varijabla>
  </DomainObject.Predmet.ProtustrankaFormatedOIB>
  <DomainObject.Predmet.ProtustrankaFormatedWithAdress>
    <izvorni_sadrzaj> FENIX- Domagoj j.d.o.o. za usluge, Ulica grada Chicaga 9, 10000 Zagreb</izvorni_sadrzaj>
    <derivirana_varijabla naziv="DomainObject.Predmet.ProtustrankaFormatedWithAdress_1"> FENIX- Domagoj j.d.o.o. za usluge, Ulica grada Chicaga 9, 10000 Zagreb</derivirana_varijabla>
  </DomainObject.Predmet.ProtustrankaFormatedWithAdress>
  <DomainObject.Predmet.ProtustrankaFormatedWithAdressOIB>
    <izvorni_sadrzaj> FENIX- Domagoj j.d.o.o. za usluge, OIB 35405513892, Ulica grada Chicaga 9, 10000 Zagreb</izvorni_sadrzaj>
    <derivirana_varijabla naziv="DomainObject.Predmet.ProtustrankaFormatedWithAdressOIB_1"> FENIX- Domagoj j.d.o.o. za usluge, OIB 35405513892, Ulica grada Chicaga 9, 10000 Zagreb</derivirana_varijabla>
  </DomainObject.Predmet.ProtustrankaFormatedWithAdressOIB>
  <DomainObject.Predmet.ProtustrankaWithAdress>
    <izvorni_sadrzaj>FENIX- Domagoj j.d.o.o. za usluge Ulica grada Chicaga 9, 10000 Zagreb</izvorni_sadrzaj>
    <derivirana_varijabla naziv="DomainObject.Predmet.ProtustrankaWithAdress_1">FENIX- Domagoj j.d.o.o. za usluge Ulica grada Chicaga 9, 10000 Zagreb</derivirana_varijabla>
  </DomainObject.Predmet.ProtustrankaWithAdress>
  <DomainObject.Predmet.ProtustrankaWithAdressOIB>
    <izvorni_sadrzaj>FENIX- Domagoj j.d.o.o. za usluge, OIB 35405513892, Ulica grada Chicaga 9, 10000 Zagreb</izvorni_sadrzaj>
    <derivirana_varijabla naziv="DomainObject.Predmet.ProtustrankaWithAdressOIB_1">FENIX- Domagoj j.d.o.o. za usluge, OIB 35405513892, Ulica grada Chicaga 9, 10000 Zagreb</derivirana_varijabla>
  </DomainObject.Predmet.ProtustrankaWithAdressOIB>
  <DomainObject.Predmet.ProtustrankaNazivFormated>
    <izvorni_sadrzaj>FENIX- Domagoj j.d.o.o. za usluge</izvorni_sadrzaj>
    <derivirana_varijabla naziv="DomainObject.Predmet.ProtustrankaNazivFormated_1">FENIX- Domagoj j.d.o.o. za usluge</derivirana_varijabla>
  </DomainObject.Predmet.ProtustrankaNazivFormated>
  <DomainObject.Predmet.ProtustrankaNazivFormatedOIB>
    <izvorni_sadrzaj>FENIX- Domagoj j.d.o.o. za usluge, OIB 35405513892</izvorni_sadrzaj>
    <derivirana_varijabla naziv="DomainObject.Predmet.ProtustrankaNazivFormatedOIB_1">FENIX- Domagoj j.d.o.o. za usluge, OIB 35405513892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FENIX- Domagoj j.d.o.o. za usluge</item>
    </izvorni_sadrzaj>
    <derivirana_varijabla naziv="DomainObject.Predmet.ProtuStrankaListFormated_1">
      <item>FENIX- Domagoj j.d.o.o. za usluge</item>
    </derivirana_varijabla>
  </DomainObject.Predmet.ProtuStrankaListFormated>
  <DomainObject.Predmet.ProtuStrankaListFormatedOIB>
    <izvorni_sadrzaj>
      <item>FENIX- Domagoj j.d.o.o. za usluge, OIB 35405513892</item>
    </izvorni_sadrzaj>
    <derivirana_varijabla naziv="DomainObject.Predmet.ProtuStrankaListFormatedOIB_1">
      <item>FENIX- Domagoj j.d.o.o. za usluge, OIB 35405513892</item>
    </derivirana_varijabla>
  </DomainObject.Predmet.ProtuStrankaListFormatedOIB>
  <DomainObject.Predmet.ProtuStrankaListFormatedWithAdress>
    <izvorni_sadrzaj>
      <item>FENIX- Domagoj j.d.o.o. za usluge, Ulica grada Chicaga 9, 10000 Zagreb</item>
    </izvorni_sadrzaj>
    <derivirana_varijabla naziv="DomainObject.Predmet.ProtuStrankaListFormatedWithAdress_1">
      <item>FENIX- Domagoj j.d.o.o. za usluge, Ulica grada Chicaga 9, 10000 Zagreb</item>
    </derivirana_varijabla>
  </DomainObject.Predmet.ProtuStrankaListFormatedWithAdress>
  <DomainObject.Predmet.ProtuStrankaListFormatedWithAdressOIB>
    <izvorni_sadrzaj>
      <item>FENIX- Domagoj j.d.o.o. za usluge, OIB 35405513892, Ulica grada Chicaga 9, 10000 Zagreb</item>
    </izvorni_sadrzaj>
    <derivirana_varijabla naziv="DomainObject.Predmet.ProtuStrankaListFormatedWithAdressOIB_1">
      <item>FENIX- Domagoj j.d.o.o. za usluge, OIB 35405513892, Ulica grada Chicaga 9, 10000 Zagreb</item>
    </derivirana_varijabla>
  </DomainObject.Predmet.ProtuStrankaListFormatedWithAdressOIB>
  <DomainObject.Predmet.ProtuStrankaListNazivFormated>
    <izvorni_sadrzaj>
      <item>FENIX- Domagoj j.d.o.o. za usluge</item>
    </izvorni_sadrzaj>
    <derivirana_varijabla naziv="DomainObject.Predmet.ProtuStrankaListNazivFormated_1">
      <item>FENIX- Domagoj j.d.o.o. za usluge</item>
    </derivirana_varijabla>
  </DomainObject.Predmet.ProtuStrankaListNazivFormated>
  <DomainObject.Predmet.ProtuStrankaListNazivFormatedOIB>
    <izvorni_sadrzaj>
      <item>FENIX- Domagoj j.d.o.o. za usluge, OIB 35405513892</item>
    </izvorni_sadrzaj>
    <derivirana_varijabla naziv="DomainObject.Predmet.ProtuStrankaListNazivFormatedOIB_1">
      <item>FENIX- Domagoj j.d.o.o. za usluge, OIB 35405513892</item>
    </derivirana_varijabla>
  </DomainObject.Predmet.ProtuStrankaListNazivFormatedOIB>
  <DomainObject.Predmet.OstaliListFormated>
    <izvorni_sadrzaj>
      <item>Domagoj Grujić</item>
    </izvorni_sadrzaj>
    <derivirana_varijabla naziv="DomainObject.Predmet.OstaliListFormated_1">
      <item>Domagoj Grujić</item>
    </derivirana_varijabla>
  </DomainObject.Predmet.OstaliListFormated>
  <DomainObject.Predmet.OstaliListFormatedOIB>
    <izvorni_sadrzaj>
      <item>Domagoj Grujić, OIB 82167243424</item>
    </izvorni_sadrzaj>
    <derivirana_varijabla naziv="DomainObject.Predmet.OstaliListFormatedOIB_1">
      <item>Domagoj Grujić, OIB 82167243424</item>
    </derivirana_varijabla>
  </DomainObject.Predmet.OstaliListFormatedOIB>
  <DomainObject.Predmet.OstaliListFormatedWithAdress>
    <izvorni_sadrzaj>
      <item>Domagoj Grujić, Ulica Grada Chicaga 9, 10000 Zagreb</item>
    </izvorni_sadrzaj>
    <derivirana_varijabla naziv="DomainObject.Predmet.OstaliListFormatedWithAdress_1">
      <item>Domagoj Grujić, Ulica Grada Chicaga 9, 10000 Zagreb</item>
    </derivirana_varijabla>
  </DomainObject.Predmet.OstaliListFormatedWithAdress>
  <DomainObject.Predmet.OstaliListFormatedWithAdressOIB>
    <izvorni_sadrzaj>
      <item>Domagoj Grujić, OIB 82167243424, Ulica Grada Chicaga 9, 10000 Zagreb</item>
    </izvorni_sadrzaj>
    <derivirana_varijabla naziv="DomainObject.Predmet.OstaliListFormatedWithAdressOIB_1">
      <item>Domagoj Grujić, OIB 82167243424, Ulica Grada Chicaga 9, 10000 Zagreb</item>
    </derivirana_varijabla>
  </DomainObject.Predmet.OstaliListFormatedWithAdressOIB>
  <DomainObject.Predmet.OstaliListNazivFormated>
    <izvorni_sadrzaj>
      <item>Domagoj Grujić</item>
    </izvorni_sadrzaj>
    <derivirana_varijabla naziv="DomainObject.Predmet.OstaliListNazivFormated_1">
      <item>Domagoj Grujić</item>
    </derivirana_varijabla>
  </DomainObject.Predmet.OstaliListNazivFormated>
  <DomainObject.Predmet.OstaliListNazivFormatedOIB>
    <izvorni_sadrzaj>
      <item>Domagoj Grujić, OIB 82167243424</item>
    </izvorni_sadrzaj>
    <derivirana_varijabla naziv="DomainObject.Predmet.OstaliListNazivFormatedOIB_1">
      <item>Domagoj Grujić, OIB 82167243424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FENIX- Domagoj j.d.o.o. za usluge</izvorni_sadrzaj>
    <derivirana_varijabla naziv="DomainObject.Predmet.ProtustrankaIDrugi_1">FENIX- Domagoj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FENIX- Domagoj j.d.o.o. za usluge, OIB 35405513892, Ulica grada Chicaga 9, 10000 Zagreb</izvorni_sadrzaj>
    <derivirana_varijabla naziv="DomainObject.Predmet.ProtustrankaIDrugiAdressOIB_1">FENIX- Domagoj j.d.o.o. za usluge, OIB 35405513892, Ulica grada Chicaga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FENIX- Domagoj j.d.o.o. za usluge</item>
      <item>FINA Regionalni centar Zagreb</item>
      <item>Domagoj Grujić</item>
    </izvorni_sadrzaj>
    <derivirana_varijabla naziv="DomainObject.Predmet.SudioniciListNaziv_1">
      <item>FENIX- Domagoj j.d.o.o. za usluge</item>
      <item>FINA Regionalni centar Zagreb</item>
      <item>Domagoj Grujić</item>
    </derivirana_varijabla>
  </DomainObject.Predmet.SudioniciListNaziv>
  <DomainObject.Predmet.SudioniciListAdressOIB>
    <izvorni_sadrzaj>
      <item>FENIX- Domagoj j.d.o.o. za usluge, OIB 35405513892, Ulica grada Chicaga 9,10000 Zagreb</item>
      <item>FINA Regionalni centar Zagreb, OIB 85821130368, Trg svibanjskih žrtava 1995. br. 1,10000 Zagreb</item>
      <item>Domagoj Grujić, OIB 82167243424, Ulica Grada Chicaga 9,10000 Zagreb</item>
    </izvorni_sadrzaj>
    <derivirana_varijabla naziv="DomainObject.Predmet.SudioniciListAdressOIB_1">
      <item>FENIX- Domagoj j.d.o.o. za usluge, OIB 35405513892, Ulica grada Chicaga 9,10000 Zagreb</item>
      <item>FINA Regionalni centar Zagreb, OIB 85821130368, Trg svibanjskih žrtava 1995. br. 1,10000 Zagreb</item>
      <item>Domagoj Grujić, OIB 82167243424, Ulica Grada Chicaga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35405513892</item>
      <item>, OIB 85821130368</item>
      <item>, OIB 82167243424</item>
    </izvorni_sadrzaj>
    <derivirana_varijabla naziv="DomainObject.Predmet.SudioniciListNazivOIB_1">
      <item>, OIB 35405513892</item>
      <item>, OIB 85821130368</item>
      <item>, OIB 82167243424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4D197-2614-433A-894B-414226EB6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3072</properties:Characters>
  <properties:Lines>95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2018-04-12T09:07:00Z</dcterms:created>
  <dc:creator>Snježana Andrijanić</dc:creator>
  <cp:lastModifiedBy>Snježana Andrijanić</cp:lastModifiedBy>
  <cp:lastPrinted>2018-04-12T12:14:00Z</cp:lastPrinted>
  <dcterms:modified xmlns:xsi="http://www.w3.org/2001/XMLSchema-instance" xsi:type="dcterms:W3CDTF">2018-04-12T12:17:00Z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zastupniku za troškove privremenom uprav- st-1196-17.docx)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