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5c6a" w14:paraId="6de5c6a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5348A5"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G2 STUDIO, zadruga za foto i video produkciju, OIB: 72744755172, sa sjedištem u Pavleka Miškine 39, 42000 Varaždin, dana 22. travnja 2016.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5348A5">
        <w:t>G2 STUDIO, zadruga za foto i video produkciju, OIB: 72744755172, sa sjedištem u Pavleka Miškine 39, 42000 Varaždin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5348A5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5348A5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5348A5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5348A5" w:rsidR="005348A5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5348A5">
        <w:t xml:space="preserve">G2 STUDIO, zadruga za foto i video produkciju, OIB: 72744755172, sa sjedištem u Pavleka Miškine 39, 42000 Varaždin, </w:t>
      </w:r>
      <w:r w:rsidR="005348A5" w:rsidRPr="00964C7D">
        <w:rPr>
          <w:szCs w:val="24"/>
        </w:rPr>
        <w:t xml:space="preserve">s danom </w:t>
      </w:r>
      <w:r w:rsidR="005348A5">
        <w:rPr>
          <w:szCs w:val="24"/>
        </w:rPr>
        <w:t>22</w:t>
      </w:r>
      <w:r w:rsidR="005348A5" w:rsidRPr="00964C7D">
        <w:rPr>
          <w:szCs w:val="24"/>
        </w:rPr>
        <w:t xml:space="preserve">. </w:t>
      </w:r>
      <w:r w:rsidR="005348A5">
        <w:rPr>
          <w:szCs w:val="24"/>
        </w:rPr>
        <w:t>travnja</w:t>
      </w:r>
      <w:r w:rsidR="005348A5" w:rsidRPr="00964C7D">
        <w:rPr>
          <w:szCs w:val="24"/>
        </w:rPr>
        <w:t xml:space="preserve"> 201</w:t>
      </w:r>
      <w:r w:rsidR="005348A5">
        <w:rPr>
          <w:szCs w:val="24"/>
        </w:rPr>
        <w:t>6</w:t>
      </w:r>
      <w:r w:rsidR="005348A5" w:rsidRPr="00964C7D">
        <w:rPr>
          <w:szCs w:val="24"/>
        </w:rPr>
        <w:t xml:space="preserve">. </w:t>
      </w:r>
      <w:r w:rsidR="005348A5">
        <w:rPr>
          <w:szCs w:val="24"/>
        </w:rPr>
        <w:t xml:space="preserve">u </w:t>
      </w:r>
      <w:r w:rsidR="005348A5" w:rsidRPr="00964C7D">
        <w:rPr>
          <w:szCs w:val="24"/>
        </w:rPr>
        <w:t>1</w:t>
      </w:r>
      <w:r w:rsidR="005348A5">
        <w:rPr>
          <w:szCs w:val="24"/>
        </w:rPr>
        <w:t xml:space="preserve">5,00 </w:t>
      </w:r>
      <w:r w:rsidR="005348A5" w:rsidRPr="00964C7D">
        <w:rPr>
          <w:szCs w:val="24"/>
        </w:rPr>
        <w:t>sati.</w:t>
      </w:r>
    </w:p>
    <w:p w:rsidRDefault="00B8373D" w:rsidP="00824366" w:rsidR="00B8373D">
      <w:pPr>
        <w:ind w:firstLine="708"/>
        <w:jc w:val="both"/>
      </w:pP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5348A5">
        <w:t>Sven Pirker, Trg kralja Tomislava 2, Varaždin, OIB: 17175634417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5348A5">
        <w:t>G2 STUDIO, zadruga za foto i video produkciju, OIB: 72744755172, sa sjedištem u Pavleka Miškine 39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33B53">
        <w:rPr>
          <w:szCs w:val="24"/>
        </w:rPr>
        <w:t>1</w:t>
      </w:r>
      <w:r w:rsidR="005348A5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5348A5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5348A5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5348A5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5348A5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5348A5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348A5" w:rsidP="000C3D0E" w:rsidR="000C3D0E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5348A5" w:rsidP="00824366" w:rsidR="005348A5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348A5">
        <w:t>G2 STUDIO, sa sjedištem u Pavleka Miškine 39</w:t>
      </w:r>
    </w:p>
    <w:p w:rsidRDefault="000C3D0E" w:rsidP="00964C7D" w:rsidR="00824366" w:rsidRPr="00824366">
      <w:pPr>
        <w:numPr>
          <w:ilvl w:val="0"/>
          <w:numId w:val="1"/>
        </w:numPr>
        <w:rPr>
          <w:szCs w:val="24"/>
        </w:rPr>
      </w:pPr>
      <w:r>
        <w:t>Upravitelj</w:t>
      </w:r>
      <w:r w:rsidR="005348A5">
        <w:t xml:space="preserve"> zadruge</w:t>
      </w:r>
      <w:r>
        <w:t>:</w:t>
      </w:r>
      <w:r w:rsidR="00733B53">
        <w:t xml:space="preserve"> </w:t>
      </w:r>
      <w:r w:rsidR="005348A5">
        <w:t>Vanja Večerinović, OIB: 86491301634, Varaždin, Josipa Kozarca 22/2</w:t>
      </w:r>
    </w:p>
    <w:p w:rsidRDefault="005348A5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 (odmah i nakon pravomoćnosti)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348A5">
        <w:rPr>
          <w:szCs w:val="24"/>
        </w:rPr>
        <w:t>Varaždin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5348A5">
        <w:t>Sven Pirker, Trg kralja Tomislava 2, Varaždin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345" w:rsidP="007A75CE" w:rsidR="00B95345">
      <w:r>
        <w:separator/>
      </w:r>
    </w:p>
  </w:endnote>
  <w:endnote w:id="0" w:type="continuationSeparator">
    <w:p w:rsidRDefault="00B95345" w:rsidP="007A75CE" w:rsidR="00B9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345" w:rsidP="007A75CE" w:rsidR="00B95345">
      <w:r>
        <w:separator/>
      </w:r>
    </w:p>
  </w:footnote>
  <w:footnote w:id="0" w:type="continuationSeparator">
    <w:p w:rsidRDefault="00B95345" w:rsidP="007A75CE" w:rsidR="00B95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3721">
      <w:rPr>
        <w:noProof/>
      </w:rPr>
      <w:t>2</w:t>
    </w:r>
    <w:r>
      <w:fldChar w:fldCharType="end"/>
    </w:r>
  </w:p>
  <w:p w:rsidRDefault="005348A5" w:rsidP="005348A5" w:rsidR="005348A5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St-236/16-5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5348A5">
      <w:rPr>
        <w:szCs w:val="24"/>
      </w:rPr>
      <w:t>236/16</w:t>
    </w:r>
    <w:r w:rsidR="00733B53">
      <w:rPr>
        <w:szCs w:val="24"/>
      </w:rPr>
      <w:t>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C3D0E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348A5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95345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3721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72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72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72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72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72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72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72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72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G2 STUDIO, zadruga za foto i video produkciju</izvorni_sadrzaj>
    <derivirana_varijabla naziv="DomainObject.Predmet.ProtustrankaFormated_1">  G2 STUDIO, zadruga za foto i video produkciju</derivirana_varijabla>
  </DomainObject.Predmet.ProtustrankaFormated>
  <DomainObject.Predmet.ProtustrankaFormatedOIB>
    <izvorni_sadrzaj>  G2 STUDIO, zadruga za foto i video produkciju, OIB 72744755172</izvorni_sadrzaj>
    <derivirana_varijabla naziv="DomainObject.Predmet.ProtustrankaFormatedOIB_1">  G2 STUDIO, zadruga za foto i video produkciju, OIB 72744755172</derivirana_varijabla>
  </DomainObject.Predmet.ProtustrankaFormatedOIB>
  <DomainObject.Predmet.ProtustrankaFormatedWithAdress>
    <izvorni_sadrzaj> G2 STUDIO, zadruga za foto i video produkciju, Pavleka Miškine 39, 42000 Varaždin</izvorni_sadrzaj>
    <derivirana_varijabla naziv="DomainObject.Predmet.ProtustrankaFormatedWithAdress_1"> G2 STUDIO, zadruga za foto i video produkciju, Pavleka Miškine 39, 42000 Varaždin</derivirana_varijabla>
  </DomainObject.Predmet.ProtustrankaFormatedWithAdress>
  <DomainObject.Predmet.ProtustrankaFormatedWithAdressOIB>
    <izvorni_sadrzaj> G2 STUDIO, zadruga za foto i video produkciju, OIB 72744755172, Pavleka Miškine 39, 42000 Varaždin</izvorni_sadrzaj>
    <derivirana_varijabla naziv="DomainObject.Predmet.ProtustrankaFormatedWithAdressOIB_1"> G2 STUDIO, zadruga za foto i video produkciju, OIB 72744755172, Pavleka Miškine 39, 42000 Varaždin</derivirana_varijabla>
  </DomainObject.Predmet.ProtustrankaFormatedWithAdressOIB>
  <DomainObject.Predmet.ProtustrankaWithAdress>
    <izvorni_sadrzaj>G2 STUDIO, zadruga za foto i video produkciju Pavleka Miškine 39, 42000 Varaždin</izvorni_sadrzaj>
    <derivirana_varijabla naziv="DomainObject.Predmet.ProtustrankaWithAdress_1">G2 STUDIO, zadruga za foto i video produkciju Pavleka Miškine 39, 42000 Varaždin</derivirana_varijabla>
  </DomainObject.Predmet.ProtustrankaWithAdress>
  <DomainObject.Predmet.ProtustrankaWithAdressOIB>
    <izvorni_sadrzaj>G2 STUDIO, zadruga za foto i video produkciju, OIB 72744755172, Pavleka Miškine 39, 42000 Varaždin</izvorni_sadrzaj>
    <derivirana_varijabla naziv="DomainObject.Predmet.ProtustrankaWithAdressOIB_1">G2 STUDIO, zadruga za foto i video produkciju, OIB 72744755172, Pavleka Miškine 39, 42000 Varaždin</derivirana_varijabla>
  </DomainObject.Predmet.ProtustrankaWithAdressOIB>
  <DomainObject.Predmet.ProtustrankaNazivFormated>
    <izvorni_sadrzaj>G2 STUDIO, zadruga za foto i video produkciju</izvorni_sadrzaj>
    <derivirana_varijabla naziv="DomainObject.Predmet.ProtustrankaNazivFormated_1">G2 STUDIO, zadruga za foto i video produkciju</derivirana_varijabla>
  </DomainObject.Predmet.ProtustrankaNazivFormated>
  <DomainObject.Predmet.ProtustrankaNazivFormatedOIB>
    <izvorni_sadrzaj>G2 STUDIO, zadruga za foto i video produkciju, OIB 72744755172</izvorni_sadrzaj>
    <derivirana_varijabla naziv="DomainObject.Predmet.ProtustrankaNazivFormatedOIB_1">G2 STUDIO, zadruga za foto i video produkciju, OIB 72744755172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4957.61</izvorni_sadrzaj>
    <derivirana_varijabla naziv="DomainObject.Predmet.TrenutnaVrijednost_1">4957.61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G2 STUDIO, zadruga za foto i video produkciju</item>
    </izvorni_sadrzaj>
    <derivirana_varijabla naziv="DomainObject.Predmet.ProtuStrankaListFormated_1">
      <item>G2 STUDIO, zadruga za foto i video produkciju</item>
    </derivirana_varijabla>
  </DomainObject.Predmet.ProtuStrankaListFormated>
  <DomainObject.Predmet.ProtuStrankaListFormatedOIB>
    <izvorni_sadrzaj>
      <item>G2 STUDIO, zadruga za foto i video produkciju, OIB 72744755172</item>
    </izvorni_sadrzaj>
    <derivirana_varijabla naziv="DomainObject.Predmet.ProtuStrankaListFormatedOIB_1">
      <item>G2 STUDIO, zadruga za foto i video produkciju, OIB 72744755172</item>
    </derivirana_varijabla>
  </DomainObject.Predmet.ProtuStrankaListFormatedOIB>
  <DomainObject.Predmet.ProtuStrankaListFormatedWithAdress>
    <izvorni_sadrzaj>
      <item>G2 STUDIO, zadruga za foto i video produkciju, Pavleka Miškine 39, 42000 Varaždin</item>
    </izvorni_sadrzaj>
    <derivirana_varijabla naziv="DomainObject.Predmet.ProtuStrankaListFormatedWithAdress_1">
      <item>G2 STUDIO, zadruga za foto i video produkciju, Pavleka Miškine 39, 42000 Varaždin</item>
    </derivirana_varijabla>
  </DomainObject.Predmet.ProtuStrankaListFormatedWithAdress>
  <DomainObject.Predmet.ProtuStrankaListFormatedWithAdressOIB>
    <izvorni_sadrzaj>
      <item>G2 STUDIO, zadruga za foto i video produkciju, OIB 72744755172, Pavleka Miškine 39, 42000 Varaždin</item>
    </izvorni_sadrzaj>
    <derivirana_varijabla naziv="DomainObject.Predmet.ProtuStrankaListFormatedWithAdressOIB_1">
      <item>G2 STUDIO, zadruga za foto i video produkciju, OIB 72744755172, Pavleka Miškine 39, 42000 Varaždin</item>
    </derivirana_varijabla>
  </DomainObject.Predmet.ProtuStrankaListFormatedWithAdressOIB>
  <DomainObject.Predmet.ProtuStrankaListNazivFormated>
    <izvorni_sadrzaj>
      <item>G2 STUDIO, zadruga za foto i video produkciju</item>
    </izvorni_sadrzaj>
    <derivirana_varijabla naziv="DomainObject.Predmet.ProtuStrankaListNazivFormated_1">
      <item>G2 STUDIO, zadruga za foto i video produkciju</item>
    </derivirana_varijabla>
  </DomainObject.Predmet.ProtuStrankaListNazivFormated>
  <DomainObject.Predmet.ProtuStrankaListNazivFormatedOIB>
    <izvorni_sadrzaj>
      <item>G2 STUDIO, zadruga za foto i video produkciju, OIB 72744755172</item>
    </izvorni_sadrzaj>
    <derivirana_varijabla naziv="DomainObject.Predmet.ProtuStrankaListNazivFormatedOIB_1">
      <item>G2 STUDIO, zadruga za foto i video produkciju, OIB 72744755172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G2 STUDIO, zadruga za foto i video produkciju</izvorni_sadrzaj>
    <derivirana_varijabla naziv="DomainObject.Predmet.ProtustrankaIDrugi_1">G2 STUDIO, zadruga za foto i video produkciju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G2 STUDIO, zadruga za foto i video produkciju, OIB 72744755172, Pavleka Miškine 39, 42000 Varaždin</izvorni_sadrzaj>
    <derivirana_varijabla naziv="DomainObject.Predmet.ProtustrankaIDrugiAdressOIB_1">G2 STUDIO, zadruga za foto i video produkciju, OIB 72744755172, Pavleka Miškine 39,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G2 STUDIO, zadruga za foto i video produkciju</item>
      <item>Sudski registar</item>
    </izvorni_sadrzaj>
    <derivirana_varijabla naziv="DomainObject.Predmet.SudioniciListNaziv_1">
      <item>Financijska agencija</item>
      <item>G2 STUDIO, zadruga za foto i video produkciju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G2 STUDIO, zadruga za foto i video produkciju, OIB 72744755172, Pavleka Miškine 39,42000 Varaždin</item>
      <item>Sudski registar</item>
    </izvorni_sadrzaj>
    <derivirana_varijabla naziv="DomainObject.Predmet.SudioniciListAdressOIB_1">
      <item>Financijska agencija, OIB 85821130368, A. Cesarca 2,42000 Varaždin</item>
      <item>G2 STUDIO, zadruga za foto i video produkciju, OIB 72744755172, Pavleka Miškine 39,42000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72744755172</item>
      <item>, OIB null</item>
    </izvorni_sadrzaj>
    <derivirana_varijabla naziv="DomainObject.Predmet.SudioniciListNazivOIB_1">
      <item>, OIB 85821130368</item>
      <item>, OIB 72744755172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3042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2016-04-22T07:42:00Z</dcterms:created>
  <dc:creator>Ljubica Makovec</dc:creator>
  <cp:lastModifiedBy>Marko Makaj</cp:lastModifiedBy>
  <cp:lastPrinted>2016-04-22T07:44:00Z</cp:lastPrinted>
  <dcterms:modified xmlns:xsi="http://www.w3.org/2001/XMLSchema-instance" xsi:type="dcterms:W3CDTF">2016-04-22T07:48:00Z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