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0ea7a" w14:paraId="9c0ea7a" w:rsidRDefault="00D914AA" w:rsidP="00D914AA" w:rsidR="00D914AA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D914AA" w:rsidP="00D914AA" w:rsidR="00D914AA">
      <w:pPr>
        <w:spacing w:after="0"/>
        <w:jc w:val="both"/>
      </w:pPr>
      <w:r>
        <w:t xml:space="preserve">       REPUBLIKA HRVATSKA</w:t>
      </w:r>
    </w:p>
    <w:p w:rsidRDefault="00D914AA" w:rsidP="00D914AA" w:rsidR="00D914AA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D914AA" w:rsidP="00D914AA" w:rsidR="00D914AA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D914AA" w:rsidP="00D914AA" w:rsidR="00D914AA">
      <w:pPr>
        <w:spacing w:after="0"/>
      </w:pPr>
    </w:p>
    <w:p w:rsidRDefault="00D914AA" w:rsidP="00D914AA" w:rsidR="00D914AA">
      <w:pPr>
        <w:spacing w:after="0"/>
      </w:pPr>
      <w:r>
        <w:t xml:space="preserve">                                                                                                      Poslovni broj: 3 St-74/12-516</w:t>
      </w:r>
    </w:p>
    <w:p w:rsidRDefault="00D914AA" w:rsidP="00D914AA" w:rsidR="00D914AA">
      <w:pPr>
        <w:spacing w:after="0"/>
      </w:pPr>
    </w:p>
    <w:p w:rsidRDefault="00D914AA" w:rsidP="00D914AA" w:rsidR="00D914AA">
      <w:pPr>
        <w:spacing w:after="0"/>
      </w:pPr>
    </w:p>
    <w:p w:rsidRDefault="00D914AA" w:rsidP="00D914AA" w:rsidR="00D914AA">
      <w:pPr>
        <w:spacing w:after="0"/>
        <w:jc w:val="center"/>
      </w:pPr>
      <w:r>
        <w:t>R E P U B L I K A   H R V A T S K A</w:t>
      </w:r>
    </w:p>
    <w:p w:rsidRDefault="00D914AA" w:rsidP="00D914AA" w:rsidR="00D914AA">
      <w:pPr>
        <w:spacing w:after="0"/>
      </w:pPr>
    </w:p>
    <w:p w:rsidRDefault="00D914AA" w:rsidP="00D914AA" w:rsidR="00D914AA">
      <w:pPr>
        <w:spacing w:after="0"/>
        <w:jc w:val="center"/>
      </w:pPr>
      <w:r>
        <w:t>R J E Š E N J E</w:t>
      </w:r>
    </w:p>
    <w:p w:rsidRDefault="00D914AA" w:rsidP="00D914AA" w:rsidR="00D914AA">
      <w:pPr>
        <w:spacing w:after="0"/>
        <w:jc w:val="center"/>
      </w:pPr>
    </w:p>
    <w:p w:rsidRDefault="00D914AA" w:rsidP="00D914AA" w:rsidR="00D914AA">
      <w:pPr>
        <w:spacing w:after="0"/>
      </w:pPr>
    </w:p>
    <w:p w:rsidRDefault="00D914AA" w:rsidP="00D914AA" w:rsidR="00D914AA">
      <w:pPr>
        <w:spacing w:after="0"/>
        <w:jc w:val="both"/>
      </w:pPr>
      <w:r>
        <w:tab/>
        <w:t>TRGOVAČKI SUD U VARAŽDINU, po sucu toga suda Jasni Lekić, kao stečajnom sucu, u stečajnom postupku nad stečajnim dužnikom METEOR GRUPA d.o.o. „u stečaju“, Varaždin, Optujska 12, MBS: 070012581, OIB: 09637080512, dana 17. prosinca 2015. godine,</w:t>
      </w:r>
    </w:p>
    <w:p w:rsidRDefault="00D914AA" w:rsidP="00D914AA" w:rsidR="00D914AA">
      <w:pPr>
        <w:spacing w:after="0"/>
        <w:jc w:val="both"/>
      </w:pPr>
    </w:p>
    <w:p w:rsidRDefault="00D914AA" w:rsidP="00D914AA" w:rsidR="00D914AA">
      <w:pPr>
        <w:spacing w:after="0"/>
        <w:jc w:val="center"/>
      </w:pPr>
      <w:r>
        <w:t>r i j e š i o   j e:</w:t>
      </w:r>
    </w:p>
    <w:p w:rsidRDefault="00D914AA" w:rsidP="00D914AA" w:rsidR="00D914AA">
      <w:pPr>
        <w:spacing w:after="0"/>
        <w:jc w:val="center"/>
        <w:rPr>
          <w:sz w:val="36"/>
          <w:szCs w:val="36"/>
        </w:rPr>
      </w:pPr>
    </w:p>
    <w:p w:rsidRDefault="00D914AA" w:rsidP="00D914AA" w:rsidR="00D914AA">
      <w:pPr>
        <w:spacing w:after="0"/>
      </w:pPr>
    </w:p>
    <w:p w:rsidRDefault="00D914AA" w:rsidP="00D914AA" w:rsidR="00D914AA">
      <w:pPr>
        <w:spacing w:after="0"/>
        <w:jc w:val="both"/>
      </w:pPr>
      <w:r>
        <w:tab/>
        <w:t>I/ Određuje se skupština vjerovnika temeljem čl. 155.a Stečajnog zakona za dan</w:t>
      </w:r>
    </w:p>
    <w:p w:rsidRDefault="00D914AA" w:rsidP="00D914AA" w:rsidR="00D914AA">
      <w:pPr>
        <w:spacing w:after="0"/>
      </w:pPr>
    </w:p>
    <w:p w:rsidRDefault="00D914AA" w:rsidP="00D914AA" w:rsidR="00D914AA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29. siječnja 2016.g. u 09,00 sati </w:t>
      </w:r>
    </w:p>
    <w:p w:rsidRDefault="00D914AA" w:rsidP="00D914AA" w:rsidR="00D914AA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kod Trgovačkog suda u Varaždinu, Braće Radić2 , soba 226/II kat</w:t>
      </w:r>
    </w:p>
    <w:p w:rsidRDefault="00D914AA" w:rsidP="00D914AA" w:rsidR="00D914AA">
      <w:pPr>
        <w:spacing w:after="0"/>
        <w:jc w:val="center"/>
        <w:rPr>
          <w:b/>
          <w:i/>
          <w:u w:val="single"/>
        </w:rPr>
      </w:pPr>
    </w:p>
    <w:p w:rsidRDefault="00D914AA" w:rsidP="00D914AA" w:rsidR="00D914AA">
      <w:pPr>
        <w:spacing w:after="0"/>
        <w:jc w:val="both"/>
      </w:pPr>
      <w:r>
        <w:tab/>
        <w:t>II/ Dnevni red:</w:t>
      </w:r>
    </w:p>
    <w:p w:rsidRDefault="00D914AA" w:rsidP="00D914AA" w:rsidR="00D914AA">
      <w:pPr>
        <w:spacing w:after="0"/>
        <w:jc w:val="both"/>
      </w:pPr>
    </w:p>
    <w:p w:rsidRDefault="00D914AA" w:rsidP="00D914AA" w:rsidR="00D914AA">
      <w:pPr>
        <w:numPr>
          <w:ilvl w:val="0"/>
          <w:numId w:val="47"/>
        </w:numPr>
        <w:spacing w:after="0"/>
        <w:jc w:val="both"/>
      </w:pPr>
      <w:r>
        <w:t>Izvješće stečajnog upravitelja o stanju stečajnog postupka, unovčenoj stečajnoj masi, namirenju vjerovnika i troškovima postupka</w:t>
      </w:r>
    </w:p>
    <w:p w:rsidRDefault="00D914AA" w:rsidP="00D914AA" w:rsidR="00D914AA">
      <w:pPr>
        <w:numPr>
          <w:ilvl w:val="0"/>
          <w:numId w:val="47"/>
        </w:numPr>
        <w:spacing w:after="0"/>
        <w:jc w:val="both"/>
      </w:pPr>
      <w:r>
        <w:t>Odlučivanje o sklapanju nagodbe s Duškom Paripovićem te društvima Meteor proizvodnja d.o.o., Meteor trgovina d.o.o., Meteor grupa-privatno partnerstvo d.o.o., Meteor partnerstvo d.o.o., Meteor privatno partnerstvo d.o.o. i Meteor privatno partnerstvo-alfa d.o.o.</w:t>
      </w:r>
    </w:p>
    <w:p w:rsidRDefault="00D914AA" w:rsidP="00D914AA" w:rsidR="00D914AA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D914AA" w:rsidP="00D914AA" w:rsidR="00D914AA">
      <w:pPr>
        <w:spacing w:after="0"/>
        <w:jc w:val="both"/>
      </w:pPr>
    </w:p>
    <w:p w:rsidRDefault="00D914AA" w:rsidP="00D914AA" w:rsidR="00D914AA">
      <w:pPr>
        <w:spacing w:after="0"/>
        <w:jc w:val="both"/>
      </w:pPr>
    </w:p>
    <w:p w:rsidRDefault="00D914AA" w:rsidP="00D914AA" w:rsidR="00D914AA">
      <w:pPr>
        <w:spacing w:after="0"/>
        <w:jc w:val="both"/>
      </w:pPr>
    </w:p>
    <w:p w:rsidRDefault="00D914AA" w:rsidP="00D914AA" w:rsidR="00D914AA">
      <w:pPr>
        <w:spacing w:after="0"/>
        <w:jc w:val="both"/>
      </w:pPr>
      <w:r>
        <w:tab/>
      </w:r>
      <w:r>
        <w:tab/>
      </w:r>
      <w:r>
        <w:tab/>
      </w:r>
      <w:r>
        <w:tab/>
        <w:t>U Varaždinu, 17. prosinca 2015. godine</w:t>
      </w:r>
    </w:p>
    <w:p w:rsidRDefault="00D914AA" w:rsidP="00D914AA" w:rsidR="00D914AA">
      <w:pPr>
        <w:spacing w:after="0"/>
        <w:jc w:val="both"/>
      </w:pPr>
    </w:p>
    <w:p w:rsidRDefault="00D914AA" w:rsidP="00D914AA" w:rsidR="00D914AA">
      <w:pPr>
        <w:spacing w:after="0"/>
        <w:jc w:val="both"/>
      </w:pPr>
    </w:p>
    <w:p w:rsidRDefault="00D914AA" w:rsidP="00D914AA" w:rsidR="00D914AA">
      <w:pPr>
        <w:spacing w:after="0"/>
        <w:jc w:val="both"/>
      </w:pPr>
    </w:p>
    <w:p w:rsidRDefault="00D914AA" w:rsidP="00D914AA" w:rsidR="00D914A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Stečajni sudac:</w:t>
      </w:r>
    </w:p>
    <w:p w:rsidRDefault="00D914AA" w:rsidP="00D914AA" w:rsidR="00D914AA">
      <w:pPr>
        <w:spacing w:after="0"/>
        <w:jc w:val="both"/>
      </w:pPr>
    </w:p>
    <w:p w:rsidRDefault="00D914AA" w:rsidP="00D914AA" w:rsidR="00D914A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Jasna Lekić</w:t>
      </w:r>
    </w:p>
    <w:p w:rsidRDefault="00D914AA" w:rsidP="00D914AA" w:rsidR="00D914AA">
      <w:pPr>
        <w:spacing w:after="0"/>
        <w:jc w:val="both"/>
      </w:pPr>
      <w:r>
        <w:lastRenderedPageBreak/>
        <w:t xml:space="preserve">                                                                                      </w:t>
      </w:r>
    </w:p>
    <w:p w:rsidRDefault="00D914AA" w:rsidP="00D914AA" w:rsidR="00D914AA">
      <w:pPr>
        <w:spacing w:after="0"/>
        <w:jc w:val="both"/>
      </w:pPr>
      <w:r>
        <w:tab/>
        <w:t>POUKA O PRAVNOM LIJEKU:</w:t>
      </w:r>
    </w:p>
    <w:p w:rsidRDefault="00D914AA" w:rsidP="00D914AA" w:rsidR="00D914AA">
      <w:pPr>
        <w:spacing w:after="0"/>
        <w:jc w:val="both"/>
      </w:pPr>
    </w:p>
    <w:p w:rsidRDefault="00D914AA" w:rsidP="00D914AA" w:rsidR="00D914AA">
      <w:pPr>
        <w:spacing w:after="0"/>
        <w:jc w:val="both"/>
      </w:pPr>
      <w:r>
        <w:tab/>
        <w:t>Protiv ovog rješenja posebna žalba nije dopuštena.</w:t>
      </w:r>
    </w:p>
    <w:p w:rsidRDefault="00D914AA" w:rsidP="00D914AA" w:rsidR="00D914AA">
      <w:pPr>
        <w:spacing w:after="0"/>
        <w:jc w:val="both"/>
      </w:pPr>
    </w:p>
    <w:p w:rsidRDefault="00D914AA" w:rsidP="00D914AA" w:rsidR="00D914AA">
      <w:pPr>
        <w:spacing w:after="0"/>
        <w:jc w:val="both"/>
      </w:pPr>
    </w:p>
    <w:p w:rsidRDefault="00D914AA" w:rsidP="00D914AA" w:rsidR="00D914AA">
      <w:pPr>
        <w:spacing w:after="0"/>
        <w:jc w:val="both"/>
      </w:pPr>
    </w:p>
    <w:p w:rsidRDefault="00D914AA" w:rsidP="00D914AA" w:rsidR="00D914AA">
      <w:pPr>
        <w:spacing w:after="0"/>
        <w:jc w:val="both"/>
      </w:pPr>
      <w:r>
        <w:t xml:space="preserve">DNA:  1. Stečajna upraviteljica Nevenka Golubić, Štefanec Marof 27, </w:t>
      </w:r>
    </w:p>
    <w:p w:rsidRDefault="00D914AA" w:rsidP="00D914AA" w:rsidR="00D914AA">
      <w:pPr>
        <w:spacing w:after="0"/>
        <w:jc w:val="both"/>
      </w:pPr>
      <w:r>
        <w:t xml:space="preserve">               42202 Trnovec Bartolovečki</w:t>
      </w:r>
    </w:p>
    <w:p w:rsidRDefault="00D914AA" w:rsidP="00D914AA" w:rsidR="00D914AA">
      <w:pPr>
        <w:numPr>
          <w:ilvl w:val="0"/>
          <w:numId w:val="48"/>
        </w:numPr>
        <w:spacing w:after="0"/>
        <w:jc w:val="both"/>
      </w:pPr>
      <w:r>
        <w:t>ŽDO Varaždin, građansko-upravni odjel</w:t>
      </w:r>
    </w:p>
    <w:p w:rsidRDefault="00D914AA" w:rsidP="00D914AA" w:rsidR="00D914AA">
      <w:pPr>
        <w:numPr>
          <w:ilvl w:val="0"/>
          <w:numId w:val="48"/>
        </w:numPr>
        <w:spacing w:after="0"/>
        <w:jc w:val="both"/>
      </w:pPr>
      <w:r>
        <w:t>e-Oglasna ploča suda</w:t>
      </w:r>
    </w:p>
    <w:p w:rsidRDefault="00D914AA" w:rsidP="00D914AA" w:rsidR="00D914AA">
      <w:pPr>
        <w:spacing w:after="0"/>
        <w:jc w:val="both"/>
      </w:pPr>
      <w:r>
        <w:t xml:space="preserve">           </w:t>
      </w:r>
    </w:p>
    <w:p w:rsidRDefault="00AE649C" w:rsidP="00D914AA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6441AF" w:rsidP="00D914AA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D914AA" w:rsidR="00AE649C" w:rsidRPr="00B76F3C">
      <w:pPr>
        <w:pStyle w:val="SudSjedite"/>
      </w:pPr>
      <w:r>
        <w:tab/>
      </w:r>
    </w:p>
    <w:p w:rsidRDefault="00CB0EA4" w:rsidP="00D914AA" w:rsidR="00CB0EA4">
      <w:pPr>
        <w:pStyle w:val="Naslovdokumenta"/>
        <w:spacing w:after="0"/>
      </w:pPr>
    </w:p>
    <w:p w:rsidRDefault="0071688E" w:rsidP="00D914AA" w:rsidR="0071688E">
      <w:pPr>
        <w:pStyle w:val="Poetniodjeljak"/>
        <w:spacing w:after="0"/>
      </w:pPr>
    </w:p>
    <w:p w:rsidRDefault="00A21F0D" w:rsidP="00D914AA" w:rsidR="00A21F0D">
      <w:pPr>
        <w:pStyle w:val="NormaleSPIS"/>
        <w:spacing w:after="0"/>
        <w:rPr>
          <w:noProof/>
        </w:rPr>
      </w:pPr>
    </w:p>
    <w:p w:rsidRDefault="00DA0242" w:rsidP="00D914AA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41AF" w:rsidP="00537B78" w:rsidR="006441AF">
      <w:r>
        <w:separator/>
      </w:r>
    </w:p>
  </w:endnote>
  <w:endnote w:id="0" w:type="continuationSeparator">
    <w:p w:rsidRDefault="006441AF" w:rsidP="00537B78" w:rsidR="006441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41AF" w:rsidP="00537B78" w:rsidR="006441AF">
      <w:r>
        <w:separator/>
      </w:r>
    </w:p>
  </w:footnote>
  <w:footnote w:id="0" w:type="continuationSeparator">
    <w:p w:rsidRDefault="006441AF" w:rsidP="00537B78" w:rsidR="006441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F8E7C08"/>
    <w:multiLevelType w:val="hybridMultilevel"/>
    <w:tmpl w:val="A358EC36"/>
    <w:lvl w:tplc="99525342" w:ilvl="0">
      <w:start w:val="2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8062165"/>
    <w:multiLevelType w:val="hybridMultilevel"/>
    <w:tmpl w:val="D934171A"/>
    <w:lvl w:tplc="BCFA3FCC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5D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41AF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4AA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696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St-74/2012-516</izvorni_sadrzaj>
    <derivirana_varijabla naziv="DomainObject.Oznaka_1">St-74/2012-516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2012.</izvorni_sadrzaj>
    <derivirana_varijabla naziv="DomainObject.Predmet.DatumOsnivanja_1">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31.5.2012.</izvorni_sadrzaj>
    <derivirana_varijabla naziv="DomainObject.Predmet.Opis_1">Žalba 31.5.2012.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St-74/2012</izvorni_sadrzaj>
    <derivirana_varijabla naziv="DomainObject.Predmet.OznakaBroj_1">St-74/2012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napomena: javna dražba 27.5.2015.
odbor vjerovnika 15.07.2015.- spis u roč.15.7.2015
=================================</izvorni_sadrzaj>
    <derivirana_varijabla naziv="DomainObject.Predmet.PrimjedbaSuca_1">napomena: javna dražba 27.5.2015.
odbor vjerovnika 15.07.2015.- spis u roč.15.7.2015
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METEOR GRUPA društvo s ograničenom odgovornošću za trgovinu, proizvodnju i graditeljstvo</izvorni_sadrzaj>
    <derivirana_varijabla naziv="DomainObject.Predmet.ProtustrankaFormated_1">  METEOR GRUPA društvo s ograničenom odgovornošću za trgovinu, proizvodnju i graditeljstvo</derivirana_varijabla>
  </DomainObject.Predmet.ProtustrankaFormated>
  <DomainObject.Predmet.ProtustrankaFormatedOIB>
    <izvorni_sadrzaj>  METEOR GRUPA društvo s ograničenom odgovornošću za trgovinu, proizvodnju i graditeljstvo, OIB 09637080512</izvorni_sadrzaj>
    <derivirana_varijabla naziv="DomainObject.Predmet.ProtustrankaFormatedOIB_1">  METEOR GRUPA društvo s ograničenom odgovornošću za trgovinu, proizvodnju i graditeljstvo, OIB 09637080512</derivirana_varijabla>
  </DomainObject.Predmet.ProtustrankaFormatedOIB>
  <DomainObject.Predmet.ProtustrankaFormatedWithAdress>
    <izvorni_sadrzaj> METEOR GRUPA društvo s ograničenom odgovornošću za trgovinu, proizvodnju i graditeljstvo, Optujska 12, Varaždin</izvorni_sadrzaj>
    <derivirana_varijabla naziv="DomainObject.Predmet.ProtustrankaFormatedWithAdress_1"> METEOR GRUPA društvo s ograničenom odgovornošću za trgovinu, proizvodnju i graditeljstvo, Optujska 12, Varaždin</derivirana_varijabla>
  </DomainObject.Predmet.ProtustrankaFormatedWithAdress>
  <DomainObject.Predmet.ProtustrankaFormatedWithAdressOIB>
    <izvorni_sadrzaj> METEOR GRUPA društvo s ograničenom odgovornošću za trgovinu, proizvodnju i graditeljstvo, OIB 09637080512, Optujska 12, Varaždin</izvorni_sadrzaj>
    <derivirana_varijabla naziv="DomainObject.Predmet.ProtustrankaFormatedWithAdressOIB_1"> METEOR GRUPA društvo s ograničenom odgovornošću za trgovinu, proizvodnju i graditeljstvo, OIB 09637080512, Optujska 12, Varaždin</derivirana_varijabla>
  </DomainObject.Predmet.ProtustrankaFormatedWithAdressOIB>
  <DomainObject.Predmet.ProtustrankaWithAdress>
    <izvorni_sadrzaj>METEOR GRUPA društvo s ograničenom odgovornošću za trgovinu, proizvodnju i graditeljstvo Optujska 12, Varaždin</izvorni_sadrzaj>
    <derivirana_varijabla naziv="DomainObject.Predmet.ProtustrankaWithAdress_1">METEOR GRUPA društvo s ograničenom odgovornošću za trgovinu, proizvodnju i graditeljstvo Optujska 12, Varaždin</derivirana_varijabla>
  </DomainObject.Predmet.ProtustrankaWithAdress>
  <DomainObject.Predmet.ProtustrankaWithAdressOIB>
    <izvorni_sadrzaj>METEOR GRUPA društvo s ograničenom odgovornošću za trgovinu, proizvodnju i graditeljstvo, OIB 09637080512, Optujska 12, Varaždin</izvorni_sadrzaj>
    <derivirana_varijabla naziv="DomainObject.Predmet.ProtustrankaWithAdressOIB_1">METEOR GRUPA društvo s ograničenom odgovornošću za trgovinu, proizvodnju i graditeljstvo, OIB 09637080512, Optujska 12, Varaždin</derivirana_varijabla>
  </DomainObject.Predmet.ProtustrankaWithAdressOIB>
  <DomainObject.Predmet.ProtustrankaNazivFormated>
    <izvorni_sadrzaj>METEOR GRUPA društvo s ograničenom odgovornošću za trgovinu, proizvodnju i graditeljstvo</izvorni_sadrzaj>
    <derivirana_varijabla naziv="DomainObject.Predmet.ProtustrankaNazivFormated_1">METEOR GRUPA društvo s ograničenom odgovornošću za trgovinu, proizvodnju i graditeljstvo</derivirana_varijabla>
  </DomainObject.Predmet.ProtustrankaNazivFormated>
  <DomainObject.Predmet.ProtustrankaNazivFormatedOIB>
    <izvorni_sadrzaj>METEOR GRUPA društvo s ograničenom odgovornošću za trgovinu, proizvodnju i graditeljstvo, OIB 09637080512</izvorni_sadrzaj>
    <derivirana_varijabla naziv="DomainObject.Predmet.ProtustrankaNazivFormatedOIB_1">METEOR GRUPA društvo s ograničenom odgovornošću za trgovinu, proizvodnju i graditeljstvo, OIB 09637080512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KORNI, društvo s ograničenom odgovornošću za građevinarstvo zastupanog po punomoćniku Odvjetnik DRAGAN SUŠA; GK grupa društvo s ograničenom odgovornošću za projektiranje i graditeljstvo</izvorni_sadrzaj>
    <derivirana_varijabla naziv="DomainObject.Predmet.StrankaFormated_1">  KORNI, društvo s ograničenom odgovornošću za građevinarstvo zastupanog po punomoćniku Odvjetnik DRAGAN SUŠA; GK grupa društvo s ograničenom odgovornošću za projektiranje i graditeljstvo</derivirana_varijabla>
  </DomainObject.Predmet.StrankaFormated>
  <DomainObject.Predmet.StrankaFormatedOIB>
    <izvorni_sadrzaj>  KORNI, društvo s ograničenom odgovornošću za građevinarstvo, OIB 96470231164 zastupanog po punomoćniku Odvjetnik DRAGAN SUŠA; GK grupa društvo s ograničenom odgovornošću za projektiranje i graditeljstvo, OIB 32165824835</izvorni_sadrzaj>
    <derivirana_varijabla naziv="DomainObject.Predmet.StrankaFormatedOIB_1">  KORNI, društvo s ograničenom odgovornošću za građevinarstvo, OIB 96470231164 zastupanog po punomoćniku Odvjetnik DRAGAN SUŠA; GK grupa društvo s ograničenom odgovornošću za projektiranje i graditeljstvo, OIB 32165824835</derivirana_varijabla>
  </DomainObject.Predmet.StrankaFormatedOIB>
  <DomainObject.Predmet.StrankaFormatedWithAdress>
    <izvorni_sadrzaj> KORNI, društvo s ograničenom odgovornošću za građevinarstvo, Ilica 209, 10000 Zagreb zastupanog po punomoćniku Odvjetnik DRAGAN SUŠA; GK grupa društvo s ograničenom odgovornošću za projektiranje i graditeljstvo, Miroslava Krleže 1/1, 42000 Varaždin</izvorni_sadrzaj>
    <derivirana_varijabla naziv="DomainObject.Predmet.StrankaFormatedWithAdress_1"> KORNI, društvo s ograničenom odgovornošću za građevinarstvo, Ilica 209, 10000 Zagreb zastupanog po punomoćniku Odvjetnik DRAGAN SUŠA; GK grupa društvo s ograničenom odgovornošću za projektiranje i graditeljstvo, Miroslava Krleže 1/1, 42000 Varaždin</derivirana_varijabla>
  </DomainObject.Predmet.StrankaFormatedWithAdress>
  <DomainObject.Predmet.StrankaFormatedWithAdressOIB>
    <izvorni_sadrzaj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izvorni_sadrzaj>
    <derivirana_varijabla naziv="DomainObject.Predmet.StrankaFormatedWithAdressOIB_1"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derivirana_varijabla>
  </DomainObject.Predmet.StrankaFormatedWithAdressOIB>
  <DomainObject.Predmet.StrankaWithAdress>
    <izvorni_sadrzaj>KORNI, društvo s ograničenom odgovornošću za građevinarstvo Ilica 209,10000 Zagreb,GK grupa društvo s ograničenom odgovornošću za projektiranje i graditeljstvo Miroslava Krleže 1/1,42000 Varaždin</izvorni_sadrzaj>
    <derivirana_varijabla naziv="DomainObject.Predmet.StrankaWithAdress_1">KORNI, društvo s ograničenom odgovornošću za građevinarstvo Ilica 209,10000 Zagreb,GK grupa društvo s ograničenom odgovornošću za projektiranje i graditeljstvo Miroslava Krleže 1/1,42000 Varaždin</derivirana_varijabla>
  </DomainObject.Predmet.StrankaWithAdress>
  <DomainObject.Predmet.StrankaWithAdressOIB>
    <izvorni_sadrzaj>KORNI, društvo s ograničenom odgovornošću za građevinarstvo, OIB 96470231164, Ilica 209,10000 Zagreb,GK grupa društvo s ograničenom odgovornošću za projektiranje i graditeljstvo, OIB 32165824835, Miroslava Krleže 1/1,42000 Varaždin</izvorni_sadrzaj>
    <derivirana_varijabla naziv="DomainObject.Predmet.StrankaWithAdressOIB_1">KORNI, društvo s ograničenom odgovornošću za građevinarstvo, OIB 96470231164, Ilica 209,10000 Zagreb,GK grupa društvo s ograničenom odgovornošću za projektiranje i graditeljstvo, OIB 32165824835, Miroslava Krleže 1/1,42000 Varaždin</derivirana_varijabla>
  </DomainObject.Predmet.StrankaWithAdressOIB>
  <DomainObject.Predmet.StrankaNazivFormated>
    <izvorni_sadrzaj>KORNI, društvo s ograničenom odgovornošću za građevinarstvo,GK grupa društvo s ograničenom odgovornošću za projektiranje i graditeljstvo</izvorni_sadrzaj>
    <derivirana_varijabla naziv="DomainObject.Predmet.StrankaNazivFormated_1">KORNI, društvo s ograničenom odgovornošću za građevinarstvo,GK grupa društvo s ograničenom odgovornošću za projektiranje i graditeljstvo</derivirana_varijabla>
  </DomainObject.Predmet.StrankaNazivFormated>
  <DomainObject.Predmet.StrankaNazivFormatedOIB>
    <izvorni_sadrzaj>KORNI, društvo s ograničenom odgovornošću za građevinarstvo, OIB 96470231164,GK grupa društvo s ograničenom odgovornošću za projektiranje i graditeljstvo, OIB 32165824835</izvorni_sadrzaj>
    <derivirana_varijabla naziv="DomainObject.Predmet.StrankaNazivFormatedOIB_1">KORNI, društvo s ograničenom odgovornošću za građevinarstvo, OIB 96470231164,GK grupa društvo s ograničenom odgovornošću za projektiranje i graditeljstvo, OIB 32165824835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KORNI, društvo s ograničenom odgovornošću za građevinarstvo zastupanog po punomoćniku Odvjetnik DRAGAN SUŠA</item>
      <item>GK grupa društvo s ograničenom odgovornošću za projektiranje i graditeljstvo</item>
    </izvorni_sadrzaj>
    <derivirana_varijabla naziv="DomainObject.Predmet.StrankaListFormated_1">
      <item>KORNI, društvo s ograničenom odgovornošću za građevinarstvo zastupanog po punomoćniku Odvjetnik DRAGAN SUŠA</item>
      <item>GK grupa društvo s ograničenom odgovornošću za projektiranje i graditeljstvo</item>
    </derivirana_varijabla>
  </DomainObject.Predmet.StrankaListFormated>
  <DomainObject.Predmet.StrankaListFormatedOIB>
    <izvorni_sadrzaj>
      <item>KORNI, društvo s ograničenom odgovornošću za građevinarstvo, OIB 96470231164 zastupanog po punomoćniku Odvjetnik DRAGAN SUŠA</item>
      <item>GK grupa društvo s ograničenom odgovornošću za projektiranje i graditeljstvo, OIB 32165824835</item>
    </izvorni_sadrzaj>
    <derivirana_varijabla naziv="DomainObject.Predmet.StrankaListFormatedOIB_1">
      <item>KORNI, društvo s ograničenom odgovornošću za građevinarstvo, OIB 96470231164 zastupanog po punomoćniku Odvjetnik DRAGAN SUŠA</item>
      <item>GK grupa društvo s ograničenom odgovornošću za projektiranje i graditeljstvo, OIB 32165824835</item>
    </derivirana_varijabla>
  </DomainObject.Predmet.StrankaListFormatedOIB>
  <DomainObject.Predmet.StrankaListFormatedWithAdress>
    <izvorni_sadrzaj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izvorni_sadrzaj>
    <derivirana_varijabla naziv="DomainObject.Predmet.StrankaListFormatedWithAdress_1"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derivirana_varijabla>
  </DomainObject.Predmet.StrankaListFormatedWithAdress>
  <DomainObject.Predmet.StrankaListFormatedWithAdressOIB>
    <izvorni_sadrzaj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izvorni_sadrzaj>
    <derivirana_varijabla naziv="DomainObject.Predmet.StrankaListFormatedWithAdressOIB_1"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derivirana_varijabla>
  </DomainObject.Predmet.StrankaListFormatedWithAdressOIB>
  <DomainObject.Predmet.StrankaListNazivFormated>
    <izvorni_sadrzaj>
      <item>KORNI, društvo s ograničenom odgovornošću za građevinarstvo</item>
      <item>GK grupa društvo s ograničenom odgovornošću za projektiranje i graditeljstvo</item>
    </izvorni_sadrzaj>
    <derivirana_varijabla naziv="DomainObject.Predmet.StrankaListNazivFormated_1">
      <item>KORNI, društvo s ograničenom odgovornošću za građevinarstvo</item>
      <item>GK grupa društvo s ograničenom odgovornošću za projektiranje i graditeljstvo</item>
    </derivirana_varijabla>
  </DomainObject.Predmet.StrankaListNazivFormated>
  <DomainObject.Predmet.StrankaListNazivFormatedOIB>
    <izvorni_sadrzaj>
      <item>KORNI, društvo s ograničenom odgovornošću za građevinarstvo, OIB 96470231164</item>
      <item>GK grupa društvo s ograničenom odgovornošću za projektiranje i graditeljstvo, OIB 32165824835</item>
    </izvorni_sadrzaj>
    <derivirana_varijabla naziv="DomainObject.Predmet.StrankaListNazivFormatedOIB_1">
      <item>KORNI, društvo s ograničenom odgovornošću za građevinarstvo, OIB 96470231164</item>
      <item>GK grupa društvo s ograničenom odgovornošću za projektiranje i graditeljstvo, OIB 32165824835</item>
    </derivirana_varijabla>
  </DomainObject.Predmet.StrankaListNazivFormatedOIB>
  <DomainObject.Predmet.ProtuStrankaListFormated>
    <izvorni_sadrzaj>
      <item>METEOR GRUPA društvo s ograničenom odgovornošću za trgovinu, proizvodnju i graditeljstvo</item>
    </izvorni_sadrzaj>
    <derivirana_varijabla naziv="DomainObject.Predmet.ProtuStrankaListFormated_1">
      <item>METEOR GRUPA društvo s ograničenom odgovornošću za trgovinu, proizvodnju i graditeljstvo</item>
    </derivirana_varijabla>
  </DomainObject.Predmet.ProtuStrankaListFormated>
  <DomainObject.Predmet.ProtuStrankaListFormatedOIB>
    <izvorni_sadrzaj>
      <item>METEOR GRUPA društvo s ograničenom odgovornošću za trgovinu, proizvodnju i graditeljstvo, OIB 09637080512</item>
    </izvorni_sadrzaj>
    <derivirana_varijabla naziv="DomainObject.Predmet.ProtuStrankaListFormatedOIB_1">
      <item>METEOR GRUPA društvo s ograničenom odgovornošću za trgovinu, proizvodnju i graditeljstvo, OIB 09637080512</item>
    </derivirana_varijabla>
  </DomainObject.Predmet.ProtuStrankaListFormatedOIB>
  <DomainObject.Predmet.ProtuStrankaListFormatedWithAdress>
    <izvorni_sadrzaj>
      <item>METEOR GRUPA društvo s ograničenom odgovornošću za trgovinu, proizvodnju i graditeljstvo, Optujska 12, Varaždin</item>
    </izvorni_sadrzaj>
    <derivirana_varijabla naziv="DomainObject.Predmet.ProtuStrankaListFormatedWithAdress_1">
      <item>METEOR GRUPA društvo s ograničenom odgovornošću za trgovinu, proizvodnju i graditeljstvo, Optujska 12, Varaždin</item>
    </derivirana_varijabla>
  </DomainObject.Predmet.ProtuStrankaListFormatedWithAdress>
  <DomainObject.Predmet.ProtuStrankaListFormatedWithAdressOIB>
    <izvorni_sadrzaj>
      <item>METEOR GRUPA društvo s ograničenom odgovornošću za trgovinu, proizvodnju i graditeljstvo, OIB 09637080512, Optujska 12, Varaždin</item>
    </izvorni_sadrzaj>
    <derivirana_varijabla naziv="DomainObject.Predmet.ProtuStrankaListFormatedWithAdressOIB_1">
      <item>METEOR GRUPA društvo s ograničenom odgovornošću za trgovinu, proizvodnju i graditeljstvo, OIB 09637080512, Optujska 12, Varaždin</item>
    </derivirana_varijabla>
  </DomainObject.Predmet.ProtuStrankaListFormatedWithAdressOIB>
  <DomainObject.Predmet.ProtuStrankaListNazivFormated>
    <izvorni_sadrzaj>
      <item>METEOR GRUPA društvo s ograničenom odgovornošću za trgovinu, proizvodnju i graditeljstvo</item>
    </izvorni_sadrzaj>
    <derivirana_varijabla naziv="DomainObject.Predmet.ProtuStrankaListNazivFormated_1">
      <item>METEOR GRUPA društvo s ograničenom odgovornošću za trgovinu, proizvodnju i graditeljstvo</item>
    </derivirana_varijabla>
  </DomainObject.Predmet.ProtuStrankaListNazivFormated>
  <DomainObject.Predmet.ProtuStrankaListNazivFormatedOIB>
    <izvorni_sadrzaj>
      <item>METEOR GRUPA društvo s ograničenom odgovornošću za trgovinu, proizvodnju i graditeljstvo, OIB 09637080512</item>
    </izvorni_sadrzaj>
    <derivirana_varijabla naziv="DomainObject.Predmet.ProtuStrankaListNazivFormatedOIB_1">
      <item>METEOR GRUPA društvo s ograničenom odgovornošću za trgovinu, proizvodnju i graditeljstvo, OIB 09637080512</item>
    </derivirana_varijabla>
  </DomainObject.Predmet.ProtuStrankaListNazivFormatedOIB>
  <DomainObject.Predmet.OstaliListFormated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</izvorni_sadrzaj>
    <derivirana_varijabla naziv="DomainObject.Predmet.OstaliListFormated_1"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</derivirana_varijabla>
  </DomainObject.Predmet.OstaliListFormated>
  <DomainObject.Predmet.OstaliListFormatedOIB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</izvorni_sadrzaj>
    <derivirana_varijabla naziv="DomainObject.Predmet.OstaliListFormatedOIB_1"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</derivirana_varijabla>
  </DomainObject.Predmet.OstaliListFormatedOIB>
  <DomainObject.Predmet.OstaliListFormatedWithAdress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</izvorni_sadrzaj>
    <derivirana_varijabla naziv="DomainObject.Predmet.OstaliListFormatedWithAdress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</derivirana_varijabla>
  </DomainObject.Predmet.OstaliListFormatedWithAdress>
  <DomainObject.Predmet.OstaliListFormatedWithAdressOIB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</izvorni_sadrzaj>
    <derivirana_varijabla naziv="DomainObject.Predmet.OstaliListFormatedWithAdressOIB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</derivirana_varijabla>
  </DomainObject.Predmet.OstaliListFormatedWithAdressOIB>
  <DomainObject.Predmet.OstaliListNazivFormated>
    <izvorni_sadrzaj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</izvorni_sadrzaj>
    <derivirana_varijabla naziv="DomainObject.Predmet.OstaliListNazivFormated_1"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</derivirana_varijabla>
  </DomainObject.Predmet.OstaliListNazivFormated>
  <DomainObject.Predmet.OstaliListNazivFormatedOIB>
    <izvorni_sadrzaj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</izvorni_sadrzaj>
    <derivirana_varijabla naziv="DomainObject.Predmet.OstaliListNazivFormatedOIB_1"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>St-74/2012-516</izvorni_sadrzaj>
    <derivirana_varijabla naziv="DomainObject.PoslovniBrojDokumenta_1">St-74/2012-516</derivirana_varijabla>
  </DomainObject.PoslovniBrojDokumenta>
  <DomainObject.Predmet.StrankaIDrugi>
    <izvorni_sadrzaj>KORNI, društvo s ograničenom odgovornošću za građevinarstvo i dr.</izvorni_sadrzaj>
    <derivirana_varijabla naziv="DomainObject.Predmet.StrankaIDrugi_1">KORNI, društvo s ograničenom odgovornošću za građevinarstvo i dr.</derivirana_varijabla>
  </DomainObject.Predmet.StrankaIDrugi>
  <DomainObject.Predmet.ProtustrankaIDrugi>
    <izvorni_sadrzaj>METEOR GRUPA društvo s ograničenom odgovornošću za trgovinu, proizvodnju i graditeljstvo</izvorni_sadrzaj>
    <derivirana_varijabla naziv="DomainObject.Predmet.ProtustrankaIDrugi_1">METEOR GRUPA društvo s ograničenom odgovornošću za trgovinu, proizvodnju i graditeljstvo</derivirana_varijabla>
  </DomainObject.Predmet.ProtustrankaIDrugi>
  <DomainObject.Predmet.StrankaIDrugiAdressOIB>
    <izvorni_sadrzaj>KORNI, društvo s ograničenom odgovornošću za građevinarstvo, OIB 96470231164, Ilica 209, 10000 Zagreb i dr.</izvorni_sadrzaj>
    <derivirana_varijabla naziv="DomainObject.Predmet.StrankaIDrugiAdressOIB_1">KORNI, društvo s ograničenom odgovornošću za građevinarstvo, OIB 96470231164, Ilica 209, 10000 Zagreb i dr.</derivirana_varijabla>
  </DomainObject.Predmet.StrankaIDrugiAdressOIB>
  <DomainObject.Predmet.ProtustrankaIDrugiAdressOIB>
    <izvorni_sadrzaj>METEOR GRUPA društvo s ograničenom odgovornošću za trgovinu, proizvodnju i graditeljstvo, OIB 09637080512, Optujska 12, Varaždin</izvorni_sadrzaj>
    <derivirana_varijabla naziv="DomainObject.Predmet.ProtustrankaIDrugiAdressOIB_1">METEOR GRUPA društvo s ograničenom odgovornošću za trgovinu, proizvodnju i graditeljstvo, OIB 09637080512, Optujska 12,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</izvorni_sadrzaj>
    <derivirana_varijabla naziv="DomainObject.Predmet.SudioniciListNaziv_1"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</derivirana_varijabla>
  </DomainObject.Predmet.SudioniciListNaziv>
  <DomainObject.Predmet.SudioniciListAdressOIB>
    <izvorni_sadrzaj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</izvorni_sadrzaj>
    <derivirana_varijabla naziv="DomainObject.Predmet.SudioniciListAdressOIB_1"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FC56F2-1899-48FC-ABB0-50CDE4E96D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207</properties:Words>
  <properties:Characters>1094</properties:Characters>
  <properties:Lines>63</properties:Lines>
  <properties:Paragraphs>24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2015-12-17T12:03:00Z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St-74/2012-516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