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eee0" w14:paraId="804eee0" w:rsidRDefault="006F54BD" w:rsidP="00135B11" w:rsidR="006F54BD">
      <w:pPr>
        <w15:collapsed w:val="false"/>
      </w:pPr>
      <w:bookmarkStart w:name="_GoBack" w:id="0"/>
      <w:bookmarkEnd w:id="0"/>
    </w:p>
    <w:p w:rsidRDefault="00250235" w:rsidP="00135B11" w:rsidR="00250235" w:rsidRPr="00250235"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35B79">
        <w:t>LAETITIA d.o.o. Split, Križine 8, OIB: 79704010436</w:t>
      </w:r>
      <w:r w:rsidR="00A25B81">
        <w:t>, dana 2</w:t>
      </w:r>
      <w:r w:rsidR="00E25E3D">
        <w:t>9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35B79" w:rsidRPr="00635B79">
        <w:t>LAETITIA d.o.o. Split, Križine 8, OIB: 79704010436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</w:t>
      </w:r>
      <w:r w:rsidR="00715152">
        <w:t xml:space="preserve">od </w:t>
      </w:r>
      <w:r w:rsidR="00635B79">
        <w:t>14.454.571,54</w:t>
      </w:r>
      <w:r w:rsidR="004F5A65">
        <w:t xml:space="preserve"> </w:t>
      </w:r>
      <w:r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4F5A65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E25E3D">
        <w:t>9</w:t>
      </w:r>
      <w:r w:rsidR="00135B11">
        <w:t>. siječnja 2016</w:t>
      </w:r>
      <w:r w:rsidR="00215F13">
        <w:t>. godine</w:t>
      </w:r>
    </w:p>
    <w:p w:rsidRDefault="00215F13" w:rsidP="004F5A65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lastRenderedPageBreak/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F54BD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635B79">
      <w:t>933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5A65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B7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6F54BD"/>
    <w:rsid w:val="0070030F"/>
    <w:rsid w:val="00706BA1"/>
    <w:rsid w:val="00712C93"/>
    <w:rsid w:val="00713A10"/>
    <w:rsid w:val="00715152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4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LAETITIA d.o.o. za projektiranje,građenje i promet nekretnina</izvorni_sadrzaj>
    <derivirana_varijabla naziv="DomainObject.Predmet.ProtustrankaFormated_1">  LAETITIA d.o.o. za projektiranje,građenje i promet nekretnina</derivirana_varijabla>
  </DomainObject.Predmet.ProtustrankaFormated>
  <DomainObject.Predmet.ProtustrankaFormatedOIB>
    <izvorni_sadrzaj>  LAETITIA d.o.o. za projektiranje,građenje i promet nekretnina, OIB 79704010436</izvorni_sadrzaj>
    <derivirana_varijabla naziv="DomainObject.Predmet.ProtustrankaFormatedOIB_1">  LAETITIA d.o.o. za projektiranje,građenje i promet nekretnina, OIB 79704010436</derivirana_varijabla>
  </DomainObject.Predmet.ProtustrankaFormatedOIB>
  <DomainObject.Predmet.ProtustrankaFormatedWithAdress>
    <izvorni_sadrzaj> LAETITIA d.o.o. za projektiranje,građenje i promet nekretnina, Križine 8, 21000 Split</izvorni_sadrzaj>
    <derivirana_varijabla naziv="DomainObject.Predmet.ProtustrankaFormatedWithAdress_1"> LAETITIA d.o.o. za projektiranje,građenje i promet nekretnina, Križine 8, 21000 Split</derivirana_varijabla>
  </DomainObject.Predmet.ProtustrankaFormatedWithAdress>
  <DomainObject.Predmet.ProtustrankaFormatedWithAdressOIB>
    <izvorni_sadrzaj> LAETITIA d.o.o. za projektiranje,građenje i promet nekretnina, OIB 79704010436, Križine 8, 21000 Split</izvorni_sadrzaj>
    <derivirana_varijabla naziv="DomainObject.Predmet.ProtustrankaFormatedWithAdressOIB_1"> LAETITIA d.o.o. za projektiranje,građenje i promet nekretnina, OIB 79704010436, Križine 8, 21000 Split</derivirana_varijabla>
  </DomainObject.Predmet.ProtustrankaFormatedWithAdressOIB>
  <DomainObject.Predmet.ProtustrankaWithAdress>
    <izvorni_sadrzaj>LAETITIA d.o.o. za projektiranje,građenje i promet nekretnina Križine 8, 21000 Split</izvorni_sadrzaj>
    <derivirana_varijabla naziv="DomainObject.Predmet.ProtustrankaWithAdress_1">LAETITIA d.o.o. za projektiranje,građenje i promet nekretnina Križine 8, 21000 Split</derivirana_varijabla>
  </DomainObject.Predmet.ProtustrankaWithAdress>
  <DomainObject.Predmet.ProtustrankaWithAdressOIB>
    <izvorni_sadrzaj>LAETITIA d.o.o. za projektiranje,građenje i promet nekretnina, OIB 79704010436, Križine 8, 21000 Split</izvorni_sadrzaj>
    <derivirana_varijabla naziv="DomainObject.Predmet.ProtustrankaWithAdressOIB_1">LAETITIA d.o.o. za projektiranje,građenje i promet nekretnina, OIB 79704010436, Križine 8, 21000 Split</derivirana_varijabla>
  </DomainObject.Predmet.ProtustrankaWithAdressOIB>
  <DomainObject.Predmet.ProtustrankaNazivFormated>
    <izvorni_sadrzaj>LAETITIA d.o.o. za projektiranje,građenje i promet nekretnina</izvorni_sadrzaj>
    <derivirana_varijabla naziv="DomainObject.Predmet.ProtustrankaNazivFormated_1">LAETITIA d.o.o. za projektiranje,građenje i promet nekretnina</derivirana_varijabla>
  </DomainObject.Predmet.ProtustrankaNazivFormated>
  <DomainObject.Predmet.ProtustrankaNazivFormatedOIB>
    <izvorni_sadrzaj>LAETITIA d.o.o. za projektiranje,građenje i promet nekretnina, OIB 79704010436</izvorni_sadrzaj>
    <derivirana_varijabla naziv="DomainObject.Predmet.ProtustrankaNazivFormatedOIB_1">LAETITIA d.o.o. za projektiranje,građenje i promet nekretnina, OIB 79704010436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14454571.54</izvorni_sadrzaj>
    <derivirana_varijabla naziv="DomainObject.Predmet.TrenutnaVrijednost_1">14454571.54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LAETITIA d.o.o. za projektiranje,građenje i promet nekretnina</item>
    </izvorni_sadrzaj>
    <derivirana_varijabla naziv="DomainObject.Predmet.ProtuStrankaListFormated_1">
      <item>LAETITIA d.o.o. za projektiranje,građenje i promet nekretnina</item>
    </derivirana_varijabla>
  </DomainObject.Predmet.ProtuStrankaListFormated>
  <DomainObject.Predmet.ProtuStrankaListFormatedOIB>
    <izvorni_sadrzaj>
      <item>LAETITIA d.o.o. za projektiranje,građenje i promet nekretnina, OIB 79704010436</item>
    </izvorni_sadrzaj>
    <derivirana_varijabla naziv="DomainObject.Predmet.ProtuStrankaListFormatedOIB_1">
      <item>LAETITIA d.o.o. za projektiranje,građenje i promet nekretnina, OIB 79704010436</item>
    </derivirana_varijabla>
  </DomainObject.Predmet.ProtuStrankaListFormatedOIB>
  <DomainObject.Predmet.ProtuStrankaListFormatedWithAdress>
    <izvorni_sadrzaj>
      <item>LAETITIA d.o.o. za projektiranje,građenje i promet nekretnina, Križine 8, 21000 Split</item>
    </izvorni_sadrzaj>
    <derivirana_varijabla naziv="DomainObject.Predmet.ProtuStrankaListFormatedWithAdress_1">
      <item>LAETITIA d.o.o. za projektiranje,građenje i promet nekretnina, Križine 8, 21000 Split</item>
    </derivirana_varijabla>
  </DomainObject.Predmet.ProtuStrankaListFormatedWithAdress>
  <DomainObject.Predmet.ProtuStrankaListFormatedWithAdressOIB>
    <izvorni_sadrzaj>
      <item>LAETITIA d.o.o. za projektiranje,građenje i promet nekretnina, OIB 79704010436, Križine 8, 21000 Split</item>
    </izvorni_sadrzaj>
    <derivirana_varijabla naziv="DomainObject.Predmet.ProtuStrankaListFormatedWithAdressOIB_1">
      <item>LAETITIA d.o.o. za projektiranje,građenje i promet nekretnina, OIB 79704010436, Križine 8, 21000 Split</item>
    </derivirana_varijabla>
  </DomainObject.Predmet.ProtuStrankaListFormatedWithAdressOIB>
  <DomainObject.Predmet.ProtuStrankaListNazivFormated>
    <izvorni_sadrzaj>
      <item>LAETITIA d.o.o. za projektiranje,građenje i promet nekretnina</item>
    </izvorni_sadrzaj>
    <derivirana_varijabla naziv="DomainObject.Predmet.ProtuStrankaListNazivFormated_1">
      <item>LAETITIA d.o.o. za projektiranje,građenje i promet nekretnina</item>
    </derivirana_varijabla>
  </DomainObject.Predmet.ProtuStrankaListNazivFormated>
  <DomainObject.Predmet.ProtuStrankaListNazivFormatedOIB>
    <izvorni_sadrzaj>
      <item>LAETITIA d.o.o. za projektiranje,građenje i promet nekretnina, OIB 79704010436</item>
    </izvorni_sadrzaj>
    <derivirana_varijabla naziv="DomainObject.Predmet.ProtuStrankaListNazivFormatedOIB_1">
      <item>LAETITIA d.o.o. za projektiranje,građenje i promet nekretnina, OIB 79704010436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LAETITIA d.o.o. za projektiranje,građenje i promet nekretnina</izvorni_sadrzaj>
    <derivirana_varijabla naziv="DomainObject.Predmet.ProtustrankaIDrugi_1">LAETITIA d.o.o. za projektiranje,građenje i promet nekretnina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LAETITIA d.o.o. za projektiranje,građenje i promet nekretnina, OIB 79704010436, Križine 8, 21000 Split</izvorni_sadrzaj>
    <derivirana_varijabla naziv="DomainObject.Predmet.ProtustrankaIDrugiAdressOIB_1">LAETITIA d.o.o. za projektiranje,građenje i promet nekretnina, OIB 79704010436, Križine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LAETITIA d.o.o. za projektiranje,građenje i promet nekretnina</item>
      <item>FINANCIJSKA AGENCIJA, RC SPLIT</item>
    </izvorni_sadrzaj>
    <derivirana_varijabla naziv="DomainObject.Predmet.SudioniciListNaziv_1">
      <item>LAETITIA d.o.o. za projektiranje,građenje i promet nekretnina</item>
      <item>FINANCIJSKA AGENCIJA, RC SPLIT</item>
    </derivirana_varijabla>
  </DomainObject.Predmet.SudioniciListNaziv>
  <DomainObject.Predmet.SudioniciListAdressOIB>
    <izvorni_sadrzaj>
      <item>LAETITIA d.o.o. za projektiranje,građenje i promet nekretnina, OIB 79704010436, Križine 8,21000 Split</item>
      <item>FINANCIJSKA AGENCIJA, RC SPLIT, OIB 85821130368, Mažur. šet. 24 b,21000 Split</item>
    </izvorni_sadrzaj>
    <derivirana_varijabla naziv="DomainObject.Predmet.SudioniciListAdressOIB_1">
      <item>LAETITIA d.o.o. za projektiranje,građenje i promet nekretnina, OIB 79704010436, Križine 8,21000 Split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79704010436</item>
      <item>, OIB 85821130368</item>
    </izvorni_sadrzaj>
    <derivirana_varijabla naziv="DomainObject.Predmet.SudioniciListNazivOIB_1">
      <item>, OIB 79704010436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C6368C-A1D1-4D68-9779-57AB950ED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352</properties:Words>
  <properties:Characters>1958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2016-01-28T13:43:00Z</dcterms:created>
  <dc:creator>nmarkovic</dc:creator>
  <cp:lastModifiedBy>Ana Golub Gruić</cp:lastModifiedBy>
  <cp:lastPrinted>2016-01-28T13:43:00Z</cp:lastPrinted>
  <dcterms:modified xmlns:xsi="http://www.w3.org/2001/XMLSchema-instance" xsi:type="dcterms:W3CDTF">2016-01-29T13:00:00Z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