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E04362" w:rsidR="00E04362">
        <w:tc>
          <w:tcPr>
            <w:tcW w:type="dxa" w:w="2877"/>
            <w:hideMark/>
          </w:tcPr>
          <w:p w:rsidRDefault="00E04362" w:rsidR="00E04362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04362" w:rsidR="00E0436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E04362" w:rsidR="00E0436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E04362" w:rsidR="00E0436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d0c8d4" w14:paraId="ed0c8d4" w:rsidRDefault="00E04362" w:rsidP="00E04362" w:rsidR="00E04362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04362" w:rsidR="00E04362">
        <w:trPr>
          <w:jc w:val="right"/>
        </w:trPr>
        <w:tc>
          <w:tcPr>
            <w:tcW w:type="dxa" w:w="4320"/>
            <w:hideMark/>
          </w:tcPr>
          <w:p w:rsidRDefault="00E04362" w:rsidP="00E04362" w:rsidR="00E04362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St-954/2016-113</w:t>
            </w:r>
          </w:p>
        </w:tc>
      </w:tr>
    </w:tbl>
    <w:p w:rsidRDefault="00E04362" w:rsidP="00E04362" w:rsidR="00E04362">
      <w:pPr>
        <w:spacing w:after="0"/>
      </w:pPr>
    </w:p>
    <w:p w:rsidRDefault="00B87920" w:rsidP="00E04362" w:rsidR="00B87920">
      <w:pPr>
        <w:spacing w:after="0"/>
      </w:pPr>
    </w:p>
    <w:p w:rsidRDefault="00B87920" w:rsidP="00E04362" w:rsidR="00B87920">
      <w:pPr>
        <w:spacing w:after="0"/>
      </w:pPr>
    </w:p>
    <w:p w:rsidRDefault="00E04362" w:rsidP="00E04362" w:rsidR="00E04362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izvan ročišta 26. rujna 2018, donosi sljedeći</w:t>
      </w:r>
    </w:p>
    <w:p w:rsidRDefault="00E04362" w:rsidP="00E04362" w:rsidR="00E04362">
      <w:pPr>
        <w:spacing w:after="0"/>
        <w:jc w:val="both"/>
      </w:pPr>
    </w:p>
    <w:p w:rsidRDefault="00E04362" w:rsidP="00E04362" w:rsidR="00E04362">
      <w:pPr>
        <w:spacing w:after="0"/>
      </w:pPr>
    </w:p>
    <w:p w:rsidRDefault="00E04362" w:rsidP="00E04362" w:rsidR="00E04362">
      <w:pPr>
        <w:spacing w:after="0"/>
        <w:jc w:val="center"/>
      </w:pPr>
      <w:r>
        <w:t xml:space="preserve">Z A K LJ U Č A K </w:t>
      </w:r>
    </w:p>
    <w:p w:rsidRDefault="00E04362" w:rsidP="00E04362" w:rsidR="00E04362">
      <w:pPr>
        <w:spacing w:after="0"/>
        <w:jc w:val="center"/>
      </w:pPr>
    </w:p>
    <w:p w:rsidRDefault="00E04362" w:rsidP="00E04362" w:rsidR="00E04362">
      <w:pPr>
        <w:spacing w:after="0"/>
        <w:jc w:val="center"/>
      </w:pPr>
    </w:p>
    <w:p w:rsidRDefault="00E04362" w:rsidP="00E04362" w:rsidR="00E04362">
      <w:pPr>
        <w:spacing w:after="0"/>
      </w:pPr>
      <w:r>
        <w:tab/>
        <w:t>Nalaže se Financijskoj agenciji vraćanje novčanih sredstva s osnova jamčevine (za identifikator nadmetanja 9344) i to:</w:t>
      </w:r>
    </w:p>
    <w:p w:rsidRDefault="00E04362" w:rsidP="00E04362" w:rsidR="00E04362">
      <w:pPr>
        <w:spacing w:after="0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 xml:space="preserve">uplatitelju jamčevine PETRI SAMARŽIJA, </w:t>
      </w:r>
      <w:proofErr w:type="spellStart"/>
      <w:r>
        <w:rPr>
          <w:rFonts w:cs="Times New Roman"/>
        </w:rPr>
        <w:t>Podvoljak</w:t>
      </w:r>
      <w:proofErr w:type="spellEnd"/>
      <w:r>
        <w:rPr>
          <w:rFonts w:cs="Times New Roman"/>
        </w:rPr>
        <w:t xml:space="preserve"> 3, Rijeka, OIB: 56920673614, na broj računa IBAN: HR3723400093209761185,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 xml:space="preserve">uplatitelju jamčevine TERRA FIRMA d.d., </w:t>
      </w:r>
      <w:proofErr w:type="spellStart"/>
      <w:r>
        <w:rPr>
          <w:rFonts w:cs="Times New Roman"/>
        </w:rPr>
        <w:t>Budmanijeva</w:t>
      </w:r>
      <w:proofErr w:type="spellEnd"/>
      <w:r>
        <w:rPr>
          <w:rFonts w:cs="Times New Roman"/>
        </w:rPr>
        <w:t xml:space="preserve"> 3, Zagreb, OIB: 22198253360, na broj računa IBAN: HR3624840081135067705,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FRIGO-KOR d.o.o., Majstorska 11, Zagreb, OIB: 31190261041, na broj računa IBAN: HR6124840081105716995,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 xml:space="preserve">uplatitelju jamčevine DAVIDU JUZBAŠIĆU, </w:t>
      </w:r>
      <w:proofErr w:type="spellStart"/>
      <w:r>
        <w:rPr>
          <w:rFonts w:cs="Times New Roman"/>
        </w:rPr>
        <w:t>Arbanasova</w:t>
      </w:r>
      <w:proofErr w:type="spellEnd"/>
      <w:r>
        <w:rPr>
          <w:rFonts w:cs="Times New Roman"/>
        </w:rPr>
        <w:t xml:space="preserve"> 1, Odvojak 6B, Hrašće Turopoljsko, OIB: 43199410605, na broj računa IBAN: HR2023400093207702860,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JADRANKI BESTVINA, Stonska 5, Osijek, OIB: 31475007593, na broj računa IBAN: HR9424020063206312675, u iznosu 14.601,00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MODNE KREACIJE d.o.o., Kaptol 11, Zagreb, OIB: 68516920516, na broj računa IBAN: HR6824840081135058884, u iznosu 14.600,00 kn</w:t>
      </w:r>
    </w:p>
    <w:p w:rsidRDefault="00063BFC" w:rsidP="00063BFC" w:rsidR="00063BFC">
      <w:pPr>
        <w:pStyle w:val="Odlomakpopisa"/>
        <w:spacing w:after="0"/>
        <w:ind w:firstLine="0" w:left="714"/>
        <w:rPr>
          <w:rFonts w:cs="Times New Roman"/>
        </w:rPr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lastRenderedPageBreak/>
        <w:t>uplatitelju jamčevine MLADENU PAVIČIĆU, A.B.Šimića 58, Split, OIB: 02593188458, na broj računa IBAN: HR2623600003222439327,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BOXKOR d.o.o., Trgovačka 6, Zagreb, OIB: 99772654600, na broj računa IBAN: HR4023300031133530895,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 xml:space="preserve">uplatitelju jamčevine KRUNOSLAVU POKOSU, Ulica grada </w:t>
      </w:r>
      <w:proofErr w:type="spellStart"/>
      <w:r>
        <w:rPr>
          <w:rFonts w:cs="Times New Roman"/>
        </w:rPr>
        <w:t>Koblenza</w:t>
      </w:r>
      <w:proofErr w:type="spellEnd"/>
      <w:r>
        <w:rPr>
          <w:rFonts w:cs="Times New Roman"/>
        </w:rPr>
        <w:t xml:space="preserve"> 2, Varaždin, OIB: 01105562754, na broj računa IBAN: HR4425000093210446195,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4D VISION d.o.o., Kružna 6, Rijeka, OIB: 33787490888, na broj računa IBAN: HR8024020061100867593,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KOREL d.o.o., Trgovačka 6, Zagreb, OIB: 78687141921, na broj računa IBAN: HR9323400091110345139,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 xml:space="preserve">uplatitelju jamčevine VLADIMIRU MASTENU, Ulica Rade Končara 2,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>, OIB: 66525880561, na broj računa IBAN: HR9123400093220964586,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VEDRANU BESTVINA, Ilirska 3, Osijek, OIB: 91518430853, na broj računa IBAN: HR5823400093209445945,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 xml:space="preserve">uplatitelju jamčevine NEVENU KOSU, Krste </w:t>
      </w:r>
      <w:proofErr w:type="spellStart"/>
      <w:r>
        <w:rPr>
          <w:rFonts w:cs="Times New Roman"/>
        </w:rPr>
        <w:t>Hegedušića</w:t>
      </w:r>
      <w:proofErr w:type="spellEnd"/>
      <w:r>
        <w:rPr>
          <w:rFonts w:cs="Times New Roman"/>
        </w:rPr>
        <w:t xml:space="preserve"> 72, Varaždin, OIB: 41728608046, na broj računa IBAN: HR5724840083234473635,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IGORU JURIŠIĆU, Lozica 70, Lozica, OIB: 93996920299,  na broj računa IBAN: HR8724070003262524520, u iznosu 14.600,00 kn</w:t>
      </w:r>
    </w:p>
    <w:p w:rsidRDefault="00E04362" w:rsidP="00E04362" w:rsidR="00E04362">
      <w:pPr>
        <w:spacing w:after="0"/>
        <w:ind w:left="357"/>
        <w:rPr>
          <w:rFonts w:cs="Times New Roman"/>
        </w:rPr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KORBOX d.o.o., Trgovačka 6, Zagreb, OIB: 54253942164, na broj računa IBAN: HR7423300031133910038,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K2 KONCEPT d.o.o., Trgovačka 6, Zagreb, OIB: 27974492095, na broj računa IBAN: HR2023600001102270374,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lastRenderedPageBreak/>
        <w:t>uplatitelju jamčevine LOVRI JUZBAŠIĆU, Ulica Zrinskih i Frankopana 17, Varaždin, OIB: 54927946521, na broj računa IBAN: HR1623600003240542714,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MIROSLAVU HORVATU, Ante Kovačića 22, Varaždin, OIB: 64545365167, na broj računa IBAN: HR5623600003216410043,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ADRIA BONUS d.o.o., Partizanska 13, Poreč, OIB: 31756846138, na broj računa IBAN: HR7623900011100950734,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 xml:space="preserve">uplatitelju jamčevine KORENELIJI VERŠEC, Dr. Mije </w:t>
      </w:r>
      <w:proofErr w:type="spellStart"/>
      <w:r>
        <w:rPr>
          <w:rFonts w:cs="Times New Roman"/>
        </w:rPr>
        <w:t>Pupeka</w:t>
      </w:r>
      <w:proofErr w:type="spellEnd"/>
      <w:r>
        <w:rPr>
          <w:rFonts w:cs="Times New Roman"/>
        </w:rPr>
        <w:t xml:space="preserve"> 23, Virovitica,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 obrta PRIMA AG VIROVITICA, Trg kralja Petra Svačića 6, Virovitica, OIB: 37245707011, na broj računa IBAN: HR8923600001101231329, u iznosu 14.600,00 kn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ListaeSPIS"/>
        <w:numPr>
          <w:ilvl w:val="0"/>
          <w:numId w:val="48"/>
        </w:numPr>
        <w:tabs>
          <w:tab w:pos="708" w:val="left"/>
        </w:tabs>
      </w:pPr>
      <w:r>
        <w:t xml:space="preserve">uplatitelju jamčevine DAMIRU VERŠECU, Ulica Pavla Radića 1, Virovitica, </w:t>
      </w:r>
      <w:proofErr w:type="spellStart"/>
      <w:r>
        <w:t>vl</w:t>
      </w:r>
      <w:proofErr w:type="spellEnd"/>
      <w:r>
        <w:t xml:space="preserve">. obrta PRIMA, dr. Mije </w:t>
      </w:r>
      <w:proofErr w:type="spellStart"/>
      <w:r>
        <w:t>Pupeka</w:t>
      </w:r>
      <w:proofErr w:type="spellEnd"/>
      <w:r>
        <w:t xml:space="preserve"> 23, Virovitica, OIB: 90464311839, na broj računa IBAN: HR8923600001101231329, u iznosu 14.600,00 kn</w:t>
      </w: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ind w:hanging="357" w:left="714"/>
        <w:rPr>
          <w:rFonts w:cs="Times New Roman"/>
        </w:rPr>
      </w:pPr>
      <w:r>
        <w:rPr>
          <w:rFonts w:cs="Times New Roman"/>
        </w:rPr>
        <w:t>uplatitelju jamčevine MLADENU SKEJI, Frana Supila 48, Varaždin, OIB: 16128723729, na broj računa IBAN: HR4023600003221111242, u iznosu 14.600,00 kn</w:t>
      </w:r>
    </w:p>
    <w:p w:rsidRDefault="00E04362" w:rsidP="00E04362" w:rsidR="00E04362">
      <w:pPr>
        <w:spacing w:after="0"/>
      </w:pPr>
    </w:p>
    <w:p w:rsidRDefault="00E04362" w:rsidP="00E04362" w:rsidR="00E04362">
      <w:pPr>
        <w:spacing w:after="0"/>
      </w:pP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357"/>
        <w:jc w:val="center"/>
      </w:pPr>
      <w:r>
        <w:t>Obrazloženje</w:t>
      </w:r>
    </w:p>
    <w:p w:rsidRDefault="00B960EC" w:rsidP="00E04362" w:rsidR="00B960EC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357"/>
        <w:jc w:val="center"/>
      </w:pP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357"/>
        <w:jc w:val="center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PETRA SAMARŽIJA, </w:t>
      </w:r>
      <w:proofErr w:type="spellStart"/>
      <w:r>
        <w:rPr>
          <w:rFonts w:cs="Times New Roman"/>
        </w:rPr>
        <w:t>Podvoljak</w:t>
      </w:r>
      <w:proofErr w:type="spellEnd"/>
      <w:r>
        <w:rPr>
          <w:rFonts w:cs="Times New Roman"/>
        </w:rPr>
        <w:t xml:space="preserve"> 3, Rijeka, OIB: 56920673614, uplatila je jamčevinu u iznosu 14.600,00 kn za nadmetanje u elektroničkoj javnoj dražbi. Budući da njezina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spacing w:after="0"/>
        <w:jc w:val="both"/>
        <w:rPr>
          <w:rFonts w:cs="Times New Roman"/>
        </w:rPr>
      </w:pPr>
    </w:p>
    <w:p w:rsidRDefault="00E04362" w:rsidP="00E04362" w:rsidR="00E04362">
      <w:pPr>
        <w:spacing w:after="0"/>
        <w:jc w:val="both"/>
        <w:rPr>
          <w:rFonts w:cs="Times New Roman"/>
        </w:rPr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TERRA FIRMA d.d., </w:t>
      </w:r>
      <w:proofErr w:type="spellStart"/>
      <w:r>
        <w:rPr>
          <w:rFonts w:cs="Times New Roman"/>
        </w:rPr>
        <w:t>Budmanijeva</w:t>
      </w:r>
      <w:proofErr w:type="spellEnd"/>
      <w:r>
        <w:rPr>
          <w:rFonts w:cs="Times New Roman"/>
        </w:rPr>
        <w:t xml:space="preserve"> 3, Zagreb, OIB: 22198253360, uplatila je jamčevinu u iznosu 14.600,00 kn za nadmetanje u elektroničkoj javnoj dražbi. Budući da njihova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Odlomakpopisa"/>
        <w:spacing w:after="0"/>
        <w:ind w:firstLine="0" w:left="720"/>
        <w:rPr>
          <w:rFonts w:cs="Times New Roman"/>
        </w:rPr>
      </w:pPr>
    </w:p>
    <w:p w:rsidRDefault="00E04362" w:rsidP="00E04362" w:rsidR="00E04362">
      <w:pPr>
        <w:pStyle w:val="Odlomakpopisa"/>
        <w:spacing w:after="0"/>
        <w:ind w:firstLine="0" w:left="720"/>
        <w:rPr>
          <w:rFonts w:cs="Times New Roman"/>
        </w:rPr>
      </w:pPr>
    </w:p>
    <w:p w:rsidRDefault="00E04362" w:rsidP="00E04362" w:rsidR="00E04362" w:rsidRPr="00B960EC">
      <w:pPr>
        <w:pStyle w:val="Odlomakpopisa"/>
        <w:numPr>
          <w:ilvl w:val="0"/>
          <w:numId w:val="48"/>
        </w:numPr>
        <w:spacing w:after="0"/>
        <w:ind w:firstLine="0"/>
        <w:rPr>
          <w:rFonts w:cs="Times New Roman"/>
        </w:rPr>
      </w:pPr>
      <w:r w:rsidRPr="00B960EC">
        <w:rPr>
          <w:rFonts w:cs="Times New Roman"/>
        </w:rPr>
        <w:lastRenderedPageBreak/>
        <w:t xml:space="preserve"> FRIGO-KOR d.o.o., Majstorska 11, Zagreb, OIB: 31190261041, uplatio je jamčevinu u iznosu 14.600,00 kn za nadmetanje u elektroničkoj javnoj dražbi. Budući da njihova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DAVID JUZBAŠIĆ, </w:t>
      </w:r>
      <w:proofErr w:type="spellStart"/>
      <w:r>
        <w:rPr>
          <w:rFonts w:cs="Times New Roman"/>
        </w:rPr>
        <w:t>Arbanasova</w:t>
      </w:r>
      <w:proofErr w:type="spellEnd"/>
      <w:r>
        <w:rPr>
          <w:rFonts w:cs="Times New Roman"/>
        </w:rPr>
        <w:t xml:space="preserve"> 1, Odvojak 6B, Hrašće Turopoljsko, OIB: 43199410605, uplatio je jamčevinu u iznosu 14.600,00 kn za nadmetanje u elektroničkoj javnoj dražbi. Budući da njegova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Odlomakpopisa"/>
        <w:spacing w:after="0"/>
        <w:ind w:firstLine="0" w:left="720"/>
        <w:rPr>
          <w:rFonts w:cs="Times New Roman"/>
        </w:rPr>
      </w:pPr>
    </w:p>
    <w:p w:rsidRDefault="00E04362" w:rsidP="00E04362" w:rsidR="00E04362">
      <w:pPr>
        <w:pStyle w:val="Odlomakpopisa"/>
        <w:spacing w:after="0"/>
        <w:ind w:firstLine="0" w:left="720"/>
        <w:rPr>
          <w:rFonts w:cs="Times New Roman"/>
        </w:rPr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 JADRANKA BESTVINA, Stonska 5, Osijek, OIB: 31475007593, uplatila je jamčevinu u iznosu 14.601,00 kn za nadmetanje u elektroničkoj javnoj dražbi. Budući da njezina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 MODNE KREACIJE d.o.o., Kaptol 11, Zagreb, OIB: 68516920516, uplatile su jamčevinu u iznosu 14.600,00 kn za nadmetanje u elektroničkoj javnoj dražbi. Budući da njihova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Odlomakpopisa"/>
        <w:spacing w:after="0"/>
        <w:ind w:firstLine="0" w:left="720"/>
        <w:rPr>
          <w:rFonts w:cs="Times New Roman"/>
        </w:rPr>
      </w:pPr>
    </w:p>
    <w:p w:rsidRDefault="00E04362" w:rsidP="00E04362" w:rsidR="00E04362">
      <w:pPr>
        <w:pStyle w:val="Odlomakpopisa"/>
        <w:spacing w:after="0"/>
        <w:ind w:firstLine="0" w:left="72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E04362" w:rsidP="00E04362" w:rsidR="00E04362" w:rsidRPr="00B960EC">
      <w:pPr>
        <w:pStyle w:val="Odlomakpopisa"/>
        <w:numPr>
          <w:ilvl w:val="0"/>
          <w:numId w:val="48"/>
        </w:numPr>
        <w:spacing w:after="0"/>
        <w:ind w:firstLine="0"/>
        <w:rPr>
          <w:rFonts w:cs="Times New Roman"/>
        </w:rPr>
      </w:pPr>
      <w:r w:rsidRPr="00B960EC">
        <w:rPr>
          <w:rFonts w:cs="Times New Roman"/>
        </w:rPr>
        <w:t xml:space="preserve"> MLADEN PAVIČIĆ, A.B.Šimića 58, Split, OIB: 02593188458, uplatio je jamčevinu u iznosu 14.600,00 kn za nadmetanje u elektroničkoj javnoj dražbi. Budući da njegova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 xml:space="preserve"> </w:t>
      </w: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 BOXKOR d.o.o., Trgovačka 6, Zagreb, OIB: 99772654600, uplatio je jamčevinu u iznosu 14.600,00 kn za nadmetanje u elektroničkoj javnoj dražbi. Budući da njihova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E04362" w:rsidP="00E04362" w:rsidR="00E04362">
      <w:pPr>
        <w:pStyle w:val="Odlomakpopisa"/>
        <w:tabs>
          <w:tab w:pos="708" w:val="left"/>
        </w:tabs>
        <w:spacing w:after="0"/>
        <w:ind w:firstLine="0" w:left="624"/>
        <w:rPr>
          <w:rFonts w:cs="Times New Roman"/>
        </w:rPr>
      </w:pPr>
      <w:r w:rsidRPr="00B960EC">
        <w:rPr>
          <w:rFonts w:cs="Times New Roman"/>
        </w:rPr>
        <w:t xml:space="preserve"> KRUNOSLAV POKOS, Ulica grada </w:t>
      </w:r>
      <w:proofErr w:type="spellStart"/>
      <w:r w:rsidRPr="00B960EC">
        <w:rPr>
          <w:rFonts w:cs="Times New Roman"/>
        </w:rPr>
        <w:t>Koblenza</w:t>
      </w:r>
      <w:proofErr w:type="spellEnd"/>
      <w:r w:rsidRPr="00B960EC">
        <w:rPr>
          <w:rFonts w:cs="Times New Roman"/>
        </w:rPr>
        <w:t xml:space="preserve"> 2, Varaždin, OIB: 01105562754, uplatio je jamčevinu u iznosu 14.600,00 kn za nadmetanje u elektroničkoj javnoj dražbi. Budući da njegova ponuda nije prihvaćena, valjalo je naložiti Financijskoj agenciji vraćanje jamčevine uplatitelju jamčevine sukladno odredbi čl. 132.e st.4. </w:t>
      </w:r>
      <w:r w:rsidRPr="00B960EC">
        <w:rPr>
          <w:rFonts w:cs="Times New Roman"/>
        </w:rPr>
        <w:lastRenderedPageBreak/>
        <w:t>Ovršnog zakona (Narodne novine br. 112/12., 25/13., 93/14., 55/16. i 73/17., dalje: OZ-a)</w:t>
      </w:r>
    </w:p>
    <w:p w:rsidRDefault="00B960EC" w:rsidP="00B960EC" w:rsidR="00B960EC" w:rsidRPr="00B960EC">
      <w:pPr>
        <w:pStyle w:val="ListaeSPIS"/>
        <w:numPr>
          <w:ilvl w:val="0"/>
          <w:numId w:val="0"/>
        </w:numPr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4D VISION d.o.o., Kružna 6, Rijeka, OIB: 33787490888, KOREL d.o.o., Trgovačka 6, Zagreb, OIB: 78687141921, uplatio je jamčevinu u iznosu 14.600,00 kn za nadmetanje u elektroničkoj javnoj dražbi. Budući da njihova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Odlomakpopisa"/>
        <w:spacing w:after="0"/>
        <w:ind w:firstLine="0" w:left="720"/>
        <w:rPr>
          <w:rFonts w:cs="Times New Roman"/>
        </w:rPr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 VLADIMIR MASTEN, Ulica Rade Končara 2,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>, OIB: 66525880561, uplatio je jamčevinu u iznosu 14.600,00 kn za nadmetanje u elektroničkoj javnoj dražbi. Budući da njegova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Odlomakpopisa"/>
        <w:spacing w:after="0"/>
        <w:ind w:firstLine="0" w:left="720"/>
        <w:rPr>
          <w:rFonts w:cs="Times New Roman"/>
        </w:rPr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VEDRAN BESTVINA, Ilirska 3, Osijek, OIB: 91518430853, uplatio je jamčevinu u iznosu 14.600,00 kn za nadmetanje u elektroničkoj javnoj dražbi. Budući da njegova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 NEVEN KOS, Krste </w:t>
      </w:r>
      <w:proofErr w:type="spellStart"/>
      <w:r>
        <w:rPr>
          <w:rFonts w:cs="Times New Roman"/>
        </w:rPr>
        <w:t>Hegedušića</w:t>
      </w:r>
      <w:proofErr w:type="spellEnd"/>
      <w:r>
        <w:rPr>
          <w:rFonts w:cs="Times New Roman"/>
        </w:rPr>
        <w:t xml:space="preserve"> 72, Varaždin, OIB: 41728608046, uplatio je jamčevinu u iznosu 14.600,00 kn za nadmetanje u elektroničkoj javnoj dražbi. Budući da njegova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Odlomakpopisa"/>
        <w:spacing w:after="0"/>
        <w:ind w:firstLine="0" w:left="720"/>
        <w:rPr>
          <w:rFonts w:cs="Times New Roman"/>
        </w:rPr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 IGOR JURIŠIĆ, Lozica 70, Lozica, OIB: 93996920299, uplatio je jamčevinu u iznosu 14.600,00 kn za nadmetanje u elektroničkoj javnoj dražbi. Budući da njegova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KorBox</w:t>
      </w:r>
      <w:proofErr w:type="spellEnd"/>
      <w:r>
        <w:rPr>
          <w:rFonts w:cs="Times New Roman"/>
        </w:rPr>
        <w:t xml:space="preserve"> d.o.o., Trgovačka 6, Zagreb, OIB: 54253942164, uplatio je jamčevinu u iznosu 14.600,00 kn za nadmetanje u elektroničkoj javnoj dražbi. Budući da njihova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 w:rsidRPr="00B960EC">
      <w:pPr>
        <w:pStyle w:val="Odlomakpopisa"/>
        <w:numPr>
          <w:ilvl w:val="0"/>
          <w:numId w:val="48"/>
        </w:numPr>
        <w:spacing w:after="0"/>
        <w:ind w:firstLine="0"/>
        <w:rPr>
          <w:rFonts w:cs="Times New Roman"/>
        </w:rPr>
      </w:pPr>
      <w:r w:rsidRPr="00B960EC">
        <w:rPr>
          <w:rFonts w:cs="Times New Roman"/>
        </w:rPr>
        <w:t xml:space="preserve">K2 KONCEPT d.o.o., Trgovačka 6, Zagreb, OIB: 27974492095, uplatio je jamčevinu u iznosu 14.600,00 kn za nadmetanje u elektroničkoj javnoj dražbi. Budući da njihova ponuda nije prihvaćena, valjalo je naložiti Financijskoj agenciji vraćanje </w:t>
      </w:r>
      <w:r w:rsidRPr="00B960EC">
        <w:rPr>
          <w:rFonts w:cs="Times New Roman"/>
        </w:rPr>
        <w:lastRenderedPageBreak/>
        <w:t>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tabs>
          <w:tab w:pos="708" w:val="left"/>
        </w:tabs>
        <w:spacing w:after="0"/>
        <w:ind w:firstLine="0" w:left="624"/>
        <w:rPr>
          <w:rFonts w:cs="Times New Roman"/>
        </w:rPr>
      </w:pPr>
      <w:r w:rsidRPr="00B960EC">
        <w:rPr>
          <w:rFonts w:cs="Times New Roman"/>
        </w:rPr>
        <w:t xml:space="preserve"> LOVRO JUZBAŠIĆ, Ulica Zrinskih i Frankopana 17, Varaždin, OIB: 54927946521, uplatio je jamčevinu u iznosu 14.600,00 kn za nadmetanje u elektroničkoj javnoj dražbi. Budući da njegova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B960EC" w:rsidP="00B960EC" w:rsidR="00B960EC" w:rsidRPr="00B960EC">
      <w:pPr>
        <w:pStyle w:val="ListaeSPIS"/>
        <w:numPr>
          <w:ilvl w:val="0"/>
          <w:numId w:val="0"/>
        </w:numPr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MIROSLAV HORVAT, Ante Kovačića 22, Varaždin, OIB: 64545365167, uplato je jamčevinu u iznosu 14.600,00 kn za nadmetanje u elektroničkoj javnoj dražbi. Budući da njegova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 ADRIA BONUS d.o.o., Partizanska 13, Poreč, OIB: 31756846138, uplatila je jamčevinu u iznosu 14.600,00 kn za nadmetanje u elektroničkoj javnoj dražbi. Budući da njihova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 KORENELIJA VERŠEC, Dr. Mije </w:t>
      </w:r>
      <w:proofErr w:type="spellStart"/>
      <w:r>
        <w:rPr>
          <w:rFonts w:cs="Times New Roman"/>
        </w:rPr>
        <w:t>Pupeka</w:t>
      </w:r>
      <w:proofErr w:type="spellEnd"/>
      <w:r>
        <w:rPr>
          <w:rFonts w:cs="Times New Roman"/>
        </w:rPr>
        <w:t xml:space="preserve"> 23, Virovitica,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 obrta PRIMA AG VIROVITICA, Trg kralja Petra Svačića 6, Virovitica, OIB: 37245707011, uplatila je jamčevinu u iznosu 14.600,00 kn za nadmetanje u elektroničkoj javnoj dražbi. Budući da njezina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Odlomakpopisa"/>
        <w:spacing w:after="0"/>
        <w:ind w:firstLine="0" w:left="720"/>
        <w:rPr>
          <w:rFonts w:cs="Times New Roman"/>
        </w:rPr>
      </w:pPr>
    </w:p>
    <w:p w:rsidRDefault="00E04362" w:rsidP="00E04362" w:rsidR="00E0436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 xml:space="preserve">DAMIR VERŠEC, Ulica Pavla Radića 1, Virovitica, </w:t>
      </w:r>
      <w:proofErr w:type="spellStart"/>
      <w:r>
        <w:t>vl</w:t>
      </w:r>
      <w:proofErr w:type="spellEnd"/>
      <w:r>
        <w:t xml:space="preserve">. obrta PRIMA, dr. Mije </w:t>
      </w:r>
      <w:proofErr w:type="spellStart"/>
      <w:r>
        <w:t>Pupeka</w:t>
      </w:r>
      <w:proofErr w:type="spellEnd"/>
      <w:r>
        <w:t xml:space="preserve"> 23, Virovitica, OIB: 90464311839, uplatio je </w:t>
      </w:r>
      <w:r>
        <w:rPr>
          <w:rFonts w:cs="Times New Roman"/>
        </w:rPr>
        <w:t>jamčevinu u iznosu 14.600,00 kn za nadmetanje u elektroničkoj javnoj dražbi. Budući da njegova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E04362" w:rsidP="00B960EC" w:rsidR="00E04362">
      <w:pPr>
        <w:pStyle w:val="ListaeSPIS"/>
        <w:numPr>
          <w:ilvl w:val="0"/>
          <w:numId w:val="0"/>
        </w:numPr>
        <w:tabs>
          <w:tab w:pos="708" w:val="left"/>
        </w:tabs>
        <w:ind w:left="720"/>
      </w:pPr>
    </w:p>
    <w:p w:rsidRDefault="00E04362" w:rsidP="00E04362" w:rsidR="000108E8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MLADEN SKEJA, Frana Supila 48, Varaždin, OIB: 16128723729, uplatio je jamčevinu u iznosu 14.600,00 kn za nadmetanje u elektroničkoj javnoj dražbi. Budući da njegova ponuda nije prihvaćena, valjalo je naložiti Financijskoj agenciji vraćanje </w:t>
      </w:r>
    </w:p>
    <w:p w:rsidRDefault="000108E8" w:rsidP="000108E8" w:rsidR="000108E8">
      <w:pPr>
        <w:pStyle w:val="Odlomakpopisa"/>
        <w:spacing w:after="0"/>
        <w:ind w:firstLine="0" w:left="720"/>
        <w:rPr>
          <w:rFonts w:cs="Times New Roman"/>
        </w:rPr>
      </w:pPr>
    </w:p>
    <w:p w:rsidRDefault="000108E8" w:rsidP="000108E8" w:rsidR="000108E8">
      <w:pPr>
        <w:pStyle w:val="Odlomakpopisa"/>
        <w:spacing w:after="0"/>
        <w:ind w:firstLine="0" w:left="720"/>
        <w:rPr>
          <w:rFonts w:cs="Times New Roman"/>
        </w:rPr>
      </w:pPr>
    </w:p>
    <w:p w:rsidRDefault="000108E8" w:rsidP="000108E8" w:rsidR="000108E8">
      <w:pPr>
        <w:pStyle w:val="Odlomakpopisa"/>
        <w:spacing w:after="0"/>
        <w:ind w:firstLine="0" w:left="720"/>
        <w:rPr>
          <w:rFonts w:cs="Times New Roman"/>
        </w:rPr>
      </w:pPr>
    </w:p>
    <w:p w:rsidRDefault="000108E8" w:rsidP="000108E8" w:rsidR="000108E8">
      <w:pPr>
        <w:pStyle w:val="Odlomakpopisa"/>
        <w:spacing w:after="0"/>
        <w:ind w:firstLine="0" w:left="720"/>
        <w:rPr>
          <w:rFonts w:cs="Times New Roman"/>
        </w:rPr>
      </w:pPr>
    </w:p>
    <w:p w:rsidRDefault="00E04362" w:rsidP="000108E8" w:rsidR="00E04362">
      <w:pPr>
        <w:pStyle w:val="Odlomakpopisa"/>
        <w:spacing w:after="0"/>
        <w:ind w:firstLine="0" w:left="720"/>
        <w:rPr>
          <w:rFonts w:cs="Times New Roman"/>
        </w:rPr>
      </w:pPr>
      <w:r>
        <w:rPr>
          <w:rFonts w:cs="Times New Roman"/>
        </w:rPr>
        <w:lastRenderedPageBreak/>
        <w:t>jamčevine uplatitelju jamčevine sukladno odredbi čl. 132.e st.4. Ovršnog zakona (Narodne novine br. 112/12., 25/13., 93/14., 55/16. i 73/17., dalje: OZ-a)</w:t>
      </w:r>
    </w:p>
    <w:p w:rsidRDefault="00E04362" w:rsidP="00E04362" w:rsidR="00E04362">
      <w:pPr>
        <w:pStyle w:val="Odlomakpopisa"/>
        <w:spacing w:after="0"/>
        <w:ind w:firstLine="0" w:left="720"/>
        <w:rPr>
          <w:rFonts w:cs="Times New Roman"/>
        </w:rPr>
      </w:pPr>
    </w:p>
    <w:p w:rsidRDefault="00E04362" w:rsidP="000108E8" w:rsidR="00E04362" w:rsidRPr="000108E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063BFC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351" w:left="357"/>
        <w:jc w:val="center"/>
      </w:pPr>
      <w:r>
        <w:t>U Varaždinu 26</w:t>
      </w:r>
      <w:r w:rsidR="00E04362">
        <w:t>. rujna 2018.</w:t>
      </w:r>
    </w:p>
    <w:p w:rsidRDefault="00E04362" w:rsidP="00E04362" w:rsidR="00E0436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357"/>
        <w:jc w:val="left"/>
      </w:pPr>
    </w:p>
    <w:p w:rsidRDefault="00E04362" w:rsidP="000108E8" w:rsidR="00E04362">
      <w:pPr>
        <w:spacing w:after="0"/>
      </w:pPr>
    </w:p>
    <w:p w:rsidRDefault="00E04362" w:rsidP="00E04362" w:rsidR="00E04362">
      <w:pPr>
        <w:spacing w:after="0"/>
        <w:ind w:left="6372"/>
        <w:jc w:val="both"/>
      </w:pPr>
      <w:r>
        <w:t xml:space="preserve">     Sudac:                    </w:t>
      </w:r>
    </w:p>
    <w:p w:rsidRDefault="00E04362" w:rsidP="00E04362" w:rsidR="00E04362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E04362" w:rsidP="00E04362" w:rsidR="00E04362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E04362" w:rsidP="00E04362" w:rsidR="00E04362">
      <w:pPr>
        <w:spacing w:after="0"/>
        <w:jc w:val="center"/>
      </w:pPr>
    </w:p>
    <w:p w:rsidRDefault="00E04362" w:rsidP="00E04362" w:rsidR="00E04362">
      <w:pPr>
        <w:spacing w:after="0"/>
        <w:jc w:val="center"/>
      </w:pPr>
    </w:p>
    <w:p w:rsidRDefault="00E04362" w:rsidP="00E04362" w:rsidR="00E04362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E04362" w:rsidP="00E04362" w:rsidR="00E04362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E04362" w:rsidP="00E04362" w:rsidR="00E04362">
      <w:pPr>
        <w:spacing w:after="0"/>
        <w:jc w:val="center"/>
      </w:pPr>
    </w:p>
    <w:p w:rsidRDefault="00E04362" w:rsidP="00E04362" w:rsidR="00E04362">
      <w:pPr>
        <w:spacing w:after="0"/>
        <w:jc w:val="center"/>
      </w:pPr>
    </w:p>
    <w:p w:rsidRDefault="00E04362" w:rsidP="00E04362" w:rsidR="00E04362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E04362" w:rsidP="00E04362" w:rsidR="00E0436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nije dopušten pravni lijek (čl. 19. st. 4. Stečajnog zakona – Narodne novine br. 71/15</w:t>
      </w:r>
      <w:r w:rsidR="00754BD1">
        <w:rPr>
          <w:rFonts w:cs="Times New Roman"/>
        </w:rPr>
        <w:t>.i 104/17., dalje : SZ-a</w:t>
      </w:r>
      <w:r>
        <w:rPr>
          <w:rFonts w:cs="Times New Roman"/>
        </w:rPr>
        <w:t>)</w:t>
      </w:r>
      <w:r w:rsidR="00754BD1">
        <w:rPr>
          <w:rFonts w:cs="Times New Roman"/>
        </w:rPr>
        <w:t>.</w:t>
      </w:r>
    </w:p>
    <w:p w:rsidRDefault="00E04362" w:rsidP="00E04362" w:rsidR="00E04362">
      <w:pPr>
        <w:spacing w:after="0"/>
        <w:jc w:val="both"/>
        <w:rPr>
          <w:rFonts w:cs="Times New Roman"/>
        </w:rPr>
      </w:pPr>
    </w:p>
    <w:p w:rsidRDefault="00E04362" w:rsidP="00E04362" w:rsidR="00E04362">
      <w:pPr>
        <w:spacing w:after="0"/>
        <w:jc w:val="both"/>
        <w:rPr>
          <w:rFonts w:cs="Times New Roman"/>
        </w:rPr>
      </w:pPr>
    </w:p>
    <w:p w:rsidRDefault="00E04362" w:rsidP="00E04362" w:rsidR="00E04362">
      <w:pPr>
        <w:spacing w:after="0"/>
        <w:rPr>
          <w:rFonts w:cs="Times New Roman"/>
        </w:rPr>
      </w:pPr>
      <w:r>
        <w:rPr>
          <w:rFonts w:cs="Times New Roman"/>
        </w:rPr>
        <w:t xml:space="preserve">O tome obavijest: </w:t>
      </w:r>
    </w:p>
    <w:p w:rsidRDefault="00E04362" w:rsidP="00E04362" w:rsidR="00E0436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Ulica grada Vukovara 70, Zagreb,  na broj Klasa: O/110-10/17-01/893, Ur.br.: 07-01-18-211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PETRA SAMARŽIJA, </w:t>
      </w:r>
      <w:proofErr w:type="spellStart"/>
      <w:r>
        <w:rPr>
          <w:rFonts w:cs="Times New Roman"/>
        </w:rPr>
        <w:t>Podvoljak</w:t>
      </w:r>
      <w:proofErr w:type="spellEnd"/>
      <w:r>
        <w:rPr>
          <w:rFonts w:cs="Times New Roman"/>
        </w:rPr>
        <w:t xml:space="preserve"> 3, 51000 Rijeka,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TERRA FIRMA d.d., </w:t>
      </w:r>
      <w:proofErr w:type="spellStart"/>
      <w:r>
        <w:rPr>
          <w:rFonts w:cs="Times New Roman"/>
        </w:rPr>
        <w:t>Budmanijeva</w:t>
      </w:r>
      <w:proofErr w:type="spellEnd"/>
      <w:r>
        <w:rPr>
          <w:rFonts w:cs="Times New Roman"/>
        </w:rPr>
        <w:t xml:space="preserve"> 3, 10000 Zagreb,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FRIGO-KOR d.o.o., Majstorska 11, 10000 Zagreb,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DAVID JUZBAŠIĆ, </w:t>
      </w:r>
      <w:proofErr w:type="spellStart"/>
      <w:r>
        <w:rPr>
          <w:rFonts w:cs="Times New Roman"/>
        </w:rPr>
        <w:t>Arbanasova</w:t>
      </w:r>
      <w:proofErr w:type="spellEnd"/>
      <w:r>
        <w:rPr>
          <w:rFonts w:cs="Times New Roman"/>
        </w:rPr>
        <w:t xml:space="preserve"> 1, Odvojak 6B, 10020 Hrašće Turopoljsko,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JADRANKA BESTVINA, Stonska 5, 31000 Osijek,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MODNE KREACIJE d.o.o., Kaptol 11, 10000 Zagreb,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MLADEN PAVIČIĆ, A.B.Šimića 58, 21000 Split,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BOXKOR d.o.o., Trgovačka 6, 10000 Zagreb,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KRUNOSLAV POKOS, Ulica grada </w:t>
      </w:r>
      <w:proofErr w:type="spellStart"/>
      <w:r>
        <w:rPr>
          <w:rFonts w:cs="Times New Roman"/>
        </w:rPr>
        <w:t>Koblenza</w:t>
      </w:r>
      <w:proofErr w:type="spellEnd"/>
      <w:r>
        <w:rPr>
          <w:rFonts w:cs="Times New Roman"/>
        </w:rPr>
        <w:t xml:space="preserve"> 2, 42000 Varaždin,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 4D VISION d.o.o., Kružna 6, 51000 Rijeka,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 KOREL d.o.o., Trgovačka 6, 10000 Zagreb,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 VLADIMIR MASTEN, Ulica Rade Končara 2, 40305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 xml:space="preserve">, 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VEDRAN BESTVINA, Ilirska 3, 31000 Osijek,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NEVEN KOS, Krste </w:t>
      </w:r>
      <w:proofErr w:type="spellStart"/>
      <w:r>
        <w:rPr>
          <w:rFonts w:cs="Times New Roman"/>
        </w:rPr>
        <w:t>Hegedušića</w:t>
      </w:r>
      <w:proofErr w:type="spellEnd"/>
      <w:r>
        <w:rPr>
          <w:rFonts w:cs="Times New Roman"/>
        </w:rPr>
        <w:t xml:space="preserve"> 72, 42000 Varaždin,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 IGOR JURIŠIĆ, Lozica 70, 20235 Lozica, 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proofErr w:type="spellStart"/>
      <w:r>
        <w:rPr>
          <w:rFonts w:cs="Times New Roman"/>
        </w:rPr>
        <w:t>KorBox</w:t>
      </w:r>
      <w:proofErr w:type="spellEnd"/>
      <w:r>
        <w:rPr>
          <w:rFonts w:cs="Times New Roman"/>
        </w:rPr>
        <w:t xml:space="preserve"> d.o.o., Trgovačka 6, 10000 Zagreb,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K2 KONCEPT d.o.o., Trgovačka 6, 10000 Zagreb,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LOVRO JUZBAŠIĆ, Ulica Zrinskih i Frankopana 17, 42000 Varaždin, 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MIROSLAV HORVAT, Ante Kovačića 22, 42000 Varaždin,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 ADRIA BONUS d.o.o., Partizanska 13, 52440 Poreč, </w:t>
      </w:r>
    </w:p>
    <w:p w:rsidRDefault="00E04362" w:rsidP="00E04362" w:rsidR="00E0436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KORENELIJA VERŠEC, Dr. Mije </w:t>
      </w:r>
      <w:proofErr w:type="spellStart"/>
      <w:r>
        <w:rPr>
          <w:rFonts w:cs="Times New Roman"/>
        </w:rPr>
        <w:t>Pupeka</w:t>
      </w:r>
      <w:proofErr w:type="spellEnd"/>
      <w:r>
        <w:rPr>
          <w:rFonts w:cs="Times New Roman"/>
        </w:rPr>
        <w:t xml:space="preserve"> 23, 33000 Virovitica,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 xml:space="preserve">. obrta PRIMA AG VIROVITICA, Trg kralja Petra Svačića 6, Virovitica, </w:t>
      </w:r>
    </w:p>
    <w:p w:rsidRDefault="00B960EC" w:rsidP="00B960EC" w:rsidR="00B960EC">
      <w:pPr>
        <w:spacing w:after="0"/>
        <w:ind w:left="284"/>
      </w:pPr>
      <w:r>
        <w:t>23.</w:t>
      </w:r>
      <w:r w:rsidR="00E04362">
        <w:t>DAMIR VERŠEC, Ulica Pavla Radića 1, 33000 Virovitica</w:t>
      </w:r>
      <w:r w:rsidR="00172203">
        <w:t>,</w:t>
      </w:r>
    </w:p>
    <w:p w:rsidRDefault="00B960EC" w:rsidP="00B960EC" w:rsidR="00AE649C" w:rsidRPr="00B76F3C">
      <w:pPr>
        <w:spacing w:after="0"/>
      </w:pPr>
      <w:r>
        <w:rPr>
          <w:rFonts w:cs="Times New Roman"/>
        </w:rPr>
        <w:t xml:space="preserve">    24.</w:t>
      </w:r>
      <w:r w:rsidR="00E04362" w:rsidRPr="00B960EC">
        <w:rPr>
          <w:rFonts w:cs="Times New Roman"/>
        </w:rPr>
        <w:t>MLADEN SKEJA, Frana Supila 48,42000 Varaždin</w:t>
      </w:r>
      <w:r w:rsidR="00E0436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2203">
        <w:rPr>
          <w:rFonts w:cs="Times New Roman"/>
        </w:rPr>
        <w:t>.</w:t>
      </w:r>
    </w:p>
    <w:sectPr w:rsidSect="00E0436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664" w:rsidP="00537B78" w:rsidR="00D60664">
      <w:r>
        <w:separator/>
      </w:r>
    </w:p>
  </w:endnote>
  <w:endnote w:id="0" w:type="continuationSeparator">
    <w:p w:rsidRDefault="00D60664" w:rsidP="00537B78" w:rsidR="00D60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7158099"/>
      <w:docPartObj>
        <w:docPartGallery w:val="Page Numbers (Bottom of Page)"/>
        <w:docPartUnique/>
      </w:docPartObj>
    </w:sdtPr>
    <w:sdtEndPr/>
    <w:sdtContent>
      <w:p w:rsidRDefault="00E04362" w:rsidR="00E0436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8FB">
          <w:t>7</w:t>
        </w:r>
        <w:r>
          <w:fldChar w:fldCharType="end"/>
        </w:r>
      </w:p>
    </w:sdtContent>
  </w:sdt>
  <w:p w:rsidRDefault="00E04362" w:rsidR="00E043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664" w:rsidP="00537B78" w:rsidR="00D60664">
      <w:r>
        <w:separator/>
      </w:r>
    </w:p>
  </w:footnote>
  <w:footnote w:id="0" w:type="continuationSeparator">
    <w:p w:rsidRDefault="00D60664" w:rsidP="00537B78" w:rsidR="00D606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362" w:rsidR="008333A9">
    <w:pPr>
      <w:pStyle w:val="Zaglavlje"/>
    </w:pPr>
    <w:r>
      <w:rPr>
        <w:rStyle w:val="PozadinaSvijetloCrvena"/>
        <w:shd w:fill="auto" w:color="auto" w:val="clear"/>
      </w:rPr>
      <w:t>Poslovni broj : 6 St-954/2016-113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6C65890"/>
    <w:multiLevelType w:val="hybridMultilevel"/>
    <w:tmpl w:val="88083F9A"/>
    <w:lvl w:tplc="365AA30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8E8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BFC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203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3AC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70A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35D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A00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4BD1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4B11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6F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920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0EC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664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8FB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362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16EA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0436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0436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0436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0436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263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St-954/2016-113</izvorni_sadrzaj>
    <derivirana_varijabla naziv="DomainObject.Oznaka_1">St-954/2016-113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  <item>Petra Samaržija, OIB 56920673614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  <item>Petra Samaržija, OIB 56920673614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  <item>Punomoćnik Ivica Škunca, punomoćnik Privredne banke Zagreb d.d.</item>
      <item>Petra Samaržija, Podvoljak 3, 51000 Rijeka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  <item>Punomoćnik Ivica Škunca, punomoćnik Privredne banke Zagreb d.d.</item>
      <item>Petra Samaržija, Podvoljak 3, 51000 Rijeka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  <item>Punomoćnik Ivica Škunca, punomoćnik Privredne banke Zagreb d.d.</item>
      <item>Petra Samaržija, OIB 56920673614, Podvoljak 3, 51000 Rijeka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  <item>Punomoćnik Ivica Škunca, punomoćnik Privredne banke Zagreb d.d.</item>
      <item>Petra Samaržija, OIB 56920673614, Podvoljak 3, 51000 Rijeka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  <item>Petra Samaržija, OIB 56920673614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  <item>Petra Samaržija, OIB 56920673614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St-954/2016-113</izvorni_sadrzaj>
    <derivirana_varijabla naziv="DomainObject.PoslovniBrojDokumenta_1">St-954/2016-113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  <item>Petra Samaržija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  <item>Punomoćnik Ivica Škunca, punomoćnik Privredne banke Zagreb d.d.</item>
      <item>Petra Samaržija, OIB 56920673614, Podvoljak 3,51000 Rijeka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  <item>Punomoćnik Ivica Škunca, punomoćnik Privredne banke Zagreb d.d.</item>
      <item>Petra Samaržija, OIB 56920673614, Podvoljak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75F0C-556F-4053-AB6B-FEB6C4752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2053</properties:Words>
  <properties:Characters>12775</properties:Characters>
  <properties:Lines>300</properties:Lines>
  <properties:Paragraphs>85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2018-09-26T08:57:00Z</cp:lastPrinted>
  <dcterms:modified xmlns:xsi="http://www.w3.org/2001/XMLSchema-instance" xsi:type="dcterms:W3CDTF">2018-09-26T09:21:00Z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St-954/2016-113 / Odluka - Zaključak (odluka_St-954_2016-113.docx)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