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8967" w14:paraId="9ca8967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0C7C17">
        <w:t>2927/2018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0C7C17">
        <w:t xml:space="preserve">EKO SEVER proizvodnja d.o.o., OIB: 04289266414, Zagreb, </w:t>
      </w:r>
      <w:proofErr w:type="spellStart"/>
      <w:r w:rsidR="000C7C17">
        <w:t>Vukomerečka</w:t>
      </w:r>
      <w:proofErr w:type="spellEnd"/>
      <w:r w:rsidR="000C7C17">
        <w:t xml:space="preserve"> cesta 4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0C7C17">
        <w:t>5</w:t>
      </w:r>
      <w:r w:rsidR="00840BE5">
        <w:t>. lipnja</w:t>
      </w:r>
      <w:r>
        <w:t xml:space="preserve"> 2019. u </w:t>
      </w:r>
      <w:r w:rsidR="000C7C17">
        <w:t>9</w:t>
      </w:r>
      <w:r w:rsidR="00505E23">
        <w:t>,</w:t>
      </w:r>
      <w:r w:rsidR="000C7C17">
        <w:t>30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443E35" w:rsidP="00BC60ED" w:rsidR="00443E35">
      <w:pPr>
        <w:jc w:val="both"/>
      </w:pPr>
      <w:r>
        <w:t>- predlagatelj,</w:t>
      </w:r>
    </w:p>
    <w:p w:rsidRDefault="000C7C17" w:rsidP="00BC60ED" w:rsidR="00443E35">
      <w:pPr>
        <w:jc w:val="both"/>
      </w:pPr>
      <w:r>
        <w:t>-dužnik po punomoćniku,</w:t>
      </w:r>
    </w:p>
    <w:p w:rsidRDefault="00443E35" w:rsidP="00BC60ED" w:rsidR="00443E35">
      <w:pPr>
        <w:jc w:val="both"/>
      </w:pPr>
      <w:r>
        <w:t>-zastupnik po zakonu dužnika,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443E35"/>
    <w:rsid w:val="00505E23"/>
    <w:rsid w:val="00637B07"/>
    <w:rsid w:val="006C4E53"/>
    <w:rsid w:val="00840BE5"/>
    <w:rsid w:val="00AD0479"/>
    <w:rsid w:val="00B54D0C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4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04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St-2927/2018</izvorni_sadrzaj>
    <derivirana_varijabla naziv="DomainObject.Predmet.OznakaBroj_1">St-2927/2018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SEVER proizvodnja d.o.o. zastupanog po punomoćniku Mario Sever; Alemka Šodan</izvorni_sadrzaj>
    <derivirana_varijabla naziv="DomainObject.Predmet.ProtustrankaFormated_1">  EKO SEVER proizvodnja d.o.o. zastupanog po punomoćniku Mario Sever; Alemka Šodan</derivirana_varijabla>
  </DomainObject.Predmet.ProtustrankaFormated>
  <DomainObject.Predmet.ProtustrankaFormatedOIB>
    <izvorni_sadrzaj>  EKO SEVER proizvodnja d.o.o., OIB 04289266414 zastupanog po punomoćniku Mario Sever; Alemka Šodan</izvorni_sadrzaj>
    <derivirana_varijabla naziv="DomainObject.Predmet.ProtustrankaFormatedOIB_1">  EKO SEVER proizvodnja d.o.o., OIB 04289266414 zastupanog po punomoćniku Mario Sever; Alemka Šodan</derivirana_varijabla>
  </DomainObject.Predmet.ProtustrankaFormatedOIB>
  <DomainObject.Predmet.ProtustrankaFormatedWithAdress>
    <izvorni_sadrzaj> EKO SEVER proizvodnja d.o.o., Vukomerečka cesta 4, 10000 Zagreb zastupanog po punomoćniku Mario Sever; Alemka Šodan</izvorni_sadrzaj>
    <derivirana_varijabla naziv="DomainObject.Predmet.ProtustrankaFormatedWithAdress_1"> EKO SEVER proizvodnja d.o.o., Vukomerečka cesta 4, 10000 Zagreb zastupanog po punomoćniku Mario Sever; Alemka Šodan</derivirana_varijabla>
  </DomainObject.Predmet.ProtustrankaFormatedWithAdress>
  <DomainObject.Predmet.ProtustrankaFormatedWithAdressOIB>
    <izvorni_sadrzaj> EKO SEVER proizvodnja d.o.o., OIB 04289266414, Vukomerečka cesta 4, 10000 Zagreb zastupanog po punomoćniku Mario Sever; Alemka Šodan</izvorni_sadrzaj>
    <derivirana_varijabla naziv="DomainObject.Predmet.ProtustrankaFormatedWithAdressOIB_1"> EKO SEVER proizvodnja d.o.o., OIB 04289266414, Vukomerečka cesta 4, 10000 Zagreb zastupanog po punomoćniku Mario Sever; Alemka Šodan</derivirana_varijabla>
  </DomainObject.Predmet.ProtustrankaFormatedWithAdressOIB>
  <DomainObject.Predmet.ProtustrankaWithAdress>
    <izvorni_sadrzaj>EKO SEVER proizvodnja d.o.o. Vukomerečka cesta 4, 10000 Zagreb</izvorni_sadrzaj>
    <derivirana_varijabla naziv="DomainObject.Predmet.ProtustrankaWithAdress_1">EKO SEVER proizvodnja d.o.o. Vukomerečka cesta 4, 10000 Zagreb</derivirana_varijabla>
  </DomainObject.Predmet.ProtustrankaWithAdress>
  <DomainObject.Predmet.ProtustrankaWithAdressOIB>
    <izvorni_sadrzaj>EKO SEVER proizvodnja d.o.o., OIB 04289266414, Vukomerečka cesta 4, 10000 Zagreb</izvorni_sadrzaj>
    <derivirana_varijabla naziv="DomainObject.Predmet.ProtustrankaWithAdressOIB_1">EKO SEVER proizvodnja d.o.o., OIB 04289266414, Vukomerečka cesta 4, 10000 Zagreb</derivirana_varijabla>
  </DomainObject.Predmet.ProtustrankaWithAdressOIB>
  <DomainObject.Predmet.ProtustrankaNazivFormated>
    <izvorni_sadrzaj>EKO SEVER proizvodnja d.o.o.</izvorni_sadrzaj>
    <derivirana_varijabla naziv="DomainObject.Predmet.ProtustrankaNazivFormated_1">EKO SEVER proizvodnja d.o.o.</derivirana_varijabla>
  </DomainObject.Predmet.ProtustrankaNazivFormated>
  <DomainObject.Predmet.ProtustrankaNazivFormatedOIB>
    <izvorni_sadrzaj>EKO SEVER proizvodnja d.o.o., OIB 04289266414</izvorni_sadrzaj>
    <derivirana_varijabla naziv="DomainObject.Predmet.ProtustrankaNazivFormatedOIB_1">EKO SEVER proizvodnja d.o.o., OIB 04289266414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SEVER proizvodnja d.o.o. zastupanog po punomoćniku Mario Sever; Alemka Šodan</item>
    </izvorni_sadrzaj>
    <derivirana_varijabla naziv="DomainObject.Predmet.ProtuStrankaListFormated_1">
      <item>EKO SEVER proizvodnja d.o.o. zastupanog po punomoćniku Mario Sever; Alemka Šodan</item>
    </derivirana_varijabla>
  </DomainObject.Predmet.ProtuStrankaListFormated>
  <DomainObject.Predmet.ProtuStrankaListFormatedOIB>
    <izvorni_sadrzaj>
      <item>EKO SEVER proizvodnja d.o.o., OIB 04289266414 zastupanog po punomoćniku Mario Sever; Alemka Šodan</item>
    </izvorni_sadrzaj>
    <derivirana_varijabla naziv="DomainObject.Predmet.ProtuStrankaListFormatedOIB_1">
      <item>EKO SEVER proizvodnja d.o.o., OIB 04289266414 zastupanog po punomoćniku Mario Sever; Alemka Šodan</item>
    </derivirana_varijabla>
  </DomainObject.Predmet.ProtuStrankaListFormatedOIB>
  <DomainObject.Predmet.ProtuStrankaListFormatedWithAdress>
    <izvorni_sadrzaj>
      <item>EKO SEVER proizvodnja d.o.o., Vukomerečka cesta 4, 10000 Zagreb zastupanog po punomoćniku Mario Sever; Alemka Šodan</item>
    </izvorni_sadrzaj>
    <derivirana_varijabla naziv="DomainObject.Predmet.ProtuStrankaListFormatedWithAdress_1">
      <item>EKO SEVER proizvodnja d.o.o., Vukomerečka cesta 4, 10000 Zagreb zastupanog po punomoćniku Mario Sever; Alemka Šodan</item>
    </derivirana_varijabla>
  </DomainObject.Predmet.ProtuStrankaListFormatedWithAdress>
  <DomainObject.Predmet.ProtuStrankaListFormatedWithAdressOIB>
    <izvorni_sadrzaj>
      <item>EKO SEVER proizvodnja d.o.o., OIB 04289266414, Vukomerečka cesta 4, 10000 Zagreb zastupanog po punomoćniku Mario Sever; Alemka Šodan</item>
    </izvorni_sadrzaj>
    <derivirana_varijabla naziv="DomainObject.Predmet.ProtuStrankaListFormatedWithAdressOIB_1">
      <item>EKO SEVER proizvodnja d.o.o., OIB 04289266414, Vukomerečka cesta 4, 10000 Zagreb zastupanog po punomoćniku Mario Sever; Alemka Šodan</item>
    </derivirana_varijabla>
  </DomainObject.Predmet.ProtuStrankaListFormatedWithAdressOIB>
  <DomainObject.Predmet.ProtuStrankaListNazivFormated>
    <izvorni_sadrzaj>
      <item>EKO SEVER proizvodnja d.o.o.</item>
    </izvorni_sadrzaj>
    <derivirana_varijabla naziv="DomainObject.Predmet.ProtuStrankaListNazivFormated_1">
      <item>EKO SEVER proizvodnja d.o.o.</item>
    </derivirana_varijabla>
  </DomainObject.Predmet.ProtuStrankaListNazivFormated>
  <DomainObject.Predmet.ProtuStrankaListNazivFormatedOIB>
    <izvorni_sadrzaj>
      <item>EKO SEVER proizvodnja d.o.o., OIB 04289266414</item>
    </izvorni_sadrzaj>
    <derivirana_varijabla naziv="DomainObject.Predmet.ProtuStrankaListNazivFormatedOIB_1">
      <item>EKO SEVER proizvodnja d.o.o., OIB 04289266414</item>
    </derivirana_varijabla>
  </DomainObject.Predmet.ProtuStrankaListNazivFormatedOIB>
  <DomainObject.Predmet.OstaliListFormated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>
  <DomainObject.Predmet.OstaliListFormatedOIB>
    <izvorni_sadrzaj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izvorni_sadrzaj>
    <derivirana_varijabla naziv="DomainObject.Predmet.OstaliListFormatedOIB_1">
      <item>Mario Sever punomoćnik sudionika u postupku EKO SEVER proizvodnja d.o.o.</item>
      <item>Zagrebačka banka d.d.</item>
      <item>Partner banka d.d. Zagreb</item>
      <item>Alemka Šodan punomoćnik sudionika u postupku EKO SEVER proizvodnja d.o.o.</item>
    </derivirana_varijabla>
  </DomainObject.Predmet.OstaliListFormatedOIB>
  <DomainObject.Predmet.OstaliListFormatedWithAdress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>
  <DomainObject.Predmet.OstaliListFormatedWithAdressOIB>
    <izvorni_sadrzaj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izvorni_sadrzaj>
    <derivirana_varijabla naziv="DomainObject.Predmet.OstaliListFormatedWithAdressOIB_1">
      <item>Mario Sever, Vukomerečka cesta 4, 10000 Zagreb punomoćnik sudionika u postupku EKO SEVER proizvodnja d.o.o.</item>
      <item>Zagrebačka banka d.d., Trg bana Josipa Jelačića 10, 10000 Zagreb</item>
      <item>Partner banka d.d. Zagreb, Vončinina 2, 10000 Zagreb</item>
      <item>Alemka Šodan, Masarykova 10, 10000 Zagreb punomoćnik sudionika u postupku EKO SEVER proizvodnja d.o.o.</item>
    </derivirana_varijabla>
  </DomainObject.Predmet.OstaliListFormatedWithAdressOIB>
  <DomainObject.Predmet.OstaliListNazivFormated>
    <izvorni_sadrzaj>
      <item>Mario Sever</item>
      <item>Zagrebačka banka d.d.</item>
      <item>Partner banka d.d. Zagreb</item>
      <item>Alemka Šodan</item>
    </izvorni_sadrzaj>
    <derivirana_varijabla naziv="DomainObject.Predmet.OstaliListNazivFormated_1">
      <item>Mario Sever</item>
      <item>Zagrebačka banka d.d.</item>
      <item>Partner banka d.d. Zagreb</item>
      <item>Alemka Šodan</item>
    </derivirana_varijabla>
  </DomainObject.Predmet.OstaliListNazivFormated>
  <DomainObject.Predmet.OstaliListNazivFormatedOIB>
    <izvorni_sadrzaj>
      <item>Mario Sever</item>
      <item>Zagrebačka banka d.d.</item>
      <item>Partner banka d.d. Zagreb</item>
      <item>Alemka Šodan</item>
    </izvorni_sadrzaj>
    <derivirana_varijabla naziv="DomainObject.Predmet.OstaliListNazivFormatedOIB_1">
      <item>Mario Sever</item>
      <item>Zagrebačka banka d.d.</item>
      <item>Partner banka d.d. Zagreb</item>
      <item>Alemka Šodan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SEVER proizvodnja d.o.o.</izvorni_sadrzaj>
    <derivirana_varijabla naziv="DomainObject.Predmet.ProtustrankaIDrugi_1">EKO SEVER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SEVER proizvodnja d.o.o., OIB 04289266414, Vukomerečka cesta 4, 10000 Zagreb</izvorni_sadrzaj>
    <derivirana_varijabla naziv="DomainObject.Predmet.ProtustrankaIDrugiAdressOIB_1">EKO SEVER proizvodnja d.o.o., OIB 04289266414, Vukomerečka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SEVER proizvodnja d.o.o.</item>
      <item>Mario Sever</item>
      <item>Zagrebačka banka d.d.</item>
      <item>Partner banka d.d. Zagreb</item>
      <item>Alemka Šodan</item>
    </izvorni_sadrzaj>
    <derivirana_varijabla naziv="DomainObject.Predmet.SudioniciListNaziv_1">
      <item>FINA Regionalni centar Zagreb</item>
      <item>EKO SEVER proizvodnja d.o.o.</item>
      <item>Mario Sever</item>
      <item>Zagrebačka banka d.d.</item>
      <item>Partner banka d.d. Zagreb</item>
      <item>Alemka Šodan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izvorni_sadrzaj>
    <derivirana_varijabla naziv="DomainObject.Predmet.SudioniciListAdressOIB_1">
      <item>FINA Regionalni centar Zagreb, OIB 85821130368, Trg svibanjskih žrtava 1995. 1,10000 Zagreb</item>
      <item>EKO SEVER proizvodnja d.o.o., OIB 04289266414, Vukomerečka cesta 4,10000 Zagreb</item>
      <item>Mario Sever, Vukomerečka cesta 4,10000 Zagreb</item>
      <item>Zagrebačka banka d.d., Trg bana Josipa Jelačića 10,10000 Zagreb</item>
      <item>Partner banka d.d. Zagreb, Vončinina 2,10000 Zagreb</item>
      <item>Alemka Šodan,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04289266414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04289266414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St-2927/2018-7</izvorni_sadrzaj>
    <derivirana_varijabla naziv="DomainObject.PredzadnjaOdlukaIzPredmeta.Oznaka_1">St-2927/2018-7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167</properties:Words>
  <properties:Characters>815</properties:Characters>
  <properties:Lines>36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2019-05-23T07:12:00Z</dcterms:created>
  <dc:creator>Danijela Uzelac</dc:creator>
  <cp:lastModifiedBy>Katarina Franjić</cp:lastModifiedBy>
  <dcterms:modified xmlns:xsi="http://www.w3.org/2001/XMLSchema-instance" xsi:type="dcterms:W3CDTF">2019-05-23T07:14:00Z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(st-2927-18.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