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ccb0" w14:paraId="cb8ccb0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094F96">
        <w:t>43</w:t>
      </w:r>
      <w:r w:rsidR="00CC6771">
        <w:t>5</w:t>
      </w:r>
      <w:r w:rsidR="00946625">
        <w:t>/16-</w:t>
      </w:r>
      <w:r w:rsidR="00CD3382">
        <w:t>1</w:t>
      </w:r>
      <w:r w:rsidR="00CC6771">
        <w:t>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CC6771">
        <w:t>DUMBROVSKY d.o.o., Lozovac, Konjevrate, Krnići Donji 71 A,</w:t>
      </w:r>
      <w:r w:rsidR="00CC6771" w:rsidRPr="007A679F">
        <w:t xml:space="preserve"> OIB: </w:t>
      </w:r>
      <w:r w:rsidR="00CC6771">
        <w:t>27524537454</w:t>
      </w:r>
      <w:r w:rsidRPr="00EF7C9A">
        <w:t xml:space="preserve">, dana </w:t>
      </w:r>
      <w:r w:rsidR="00034AAA">
        <w:t>18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C04F1E" w:rsidP="004E7C7C" w:rsidR="00BE6E59">
      <w:pPr>
        <w:pStyle w:val="Odlomakpopisa"/>
        <w:numPr>
          <w:ilvl w:val="0"/>
          <w:numId w:val="3"/>
        </w:numPr>
        <w:ind w:firstLine="540" w:left="0"/>
        <w:jc w:val="both"/>
      </w:pPr>
      <w:r>
        <w:t>F</w:t>
      </w:r>
      <w:r w:rsidRPr="005F16A5">
        <w:t>rane Zvonimir Negro, Miroslava Krleže 3c, Zadar, datum rođenja: 02. siječnja 1941. godine, mjesto rođenja: Ražanac, broj osobne iskaznice: 100342475, izdana od strane: PU Zadarska, OIB: 59618330195,</w:t>
      </w:r>
      <w:r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CC6771">
        <w:t>DUMBROVSKY d.o.o., Lozovac, Konjevrate, Krnići Donji 71 A,</w:t>
      </w:r>
      <w:r w:rsidR="00CC6771" w:rsidRPr="007A679F">
        <w:t xml:space="preserve"> OIB: </w:t>
      </w:r>
      <w:r w:rsidR="00CC6771">
        <w:t>27524537454.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CC6771">
        <w:t>DUMBROVSKY d.o.o., Lozovac, Konjevrate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034AAA">
        <w:t>18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F7184C" w:rsidP="00F7184C" w:rsidR="00F7184C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F7184C" w:rsidP="00F7184C" w:rsidR="00F7184C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F7184C" w:rsidP="00F7184C" w:rsidR="00F7184C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42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094F96">
          <w:t>43</w:t>
        </w:r>
        <w:r w:rsidR="00CC6771">
          <w:t>5</w:t>
        </w:r>
        <w:r w:rsidR="00034AAA">
          <w:t>/16-</w:t>
        </w:r>
        <w:r w:rsidR="00CD3382">
          <w:t>1</w:t>
        </w:r>
        <w:r w:rsidR="00CC6771">
          <w:t>1</w:t>
        </w:r>
      </w:p>
      <w:p w:rsidRDefault="00E12FEA" w:rsidP="009C0FF2" w:rsidR="00E12FEA" w:rsidRPr="00EF7C9A">
        <w:pPr>
          <w:jc w:val="right"/>
        </w:pPr>
      </w:p>
      <w:p w:rsidRDefault="00210426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4AAA"/>
    <w:rsid w:val="00077BD9"/>
    <w:rsid w:val="0008053D"/>
    <w:rsid w:val="00094F96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10426"/>
    <w:rsid w:val="00243782"/>
    <w:rsid w:val="00281BC7"/>
    <w:rsid w:val="002C303A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3D7F06"/>
    <w:rsid w:val="00453E80"/>
    <w:rsid w:val="00474A81"/>
    <w:rsid w:val="004A1BFA"/>
    <w:rsid w:val="004B768C"/>
    <w:rsid w:val="004E7C7C"/>
    <w:rsid w:val="004F1515"/>
    <w:rsid w:val="00515656"/>
    <w:rsid w:val="00531CC9"/>
    <w:rsid w:val="00563127"/>
    <w:rsid w:val="005A2E2A"/>
    <w:rsid w:val="005D103B"/>
    <w:rsid w:val="00665069"/>
    <w:rsid w:val="006727A0"/>
    <w:rsid w:val="006A6847"/>
    <w:rsid w:val="007002A2"/>
    <w:rsid w:val="007042E6"/>
    <w:rsid w:val="0074396A"/>
    <w:rsid w:val="00775B04"/>
    <w:rsid w:val="007B6657"/>
    <w:rsid w:val="007C75BF"/>
    <w:rsid w:val="007E01F3"/>
    <w:rsid w:val="007E7DF1"/>
    <w:rsid w:val="007F26FC"/>
    <w:rsid w:val="0083540F"/>
    <w:rsid w:val="00842CEB"/>
    <w:rsid w:val="00855ABC"/>
    <w:rsid w:val="00881A15"/>
    <w:rsid w:val="008D09A4"/>
    <w:rsid w:val="008F03DE"/>
    <w:rsid w:val="008F3AD6"/>
    <w:rsid w:val="00932520"/>
    <w:rsid w:val="00946625"/>
    <w:rsid w:val="009956DD"/>
    <w:rsid w:val="009B4456"/>
    <w:rsid w:val="009C0FF2"/>
    <w:rsid w:val="009F62F2"/>
    <w:rsid w:val="00A147DB"/>
    <w:rsid w:val="00A520DC"/>
    <w:rsid w:val="00A5292A"/>
    <w:rsid w:val="00A63B4A"/>
    <w:rsid w:val="00A864F8"/>
    <w:rsid w:val="00AB08B3"/>
    <w:rsid w:val="00AE4252"/>
    <w:rsid w:val="00B310F0"/>
    <w:rsid w:val="00BA7CDC"/>
    <w:rsid w:val="00BB4F73"/>
    <w:rsid w:val="00BE6E59"/>
    <w:rsid w:val="00C02FA1"/>
    <w:rsid w:val="00C04F1E"/>
    <w:rsid w:val="00C159BB"/>
    <w:rsid w:val="00C34253"/>
    <w:rsid w:val="00C85781"/>
    <w:rsid w:val="00C9120F"/>
    <w:rsid w:val="00CC6771"/>
    <w:rsid w:val="00CD3382"/>
    <w:rsid w:val="00CE3B26"/>
    <w:rsid w:val="00D42B58"/>
    <w:rsid w:val="00E12FEA"/>
    <w:rsid w:val="00E86E81"/>
    <w:rsid w:val="00E86F87"/>
    <w:rsid w:val="00E9550E"/>
    <w:rsid w:val="00EB1A94"/>
    <w:rsid w:val="00EB3FAB"/>
    <w:rsid w:val="00EF7C9A"/>
    <w:rsid w:val="00F046B4"/>
    <w:rsid w:val="00F7184C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0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4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4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4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4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0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4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4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4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4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St-435/2016</izvorni_sadrzaj>
    <derivirana_varijabla naziv="DomainObject.Predmet.OznakaBroj_1">St-435/2016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DUMBROVSKY društvo s ograničenom odgovornošću za građevinarstvo i usluge</izvorni_sadrzaj>
    <derivirana_varijabla naziv="DomainObject.Predmet.ProtustrankaFormated_1">  DUMBROVSKY društvo s ograničenom odgovornošću za građevinarstvo i usluge</derivirana_varijabla>
  </DomainObject.Predmet.ProtustrankaFormated>
  <DomainObject.Predmet.ProtustrankaFormatedOIB>
    <izvorni_sadrzaj>  DUMBROVSKY društvo s ograničenom odgovornošću za građevinarstvo i usluge, OIB 27524537454</izvorni_sadrzaj>
    <derivirana_varijabla naziv="DomainObject.Predmet.ProtustrankaFormatedOIB_1">  DUMBROVSKY društvo s ograničenom odgovornošću za građevinarstvo i usluge, OIB 27524537454</derivirana_varijabla>
  </DomainObject.Predmet.ProtustrankaFormatedOIB>
  <DomainObject.Predmet.ProtustrankaFormatedWithAdress>
    <izvorni_sadrzaj> DUMBROVSKY društvo s ograničenom odgovornošću za građevinarstvo i usluge, Krnići Donji 71 A, 22221 Lozovac , 22221 Konjevrate</izvorni_sadrzaj>
    <derivirana_varijabla naziv="DomainObject.Predmet.ProtustrankaFormatedWithAdress_1"> DUMBROVSKY društvo s ograničenom odgovornošću za građevinarstvo i usluge, Krnići Donji 71 A, 22221 Lozovac , 22221 Konjevrate</derivirana_varijabla>
  </DomainObject.Predmet.ProtustrankaFormatedWithAdress>
  <DomainObject.Predmet.ProtustrankaFormatedWithAdressOIB>
    <izvorni_sadrzaj> DUMBROVSKY društvo s ograničenom odgovornošću za građevinarstvo i usluge, OIB 27524537454, Krnići Donji 71 A, 22221 Lozovac , 22221 Konjevrate</izvorni_sadrzaj>
    <derivirana_varijabla naziv="DomainObject.Predmet.ProtustrankaFormatedWithAdressOIB_1"> DUMBROVSKY društvo s ograničenom odgovornošću za građevinarstvo i usluge, OIB 27524537454, Krnići Donji 71 A, 22221 Lozovac , 22221 Konjevrate</derivirana_varijabla>
  </DomainObject.Predmet.ProtustrankaFormatedWithAdressOIB>
  <DomainObject.Predmet.ProtustrankaWithAdress>
    <izvorni_sadrzaj>DUMBROVSKY društvo s ograničenom odgovornošću za građevinarstvo i usluge Krnići Donji 71 A, 22221 Lozovac , 22221 Konjevrate</izvorni_sadrzaj>
    <derivirana_varijabla naziv="DomainObject.Predmet.ProtustrankaWithAdress_1">DUMBROVSKY društvo s ograničenom odgovornošću za građevinarstvo i usluge Krnići Donji 71 A, 22221 Lozovac , 22221 Konjevrate</derivirana_varijabla>
  </DomainObject.Predmet.ProtustrankaWithAdress>
  <DomainObject.Predmet.ProtustrankaWithAdressOIB>
    <izvorni_sadrzaj>DUMBROVSKY društvo s ograničenom odgovornošću za građevinarstvo i usluge, OIB 27524537454, Krnići Donji 71 A, 22221 Lozovac , 22221 Konjevrate</izvorni_sadrzaj>
    <derivirana_varijabla naziv="DomainObject.Predmet.ProtustrankaWithAdressOIB_1">DUMBROVSKY društvo s ograničenom odgovornošću za građevinarstvo i usluge, OIB 27524537454, Krnići Donji 71 A, 22221 Lozovac , 22221 Konjevrate</derivirana_varijabla>
  </DomainObject.Predmet.ProtustrankaWithAdressOIB>
  <DomainObject.Predmet.ProtustrankaNazivFormated>
    <izvorni_sadrzaj>DUMBROVSKY društvo s ograničenom odgovornošću za građevinarstvo i usluge</izvorni_sadrzaj>
    <derivirana_varijabla naziv="DomainObject.Predmet.ProtustrankaNazivFormated_1">DUMBROVSKY društvo s ograničenom odgovornošću za građevinarstvo i usluge</derivirana_varijabla>
  </DomainObject.Predmet.ProtustrankaNazivFormated>
  <DomainObject.Predmet.ProtustrankaNazivFormatedOIB>
    <izvorni_sadrzaj>DUMBROVSKY društvo s ograničenom odgovornošću za građevinarstvo i usluge, OIB 27524537454</izvorni_sadrzaj>
    <derivirana_varijabla naziv="DomainObject.Predmet.ProtustrankaNazivFormatedOIB_1">DUMBROVSKY društvo s ograničenom odgovornošću za građevinarstvo i usluge, OIB 27524537454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DUMBROVSKY društvo s ograničenom odgovornošću za građevinarstvo i usluge</item>
    </izvorni_sadrzaj>
    <derivirana_varijabla naziv="DomainObject.Predmet.ProtuStrankaListFormated_1">
      <item>DUMBROVSKY društvo s ograničenom odgovornošću za građevinarstvo i usluge</item>
    </derivirana_varijabla>
  </DomainObject.Predmet.ProtuStrankaListFormated>
  <DomainObject.Predmet.ProtuStrankaListFormatedOIB>
    <izvorni_sadrzaj>
      <item>DUMBROVSKY društvo s ograničenom odgovornošću za građevinarstvo i usluge, OIB 27524537454</item>
    </izvorni_sadrzaj>
    <derivirana_varijabla naziv="DomainObject.Predmet.ProtuStrankaListFormatedOIB_1">
      <item>DUMBROVSKY društvo s ograničenom odgovornošću za građevinarstvo i usluge, OIB 27524537454</item>
    </derivirana_varijabla>
  </DomainObject.Predmet.ProtuStrankaListFormatedOIB>
  <DomainObject.Predmet.ProtuStrankaListFormatedWithAdress>
    <izvorni_sadrzaj>
      <item>DUMBROVSKY društvo s ograničenom odgovornošću za građevinarstvo i usluge, Krnići Donji 71 A, 22221 Lozovac , 22221 Konjevrate</item>
    </izvorni_sadrzaj>
    <derivirana_varijabla naziv="DomainObject.Predmet.ProtuStrankaListFormatedWithAdress_1">
      <item>DUMBROVSKY društvo s ograničenom odgovornošću za građevinarstvo i usluge, Krnići Donji 71 A, 22221 Lozovac , 22221 Konjevrate</item>
    </derivirana_varijabla>
  </DomainObject.Predmet.ProtuStrankaListFormatedWithAdress>
  <DomainObject.Predmet.ProtuStrankaListFormatedWithAdressOIB>
    <izvorni_sadrzaj>
      <item>DUMBROVSKY društvo s ograničenom odgovornošću za građevinarstvo i usluge, OIB 27524537454, Krnići Donji 71 A, 22221 Lozovac , 22221 Konjevrate</item>
    </izvorni_sadrzaj>
    <derivirana_varijabla naziv="DomainObject.Predmet.ProtuStrankaListFormatedWithAdressOIB_1">
      <item>DUMBROVSKY društvo s ograničenom odgovornošću za građevinarstvo i usluge, OIB 27524537454, Krnići Donji 71 A, 22221 Lozovac , 22221 Konjevrate</item>
    </derivirana_varijabla>
  </DomainObject.Predmet.ProtuStrankaListFormatedWithAdressOIB>
  <DomainObject.Predmet.ProtuStrankaListNazivFormated>
    <izvorni_sadrzaj>
      <item>DUMBROVSKY društvo s ograničenom odgovornošću za građevinarstvo i usluge</item>
    </izvorni_sadrzaj>
    <derivirana_varijabla naziv="DomainObject.Predmet.ProtuStrankaListNazivFormated_1">
      <item>DUMBROVSKY društvo s ograničenom odgovornošću za građevinarstvo i usluge</item>
    </derivirana_varijabla>
  </DomainObject.Predmet.ProtuStrankaListNazivFormated>
  <DomainObject.Predmet.ProtuStrankaListNazivFormatedOIB>
    <izvorni_sadrzaj>
      <item>DUMBROVSKY društvo s ograničenom odgovornošću za građevinarstvo i usluge, OIB 27524537454</item>
    </izvorni_sadrzaj>
    <derivirana_varijabla naziv="DomainObject.Predmet.ProtuStrankaListNazivFormatedOIB_1">
      <item>DUMBROVSKY društvo s ograničenom odgovornošću za građevinarstvo i usluge, OIB 27524537454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DUMBROVSKY društvo s ograničenom odgovornošću za građevinarstvo i usluge</izvorni_sadrzaj>
    <derivirana_varijabla naziv="DomainObject.Predmet.ProtustrankaIDrugi_1">DUMBROVSKY društvo s ograničenom odgovornošću za građevinarstvo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DUMBROVSKY društvo s ograničenom odgovornošću za građevinarstvo i usluge, OIB 27524537454, Krnići Donji 71 A, 22221 Lozovac , 22221 Konjevrate</izvorni_sadrzaj>
    <derivirana_varijabla naziv="DomainObject.Predmet.ProtustrankaIDrugiAdressOIB_1">DUMBROVSKY društvo s ograničenom odgovornošću za građevinarstvo i usluge, OIB 27524537454, Krnići Donji 71 A, 22221 Lozovac , 22221 Konjevrate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DUMBROVSKY društvo s ograničenom odgovornošću za građevinarstvo i usluge</item>
    </izvorni_sadrzaj>
    <derivirana_varijabla naziv="DomainObject.Predmet.SudioniciListNaziv_1">
      <item>FINA - Podružnica Šibenik</item>
      <item>DUMBROVSKY društvo s ograničenom odgovornošću za građevinarstvo i usluge</item>
    </derivirana_varijabla>
  </DomainObject.Predmet.SudioniciListNaziv>
  <DomainObject.Predmet.SudioniciListAdressOIB>
    <izvorni_sadrzaj>
      <item>FINA - Podružnica Šibenik, OIB 85821130368, Perivoj L. Marune 1,22000 Šibenik</item>
      <item>DUMBROVSKY društvo s ograničenom odgovornošću za građevinarstvo i usluge, OIB 27524537454, Krnići Donji 71 A, 22221 Lozovac ,22221 Konjevrate</item>
    </izvorni_sadrzaj>
    <derivirana_varijabla naziv="DomainObject.Predmet.SudioniciListAdressOIB_1">
      <item>FINA - Podružnica Šibenik, OIB 85821130368, Perivoj L. Marune 1,22000 Šibenik</item>
      <item>DUMBROVSKY društvo s ograničenom odgovornošću za građevinarstvo i usluge, OIB 27524537454, Krnići Donji 71 A, 22221 Lozovac ,22221 Konjevrate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27524537454</item>
    </izvorni_sadrzaj>
    <derivirana_varijabla naziv="DomainObject.Predmet.SudioniciListNazivOIB_1">
      <item>, OIB 85821130368</item>
      <item>, OIB 27524537454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353</properties:Words>
  <properties:Characters>1906</properties:Characters>
  <properties:Lines>65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2016-04-18T10:17:00Z</dcterms:created>
  <dc:creator>Ardena Bajlo</dc:creator>
  <cp:lastModifiedBy>wsadmin</cp:lastModifiedBy>
  <cp:lastPrinted>2016-04-20T13:46:00Z</cp:lastPrinted>
  <dcterms:modified xmlns:xsi="http://www.w3.org/2001/XMLSchema-instance" xsi:type="dcterms:W3CDTF">2016-04-21T09:35:00Z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