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ad6e" w14:paraId="462ad6e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BF45DB">
        <w:rPr>
          <w:rFonts w:cs="Times New Roman" w:eastAsia="Times New Roman" w:hAnsi="Times New Roman" w:ascii="Times New Roman"/>
          <w:sz w:val="24"/>
          <w:szCs w:val="24"/>
          <w:lang w:eastAsia="hr-HR"/>
        </w:rPr>
        <w:t>8607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BF45DB">
        <w:rPr>
          <w:rFonts w:cs="Times New Roman" w:eastAsia="Times New Roman" w:hAnsi="Times New Roman" w:ascii="Times New Roman"/>
          <w:sz w:val="24"/>
          <w:szCs w:val="24"/>
          <w:lang w:eastAsia="hr-HR"/>
        </w:rPr>
        <w:t>8607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45DB" w:rsidRPr="00BF45DB">
        <w:rPr>
          <w:rFonts w:cs="Times New Roman" w:eastAsia="Times New Roman" w:hAnsi="Times New Roman" w:ascii="Times New Roman"/>
          <w:sz w:val="24"/>
          <w:szCs w:val="24"/>
          <w:lang w:eastAsia="hr-HR"/>
        </w:rPr>
        <w:t>MATIJA ŠOŠTARIĆ j.d.o.o. za usluge, Zagreb, Lukoranska 36, MBS:080851171, OIB:78773772784</w:t>
      </w:r>
      <w:r w:rsidR="00EB1367" w:rsidRPr="00EB136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E6F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1. rujna</w:t>
      </w:r>
      <w:r w:rsidR="000F76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BF45DB">
        <w:rPr>
          <w:rFonts w:cs="Times New Roman" w:eastAsia="Times New Roman" w:hAnsi="Times New Roman" w:ascii="Times New Roman"/>
          <w:sz w:val="24"/>
          <w:szCs w:val="24"/>
          <w:lang w:eastAsia="hr-HR"/>
        </w:rPr>
        <w:t>24.051,15</w:t>
      </w:r>
      <w:r w:rsidR="00D632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01029C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01029C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01029C" w:rsidP="008C712F" w:rsidR="0001029C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1029C"/>
    <w:rsid w:val="000E6FD7"/>
    <w:rsid w:val="000F76C7"/>
    <w:rsid w:val="001F53E5"/>
    <w:rsid w:val="002A0312"/>
    <w:rsid w:val="002B63E9"/>
    <w:rsid w:val="003A3787"/>
    <w:rsid w:val="003A53C5"/>
    <w:rsid w:val="003D0369"/>
    <w:rsid w:val="004E57B6"/>
    <w:rsid w:val="005374F7"/>
    <w:rsid w:val="00577106"/>
    <w:rsid w:val="006F5CFB"/>
    <w:rsid w:val="00775EC2"/>
    <w:rsid w:val="008C712F"/>
    <w:rsid w:val="00A04FCB"/>
    <w:rsid w:val="00AE0C19"/>
    <w:rsid w:val="00B519FA"/>
    <w:rsid w:val="00BD20BD"/>
    <w:rsid w:val="00BD2AAE"/>
    <w:rsid w:val="00BF45DB"/>
    <w:rsid w:val="00D23843"/>
    <w:rsid w:val="00D307D7"/>
    <w:rsid w:val="00D632E1"/>
    <w:rsid w:val="00DA4ED3"/>
    <w:rsid w:val="00E44CFB"/>
    <w:rsid w:val="00EB1367"/>
    <w:rsid w:val="00EB19CF"/>
    <w:rsid w:val="00EB30A5"/>
    <w:rsid w:val="00FC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0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29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029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029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029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0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2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02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02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02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8607</izvorni_sadrzaj>
    <derivirana_varijabla naziv="DomainObject.Predmet.Broj_1">8607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St-8607/2015</izvorni_sadrzaj>
    <derivirana_varijabla naziv="DomainObject.Predmet.OznakaBroj_1">St-8607/2015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MATIJA ŠOŠTARIĆ j.d.o.o.</izvorni_sadrzaj>
    <derivirana_varijabla naziv="DomainObject.Predmet.ProtustrankaFormated_1">  MATIJA ŠOŠTARIĆ j.d.o.o.</derivirana_varijabla>
  </DomainObject.Predmet.ProtustrankaFormated>
  <DomainObject.Predmet.ProtustrankaFormatedOIB>
    <izvorni_sadrzaj>  MATIJA ŠOŠTARIĆ j.d.o.o., OIB 78773772784</izvorni_sadrzaj>
    <derivirana_varijabla naziv="DomainObject.Predmet.ProtustrankaFormatedOIB_1">  MATIJA ŠOŠTARIĆ j.d.o.o., OIB 78773772784</derivirana_varijabla>
  </DomainObject.Predmet.ProtustrankaFormatedOIB>
  <DomainObject.Predmet.ProtustrankaFormatedWithAdress>
    <izvorni_sadrzaj> MATIJA ŠOŠTARIĆ j.d.o.o., Lukoranska 36, 10000 Zagreb</izvorni_sadrzaj>
    <derivirana_varijabla naziv="DomainObject.Predmet.ProtustrankaFormatedWithAdress_1"> MATIJA ŠOŠTARIĆ j.d.o.o., Lukoranska 36, 10000 Zagreb</derivirana_varijabla>
  </DomainObject.Predmet.ProtustrankaFormatedWithAdress>
  <DomainObject.Predmet.ProtustrankaFormatedWithAdressOIB>
    <izvorni_sadrzaj> MATIJA ŠOŠTARIĆ j.d.o.o., OIB 78773772784, Lukoranska 36, 10000 Zagreb</izvorni_sadrzaj>
    <derivirana_varijabla naziv="DomainObject.Predmet.ProtustrankaFormatedWithAdressOIB_1"> MATIJA ŠOŠTARIĆ j.d.o.o., OIB 78773772784, Lukoranska 36, 10000 Zagreb</derivirana_varijabla>
  </DomainObject.Predmet.ProtustrankaFormatedWithAdressOIB>
  <DomainObject.Predmet.ProtustrankaWithAdress>
    <izvorni_sadrzaj>MATIJA ŠOŠTARIĆ j.d.o.o. Lukoranska 36, 10000 Zagreb</izvorni_sadrzaj>
    <derivirana_varijabla naziv="DomainObject.Predmet.ProtustrankaWithAdress_1">MATIJA ŠOŠTARIĆ j.d.o.o. Lukoranska 36, 10000 Zagreb</derivirana_varijabla>
  </DomainObject.Predmet.ProtustrankaWithAdress>
  <DomainObject.Predmet.ProtustrankaWithAdressOIB>
    <izvorni_sadrzaj>MATIJA ŠOŠTARIĆ j.d.o.o., OIB 78773772784, Lukoranska 36, 10000 Zagreb</izvorni_sadrzaj>
    <derivirana_varijabla naziv="DomainObject.Predmet.ProtustrankaWithAdressOIB_1">MATIJA ŠOŠTARIĆ j.d.o.o., OIB 78773772784, Lukoranska 36, 10000 Zagreb</derivirana_varijabla>
  </DomainObject.Predmet.ProtustrankaWithAdressOIB>
  <DomainObject.Predmet.ProtustrankaNazivFormated>
    <izvorni_sadrzaj>MATIJA ŠOŠTARIĆ j.d.o.o.</izvorni_sadrzaj>
    <derivirana_varijabla naziv="DomainObject.Predmet.ProtustrankaNazivFormated_1">MATIJA ŠOŠTARIĆ j.d.o.o.</derivirana_varijabla>
  </DomainObject.Predmet.ProtustrankaNazivFormated>
  <DomainObject.Predmet.ProtustrankaNazivFormatedOIB>
    <izvorni_sadrzaj>MATIJA ŠOŠTARIĆ j.d.o.o., OIB 78773772784</izvorni_sadrzaj>
    <derivirana_varijabla naziv="DomainObject.Predmet.ProtustrankaNazivFormatedOIB_1">MATIJA ŠOŠTARIĆ j.d.o.o., OIB 78773772784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MATIJA ŠOŠTARIĆ j.d.o.o.</item>
    </izvorni_sadrzaj>
    <derivirana_varijabla naziv="DomainObject.Predmet.ProtuStrankaListFormated_1">
      <item>MATIJA ŠOŠTARIĆ j.d.o.o.</item>
    </derivirana_varijabla>
  </DomainObject.Predmet.ProtuStrankaListFormated>
  <DomainObject.Predmet.ProtuStrankaListFormatedOIB>
    <izvorni_sadrzaj>
      <item>MATIJA ŠOŠTARIĆ j.d.o.o., OIB 78773772784</item>
    </izvorni_sadrzaj>
    <derivirana_varijabla naziv="DomainObject.Predmet.ProtuStrankaListFormatedOIB_1">
      <item>MATIJA ŠOŠTARIĆ j.d.o.o., OIB 78773772784</item>
    </derivirana_varijabla>
  </DomainObject.Predmet.ProtuStrankaListFormatedOIB>
  <DomainObject.Predmet.ProtuStrankaListFormatedWithAdress>
    <izvorni_sadrzaj>
      <item>MATIJA ŠOŠTARIĆ j.d.o.o., Lukoranska 36, 10000 Zagreb</item>
    </izvorni_sadrzaj>
    <derivirana_varijabla naziv="DomainObject.Predmet.ProtuStrankaListFormatedWithAdress_1">
      <item>MATIJA ŠOŠTARIĆ j.d.o.o., Lukoranska 36, 10000 Zagreb</item>
    </derivirana_varijabla>
  </DomainObject.Predmet.ProtuStrankaListFormatedWithAdress>
  <DomainObject.Predmet.ProtuStrankaListFormatedWithAdressOIB>
    <izvorni_sadrzaj>
      <item>MATIJA ŠOŠTARIĆ j.d.o.o., OIB 78773772784, Lukoranska 36, 10000 Zagreb</item>
    </izvorni_sadrzaj>
    <derivirana_varijabla naziv="DomainObject.Predmet.ProtuStrankaListFormatedWithAdressOIB_1">
      <item>MATIJA ŠOŠTARIĆ j.d.o.o., OIB 78773772784, Lukoranska 36, 10000 Zagreb</item>
    </derivirana_varijabla>
  </DomainObject.Predmet.ProtuStrankaListFormatedWithAdressOIB>
  <DomainObject.Predmet.ProtuStrankaListNazivFormated>
    <izvorni_sadrzaj>
      <item>MATIJA ŠOŠTARIĆ j.d.o.o.</item>
    </izvorni_sadrzaj>
    <derivirana_varijabla naziv="DomainObject.Predmet.ProtuStrankaListNazivFormated_1">
      <item>MATIJA ŠOŠTARIĆ j.d.o.o.</item>
    </derivirana_varijabla>
  </DomainObject.Predmet.ProtuStrankaListNazivFormated>
  <DomainObject.Predmet.ProtuStrankaListNazivFormatedOIB>
    <izvorni_sadrzaj>
      <item>MATIJA ŠOŠTARIĆ j.d.o.o., OIB 78773772784</item>
    </izvorni_sadrzaj>
    <derivirana_varijabla naziv="DomainObject.Predmet.ProtuStrankaListNazivFormatedOIB_1">
      <item>MATIJA ŠOŠTARIĆ j.d.o.o., OIB 78773772784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MATIJA ŠOŠTARIĆ j.d.o.o.</izvorni_sadrzaj>
    <derivirana_varijabla naziv="DomainObject.Predmet.ProtustrankaIDrugi_1">MATIJA ŠOŠTARIĆ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MATIJA ŠOŠTARIĆ j.d.o.o., OIB 78773772784, Lukoranska 36, 10000 Zagreb</izvorni_sadrzaj>
    <derivirana_varijabla naziv="DomainObject.Predmet.ProtustrankaIDrugiAdressOIB_1">MATIJA ŠOŠTARIĆ j.d.o.o., OIB 78773772784, Lukoranska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MATIJA ŠOŠTARIĆ j.d.o.o.</item>
    </izvorni_sadrzaj>
    <derivirana_varijabla naziv="DomainObject.Predmet.SudioniciListNaziv_1">
      <item>FINA Regionalni centar Zagreb</item>
      <item>MATIJA ŠOŠTARIĆ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MATIJA ŠOŠTARIĆ j.d.o.o., OIB 78773772784, Lukoranska 36,10000 Zagreb</item>
    </izvorni_sadrzaj>
    <derivirana_varijabla naziv="DomainObject.Predmet.SudioniciListAdressOIB_1">
      <item>FINA Regionalni centar Zagreb, OIB 85821130368, Trg svibanjskih žrtava 1995. 1,10000 Zagreb</item>
      <item>MATIJA ŠOŠTARIĆ j.d.o.o., OIB 78773772784, Lukoranska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78773772784</item>
    </izvorni_sadrzaj>
    <derivirana_varijabla naziv="DomainObject.Predmet.SudioniciListNazivOIB_1">
      <item>, OIB 85821130368</item>
      <item>, OIB 78773772784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B55565-1F76-4CA0-9DC6-E185953BC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249</properties:Words>
  <properties:Characters>1404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2016-07-26T11:37:00Z</dcterms:created>
  <dc:creator>Mario Žišković</dc:creator>
  <cp:lastModifiedBy>Višnja Svečak</cp:lastModifiedBy>
  <cp:lastPrinted>2016-07-26T11:37:00Z</cp:lastPrinted>
  <dcterms:modified xmlns:xsi="http://www.w3.org/2001/XMLSchema-instance" xsi:type="dcterms:W3CDTF">2016-07-26T11:38:00Z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