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2d30" w14:paraId="3d12d30" w:rsidRDefault="000863AA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St-448/16-49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0863AA">
        <w:rPr>
          <w:rFonts w:hAnsi="Times New Roman" w:ascii="Times New Roman"/>
          <w:sz w:val="24"/>
          <w:szCs w:val="24"/>
        </w:rPr>
        <w:t>8. lipnja</w:t>
      </w:r>
      <w:r w:rsidR="00206349">
        <w:rPr>
          <w:rFonts w:hAnsi="Times New Roman" w:ascii="Times New Roman"/>
          <w:sz w:val="24"/>
          <w:szCs w:val="24"/>
        </w:rPr>
        <w:t xml:space="preserve">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0863AA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55791" w:rsidR="00803FF3" w:rsidRPr="00E82B30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0863AA">
        <w:rPr>
          <w:rFonts w:cs="Times New Roman" w:hAnsi="Times New Roman" w:ascii="Times New Roman"/>
          <w:b/>
          <w:sz w:val="24"/>
          <w:szCs w:val="24"/>
        </w:rPr>
        <w:t>90.950,00</w:t>
      </w:r>
      <w:r w:rsidR="003557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82B30"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0863AA">
        <w:rPr>
          <w:rFonts w:cs="Times New Roman" w:hAnsi="Times New Roman" w:ascii="Times New Roman"/>
          <w:b/>
          <w:sz w:val="24"/>
          <w:szCs w:val="24"/>
        </w:rPr>
        <w:t>6. 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06349">
        <w:rPr>
          <w:rFonts w:cs="Times New Roman" w:hAnsi="Times New Roman" w:ascii="Times New Roman"/>
          <w:b/>
          <w:sz w:val="24"/>
          <w:szCs w:val="24"/>
        </w:rPr>
        <w:t>1</w:t>
      </w:r>
      <w:r w:rsidR="00355791">
        <w:rPr>
          <w:rFonts w:cs="Times New Roman" w:hAnsi="Times New Roman" w:ascii="Times New Roman"/>
          <w:b/>
          <w:sz w:val="24"/>
          <w:szCs w:val="24"/>
        </w:rPr>
        <w:t>1,</w:t>
      </w:r>
      <w:r w:rsidR="000863AA">
        <w:rPr>
          <w:rFonts w:cs="Times New Roman" w:hAnsi="Times New Roman" w:ascii="Times New Roman"/>
          <w:b/>
          <w:sz w:val="24"/>
          <w:szCs w:val="24"/>
        </w:rPr>
        <w:t>2</w:t>
      </w:r>
      <w:r w:rsidR="00355791">
        <w:rPr>
          <w:rFonts w:cs="Times New Roman" w:hAnsi="Times New Roman" w:ascii="Times New Roman"/>
          <w:b/>
          <w:sz w:val="24"/>
          <w:szCs w:val="24"/>
        </w:rPr>
        <w:t>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0863A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863AA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St-448/16-49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0863AA">
        <w:rPr>
          <w:rFonts w:cs="Times New Roman" w:hAnsi="Times New Roman" w:ascii="Times New Roman"/>
          <w:sz w:val="24"/>
          <w:szCs w:val="24"/>
        </w:rPr>
        <w:t>8.6</w:t>
      </w:r>
      <w:r w:rsidR="00355791">
        <w:rPr>
          <w:rFonts w:cs="Times New Roman" w:hAnsi="Times New Roman" w:ascii="Times New Roman"/>
          <w:sz w:val="24"/>
          <w:szCs w:val="24"/>
        </w:rPr>
        <w:t>.2017.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0863AA">
        <w:rPr>
          <w:rFonts w:cs="Times New Roman" w:hAnsi="Times New Roman" w:ascii="Times New Roman"/>
          <w:sz w:val="24"/>
          <w:szCs w:val="24"/>
        </w:rPr>
        <w:t>-49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0863AA">
        <w:rPr>
          <w:rFonts w:cs="Times New Roman" w:hAnsi="Times New Roman" w:ascii="Times New Roman"/>
          <w:sz w:val="24"/>
          <w:szCs w:val="24"/>
        </w:rPr>
        <w:t>8. lipnja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0863AA">
        <w:rPr>
          <w:rFonts w:cs="Times New Roman" w:hAnsi="Times New Roman" w:ascii="Times New Roman"/>
          <w:sz w:val="24"/>
          <w:szCs w:val="24"/>
        </w:rPr>
        <w:t>6.9.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433ED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064" w:rsidP="001B1B5E" w:rsidR="00EE6064">
      <w:pPr>
        <w:spacing w:lineRule="auto" w:line="240" w:after="0"/>
      </w:pPr>
      <w:r>
        <w:separator/>
      </w:r>
    </w:p>
  </w:endnote>
  <w:endnote w:id="0" w:type="continuationSeparator">
    <w:p w:rsidRDefault="00EE6064" w:rsidP="001B1B5E" w:rsidR="00EE60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064" w:rsidP="001B1B5E" w:rsidR="00EE6064">
      <w:pPr>
        <w:spacing w:lineRule="auto" w:line="240" w:after="0"/>
      </w:pPr>
      <w:r>
        <w:separator/>
      </w:r>
    </w:p>
  </w:footnote>
  <w:footnote w:id="0" w:type="continuationSeparator">
    <w:p w:rsidRDefault="00EE6064" w:rsidP="001B1B5E" w:rsidR="00EE60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3ED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863AA"/>
    <w:rsid w:val="000C630B"/>
    <w:rsid w:val="000C7F5A"/>
    <w:rsid w:val="0013288D"/>
    <w:rsid w:val="001433ED"/>
    <w:rsid w:val="0018145D"/>
    <w:rsid w:val="001B1B5E"/>
    <w:rsid w:val="001B662C"/>
    <w:rsid w:val="001F06C5"/>
    <w:rsid w:val="00206349"/>
    <w:rsid w:val="002112DB"/>
    <w:rsid w:val="0028196C"/>
    <w:rsid w:val="002E0F04"/>
    <w:rsid w:val="00304B72"/>
    <w:rsid w:val="00355791"/>
    <w:rsid w:val="003731D7"/>
    <w:rsid w:val="00376E9E"/>
    <w:rsid w:val="00415A59"/>
    <w:rsid w:val="004B55BE"/>
    <w:rsid w:val="004E44D2"/>
    <w:rsid w:val="004F571F"/>
    <w:rsid w:val="005E3008"/>
    <w:rsid w:val="00690574"/>
    <w:rsid w:val="006D6946"/>
    <w:rsid w:val="00710033"/>
    <w:rsid w:val="007F31FB"/>
    <w:rsid w:val="00803FF3"/>
    <w:rsid w:val="00820DED"/>
    <w:rsid w:val="008366ED"/>
    <w:rsid w:val="00881121"/>
    <w:rsid w:val="008E4DF1"/>
    <w:rsid w:val="009312D3"/>
    <w:rsid w:val="009407E4"/>
    <w:rsid w:val="00943ACF"/>
    <w:rsid w:val="009E4630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EE6064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3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3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3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3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3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3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3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3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3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3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DC551-2685-4966-9842-F3A28F843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654</properties:Words>
  <properties:Characters>3471</properties:Characters>
  <properties:Lines>149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2017-06-08T09:40:00Z</dcterms:created>
  <dc:creator>point</dc:creator>
  <cp:lastModifiedBy>Danijela Sekulić</cp:lastModifiedBy>
  <cp:lastPrinted>2017-06-08T09:40:00Z</cp:lastPrinted>
  <dcterms:modified xmlns:xsi="http://www.w3.org/2001/XMLSchema-instance" xsi:type="dcterms:W3CDTF">2017-06-08T09:41:00Z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