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aed7" w14:paraId="ecbaed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8E6652">
        <w:t>4351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6652">
        <w:t>4351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202CD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74342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074342">
        <w:t xml:space="preserve">ADDENDA d.o.o. – u likvidaciji, Zagreb, Andrije Hebranga 21, </w:t>
      </w:r>
      <w:r w:rsidR="00074342" w:rsidRPr="00C27CE4">
        <w:rPr>
          <w:color w:val="C00000"/>
        </w:rPr>
        <w:t xml:space="preserve"> </w:t>
      </w:r>
      <w:r w:rsidR="00074342" w:rsidRPr="00316E99">
        <w:t>MBS:</w:t>
      </w:r>
      <w:r w:rsidR="00074342">
        <w:t xml:space="preserve"> </w:t>
      </w:r>
      <w:r w:rsidR="00074342" w:rsidRPr="00453F21">
        <w:t>080177777</w:t>
      </w:r>
      <w:r w:rsidR="00074342" w:rsidRPr="00316E99">
        <w:t>, OIB:</w:t>
      </w:r>
      <w:r w:rsidR="00074342">
        <w:t xml:space="preserve"> </w:t>
      </w:r>
      <w:r w:rsidR="00074342" w:rsidRPr="00453F21">
        <w:t>16062853458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074342">
        <w:t>7.418.351,52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2E00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16ABB"/>
    <w:rsid w:val="001448C8"/>
    <w:rsid w:val="00161E51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4C77"/>
    <w:rsid w:val="00695A75"/>
    <w:rsid w:val="006A75AA"/>
    <w:rsid w:val="00705958"/>
    <w:rsid w:val="00716C71"/>
    <w:rsid w:val="007212D2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21DC6"/>
    <w:rsid w:val="00A41619"/>
    <w:rsid w:val="00A626F7"/>
    <w:rsid w:val="00A71431"/>
    <w:rsid w:val="00A84C69"/>
    <w:rsid w:val="00AA259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1BA3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4351</izvorni_sadrzaj>
    <derivirana_varijabla naziv="DomainObject.Predmet.Broj_1">4351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St-4351/2015</izvorni_sadrzaj>
    <derivirana_varijabla naziv="DomainObject.Predmet.OznakaBroj_1">St-4351/2015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ADDENDA usluge d.o.o. - u likvidaciji</izvorni_sadrzaj>
    <derivirana_varijabla naziv="DomainObject.Predmet.ProtustrankaFormated_1">  ADDENDA usluge d.o.o. - u likvidaciji</derivirana_varijabla>
  </DomainObject.Predmet.ProtustrankaFormated>
  <DomainObject.Predmet.ProtustrankaFormatedOIB>
    <izvorni_sadrzaj>  ADDENDA usluge d.o.o. - u likvidaciji, OIB 16062853458</izvorni_sadrzaj>
    <derivirana_varijabla naziv="DomainObject.Predmet.ProtustrankaFormatedOIB_1">  ADDENDA usluge d.o.o. - u likvidaciji, OIB 16062853458</derivirana_varijabla>
  </DomainObject.Predmet.ProtustrankaFormatedOIB>
  <DomainObject.Predmet.ProtustrankaFormatedWithAdress>
    <izvorni_sadrzaj> ADDENDA usluge d.o.o. - u likvidaciji, Andrije Hebranga 21, 10000 Zagreb</izvorni_sadrzaj>
    <derivirana_varijabla naziv="DomainObject.Predmet.ProtustrankaFormatedWithAdress_1"> ADDENDA usluge d.o.o. - u likvidaciji, Andrije Hebranga 21, 10000 Zagreb</derivirana_varijabla>
  </DomainObject.Predmet.ProtustrankaFormatedWithAdress>
  <DomainObject.Predmet.ProtustrankaFormatedWithAdressOIB>
    <izvorni_sadrzaj> ADDENDA usluge d.o.o. - u likvidaciji, OIB 16062853458, Andrije Hebranga 21, 10000 Zagreb</izvorni_sadrzaj>
    <derivirana_varijabla naziv="DomainObject.Predmet.ProtustrankaFormatedWithAdressOIB_1"> ADDENDA usluge d.o.o. - u likvidaciji, OIB 16062853458, Andrije Hebranga 21, 10000 Zagreb</derivirana_varijabla>
  </DomainObject.Predmet.ProtustrankaFormatedWithAdressOIB>
  <DomainObject.Predmet.ProtustrankaWithAdress>
    <izvorni_sadrzaj>ADDENDA usluge d.o.o. - u likvidaciji Andrije Hebranga 21, 10000 Zagreb</izvorni_sadrzaj>
    <derivirana_varijabla naziv="DomainObject.Predmet.ProtustrankaWithAdress_1">ADDENDA usluge d.o.o. - u likvidaciji Andrije Hebranga 21, 10000 Zagreb</derivirana_varijabla>
  </DomainObject.Predmet.ProtustrankaWithAdress>
  <DomainObject.Predmet.ProtustrankaWithAdressOIB>
    <izvorni_sadrzaj>ADDENDA usluge d.o.o. - u likvidaciji, OIB 16062853458, Andrije Hebranga 21, 10000 Zagreb</izvorni_sadrzaj>
    <derivirana_varijabla naziv="DomainObject.Predmet.ProtustrankaWithAdressOIB_1">ADDENDA usluge d.o.o. - u likvidaciji, OIB 16062853458, Andrije Hebranga 21, 10000 Zagreb</derivirana_varijabla>
  </DomainObject.Predmet.ProtustrankaWithAdressOIB>
  <DomainObject.Predmet.ProtustrankaNazivFormated>
    <izvorni_sadrzaj>ADDENDA usluge d.o.o. - u likvidaciji</izvorni_sadrzaj>
    <derivirana_varijabla naziv="DomainObject.Predmet.ProtustrankaNazivFormated_1">ADDENDA usluge d.o.o. - u likvidaciji</derivirana_varijabla>
  </DomainObject.Predmet.ProtustrankaNazivFormated>
  <DomainObject.Predmet.ProtustrankaNazivFormatedOIB>
    <izvorni_sadrzaj>ADDENDA usluge d.o.o. - u likvidaciji, OIB 16062853458</izvorni_sadrzaj>
    <derivirana_varijabla naziv="DomainObject.Predmet.ProtustrankaNazivFormatedOIB_1">ADDENDA usluge d.o.o. - u likvidaciji, OIB 16062853458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ADDENDA usluge d.o.o. - u likvidaciji</item>
    </izvorni_sadrzaj>
    <derivirana_varijabla naziv="DomainObject.Predmet.ProtuStrankaListFormated_1">
      <item>ADDENDA usluge d.o.o. - u likvidaciji</item>
    </derivirana_varijabla>
  </DomainObject.Predmet.ProtuStrankaListFormated>
  <DomainObject.Predmet.ProtuStrankaListFormatedOIB>
    <izvorni_sadrzaj>
      <item>ADDENDA usluge d.o.o. - u likvidaciji, OIB 16062853458</item>
    </izvorni_sadrzaj>
    <derivirana_varijabla naziv="DomainObject.Predmet.ProtuStrankaListFormatedOIB_1">
      <item>ADDENDA usluge d.o.o. - u likvidaciji, OIB 16062853458</item>
    </derivirana_varijabla>
  </DomainObject.Predmet.ProtuStrankaListFormatedOIB>
  <DomainObject.Predmet.ProtuStrankaListFormatedWithAdress>
    <izvorni_sadrzaj>
      <item>ADDENDA usluge d.o.o. - u likvidaciji, Andrije Hebranga 21, 10000 Zagreb</item>
    </izvorni_sadrzaj>
    <derivirana_varijabla naziv="DomainObject.Predmet.ProtuStrankaListFormatedWithAdress_1">
      <item>ADDENDA usluge d.o.o. - u likvidaciji, Andrije Hebranga 21, 10000 Zagreb</item>
    </derivirana_varijabla>
  </DomainObject.Predmet.ProtuStrankaListFormatedWithAdress>
  <DomainObject.Predmet.ProtuStrankaListFormatedWithAdressOIB>
    <izvorni_sadrzaj>
      <item>ADDENDA usluge d.o.o. - u likvidaciji, OIB 16062853458, Andrije Hebranga 21, 10000 Zagreb</item>
    </izvorni_sadrzaj>
    <derivirana_varijabla naziv="DomainObject.Predmet.ProtuStrankaListFormatedWithAdressOIB_1">
      <item>ADDENDA usluge d.o.o. - u likvidaciji, OIB 16062853458, Andrije Hebranga 21, 10000 Zagreb</item>
    </derivirana_varijabla>
  </DomainObject.Predmet.ProtuStrankaListFormatedWithAdressOIB>
  <DomainObject.Predmet.ProtuStrankaListNazivFormated>
    <izvorni_sadrzaj>
      <item>ADDENDA usluge d.o.o. - u likvidaciji</item>
    </izvorni_sadrzaj>
    <derivirana_varijabla naziv="DomainObject.Predmet.ProtuStrankaListNazivFormated_1">
      <item>ADDENDA usluge d.o.o. - u likvidaciji</item>
    </derivirana_varijabla>
  </DomainObject.Predmet.ProtuStrankaListNazivFormated>
  <DomainObject.Predmet.ProtuStrankaListNazivFormatedOIB>
    <izvorni_sadrzaj>
      <item>ADDENDA usluge d.o.o. - u likvidaciji, OIB 16062853458</item>
    </izvorni_sadrzaj>
    <derivirana_varijabla naziv="DomainObject.Predmet.ProtuStrankaListNazivFormatedOIB_1">
      <item>ADDENDA usluge d.o.o. - u likvidaciji, OIB 16062853458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ADDENDA usluge d.o.o. - u likvidaciji</izvorni_sadrzaj>
    <derivirana_varijabla naziv="DomainObject.Predmet.ProtustrankaIDrugi_1">ADDENDA usluge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ADDENDA usluge d.o.o. - u likvidaciji, OIB 16062853458, Andrije Hebranga 21, 10000 Zagreb</izvorni_sadrzaj>
    <derivirana_varijabla naziv="DomainObject.Predmet.ProtustrankaIDrugiAdressOIB_1">ADDENDA usluge d.o.o. - u likvidaciji, OIB 16062853458, Andrije Hebranga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ADDENDA usluge d.o.o. - u likvidaciji</item>
    </izvorni_sadrzaj>
    <derivirana_varijabla naziv="DomainObject.Predmet.SudioniciListNaziv_1">
      <item>FINA Regionalni centar Zagreb</item>
      <item>ADDENDA usluge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ADDENDA usluge d.o.o. - u likvidaciji, OIB 16062853458, Andrije Hebranga 21,10000 Zagreb</item>
    </izvorni_sadrzaj>
    <derivirana_varijabla naziv="DomainObject.Predmet.SudioniciListAdressOIB_1">
      <item>FINA Regionalni centar Zagreb, OIB 85821130368, Trg svibanjskih žrtava 1995. 1,10000 Zagreb</item>
      <item>ADDENDA usluge d.o.o. - u likvidaciji, OIB 16062853458, Andrije Hebranga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16062853458</item>
    </izvorni_sadrzaj>
    <derivirana_varijabla naziv="DomainObject.Predmet.SudioniciListNazivOIB_1">
      <item>, OIB 85821130368</item>
      <item>, OIB 16062853458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2016-02-01T07:26:00Z</dcterms:created>
  <dc:creator>ilukac</dc:creator>
  <cp:lastModifiedBy>Slavica Sorić</cp:lastModifiedBy>
  <cp:lastPrinted>2016-02-01T07:25:00Z</cp:lastPrinted>
  <dcterms:modified xmlns:xsi="http://www.w3.org/2001/XMLSchema-instance" xsi:type="dcterms:W3CDTF">2016-02-02T08:05:00Z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