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82e8" w14:paraId="cbf82e8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A79FC">
        <w:rPr>
          <w:rFonts w:hAnsi="Times New Roman" w:ascii="Times New Roman"/>
        </w:rPr>
        <w:t>7</w:t>
      </w:r>
      <w:r w:rsidR="00357C32">
        <w:rPr>
          <w:rFonts w:hAnsi="Times New Roman" w:ascii="Times New Roman"/>
        </w:rPr>
        <w:t>784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A5447">
        <w:rPr>
          <w:rFonts w:hAnsi="Times New Roman" w:ascii="Times New Roman"/>
        </w:rPr>
        <w:t>7</w:t>
      </w:r>
      <w:r w:rsidR="00357C32">
        <w:rPr>
          <w:rFonts w:hAnsi="Times New Roman" w:ascii="Times New Roman"/>
        </w:rPr>
        <w:t>784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357C32">
        <w:rPr>
          <w:rFonts w:hAnsi="Times New Roman" w:ascii="Times New Roman"/>
        </w:rPr>
        <w:t>HOKUS-POKUS j.d.o.o. Samobor Ulica Zrinsko Frankopanska 21, OIB:</w:t>
      </w:r>
      <w:r w:rsidR="00357C32">
        <w:t xml:space="preserve"> </w:t>
      </w:r>
      <w:r w:rsidR="00357C32">
        <w:rPr>
          <w:rFonts w:hAnsi="Times New Roman" w:ascii="Times New Roman"/>
        </w:rPr>
        <w:t>58925331757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357C32">
        <w:rPr>
          <w:rFonts w:hAnsi="Times New Roman" w:ascii="Times New Roman"/>
        </w:rPr>
        <w:t>13.953,85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57C32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7A17F2"/>
    <w:rsid w:val="007B1D1A"/>
    <w:rsid w:val="00891887"/>
    <w:rsid w:val="008E495A"/>
    <w:rsid w:val="009F44E3"/>
    <w:rsid w:val="00A85A17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B1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D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B1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D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7784</izvorni_sadrzaj>
    <derivirana_varijabla naziv="DomainObject.Predmet.Broj_1">7784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St-7784/2015</izvorni_sadrzaj>
    <derivirana_varijabla naziv="DomainObject.Predmet.OznakaBroj_1">St-7784/2015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HOKUS-POKUS j.d.o.o. za trgovinu i ugostiteljstvo</izvorni_sadrzaj>
    <derivirana_varijabla naziv="DomainObject.Predmet.ProtustrankaFormated_1">  HOKUS-POKUS j.d.o.o. za trgovinu i ugostiteljstvo</derivirana_varijabla>
  </DomainObject.Predmet.ProtustrankaFormated>
  <DomainObject.Predmet.ProtustrankaFormatedOIB>
    <izvorni_sadrzaj>  HOKUS-POKUS j.d.o.o. za trgovinu i ugostiteljstvo, OIB 58925331757</izvorni_sadrzaj>
    <derivirana_varijabla naziv="DomainObject.Predmet.ProtustrankaFormatedOIB_1">  HOKUS-POKUS j.d.o.o. za trgovinu i ugostiteljstvo, OIB 58925331757</derivirana_varijabla>
  </DomainObject.Predmet.ProtustrankaFormatedOIB>
  <DomainObject.Predmet.ProtustrankaFormatedWithAdress>
    <izvorni_sadrzaj> HOKUS-POKUS j.d.o.o. za trgovinu i ugostiteljstvo, Ulica Zrinsko Frankopanska 21, 10430 Samobor</izvorni_sadrzaj>
    <derivirana_varijabla naziv="DomainObject.Predmet.ProtustrankaFormatedWithAdress_1"> HOKUS-POKUS j.d.o.o. za trgovinu i ugostiteljstvo, Ulica Zrinsko Frankopanska 21, 10430 Samobor</derivirana_varijabla>
  </DomainObject.Predmet.ProtustrankaFormatedWithAdress>
  <DomainObject.Predmet.ProtustrankaFormatedWithAdressOIB>
    <izvorni_sadrzaj> HOKUS-POKUS j.d.o.o. za trgovinu i ugostiteljstvo, OIB 58925331757, Ulica Zrinsko Frankopanska 21, 10430 Samobor</izvorni_sadrzaj>
    <derivirana_varijabla naziv="DomainObject.Predmet.ProtustrankaFormatedWithAdressOIB_1"> HOKUS-POKUS j.d.o.o. za trgovinu i ugostiteljstvo, OIB 58925331757, Ulica Zrinsko Frankopanska 21, 10430 Samobor</derivirana_varijabla>
  </DomainObject.Predmet.ProtustrankaFormatedWithAdressOIB>
  <DomainObject.Predmet.ProtustrankaWithAdress>
    <izvorni_sadrzaj>HOKUS-POKUS j.d.o.o. za trgovinu i ugostiteljstvo Ulica Zrinsko Frankopanska 21, 10430 Samobor</izvorni_sadrzaj>
    <derivirana_varijabla naziv="DomainObject.Predmet.ProtustrankaWithAdress_1">HOKUS-POKUS j.d.o.o. za trgovinu i ugostiteljstvo Ulica Zrinsko Frankopanska 21, 10430 Samobor</derivirana_varijabla>
  </DomainObject.Predmet.ProtustrankaWithAdress>
  <DomainObject.Predmet.ProtustrankaWithAdressOIB>
    <izvorni_sadrzaj>HOKUS-POKUS j.d.o.o. za trgovinu i ugostiteljstvo, OIB 58925331757, Ulica Zrinsko Frankopanska 21, 10430 Samobor</izvorni_sadrzaj>
    <derivirana_varijabla naziv="DomainObject.Predmet.ProtustrankaWithAdressOIB_1">HOKUS-POKUS j.d.o.o. za trgovinu i ugostiteljstvo, OIB 58925331757, Ulica Zrinsko Frankopanska 21, 10430 Samobor</derivirana_varijabla>
  </DomainObject.Predmet.ProtustrankaWithAdressOIB>
  <DomainObject.Predmet.ProtustrankaNazivFormated>
    <izvorni_sadrzaj>HOKUS-POKUS j.d.o.o. za trgovinu i ugostiteljstvo</izvorni_sadrzaj>
    <derivirana_varijabla naziv="DomainObject.Predmet.ProtustrankaNazivFormated_1">HOKUS-POKUS j.d.o.o. za trgovinu i ugostiteljstvo</derivirana_varijabla>
  </DomainObject.Predmet.ProtustrankaNazivFormated>
  <DomainObject.Predmet.ProtustrankaNazivFormatedOIB>
    <izvorni_sadrzaj>HOKUS-POKUS j.d.o.o. za trgovinu i ugostiteljstvo, OIB 58925331757</izvorni_sadrzaj>
    <derivirana_varijabla naziv="DomainObject.Predmet.ProtustrankaNazivFormatedOIB_1">HOKUS-POKUS j.d.o.o. za trgovinu i ugostiteljstvo, OIB 58925331757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HOKUS-POKUS j.d.o.o. za trgovinu i ugostiteljstvo</item>
    </izvorni_sadrzaj>
    <derivirana_varijabla naziv="DomainObject.Predmet.ProtuStrankaListFormated_1">
      <item>HOKUS-POKUS j.d.o.o. za trgovinu i ugostiteljstvo</item>
    </derivirana_varijabla>
  </DomainObject.Predmet.ProtuStrankaListFormated>
  <DomainObject.Predmet.ProtuStrankaListFormatedOIB>
    <izvorni_sadrzaj>
      <item>HOKUS-POKUS j.d.o.o. za trgovinu i ugostiteljstvo, OIB 58925331757</item>
    </izvorni_sadrzaj>
    <derivirana_varijabla naziv="DomainObject.Predmet.ProtuStrankaListFormatedOIB_1">
      <item>HOKUS-POKUS j.d.o.o. za trgovinu i ugostiteljstvo, OIB 58925331757</item>
    </derivirana_varijabla>
  </DomainObject.Predmet.ProtuStrankaListFormatedOIB>
  <DomainObject.Predmet.ProtuStrankaListFormatedWithAdress>
    <izvorni_sadrzaj>
      <item>HOKUS-POKUS j.d.o.o. za trgovinu i ugostiteljstvo, Ulica Zrinsko Frankopanska 21, 10430 Samobor</item>
    </izvorni_sadrzaj>
    <derivirana_varijabla naziv="DomainObject.Predmet.ProtuStrankaListFormatedWithAdress_1">
      <item>HOKUS-POKUS j.d.o.o. za trgovinu i ugostiteljstvo, Ulica Zrinsko Frankopanska 21, 10430 Samobor</item>
    </derivirana_varijabla>
  </DomainObject.Predmet.ProtuStrankaListFormatedWithAdress>
  <DomainObject.Predmet.ProtuStrankaListFormatedWithAdressOIB>
    <izvorni_sadrzaj>
      <item>HOKUS-POKUS j.d.o.o. za trgovinu i ugostiteljstvo, OIB 58925331757, Ulica Zrinsko Frankopanska 21, 10430 Samobor</item>
    </izvorni_sadrzaj>
    <derivirana_varijabla naziv="DomainObject.Predmet.ProtuStrankaListFormatedWithAdressOIB_1">
      <item>HOKUS-POKUS j.d.o.o. za trgovinu i ugostiteljstvo, OIB 58925331757, Ulica Zrinsko Frankopanska 21, 10430 Samobor</item>
    </derivirana_varijabla>
  </DomainObject.Predmet.ProtuStrankaListFormatedWithAdressOIB>
  <DomainObject.Predmet.ProtuStrankaListNazivFormated>
    <izvorni_sadrzaj>
      <item>HOKUS-POKUS j.d.o.o. za trgovinu i ugostiteljstvo</item>
    </izvorni_sadrzaj>
    <derivirana_varijabla naziv="DomainObject.Predmet.ProtuStrankaListNazivFormated_1">
      <item>HOKUS-POKUS j.d.o.o. za trgovinu i ugostiteljstvo</item>
    </derivirana_varijabla>
  </DomainObject.Predmet.ProtuStrankaListNazivFormated>
  <DomainObject.Predmet.ProtuStrankaListNazivFormatedOIB>
    <izvorni_sadrzaj>
      <item>HOKUS-POKUS j.d.o.o. za trgovinu i ugostiteljstvo, OIB 58925331757</item>
    </izvorni_sadrzaj>
    <derivirana_varijabla naziv="DomainObject.Predmet.ProtuStrankaListNazivFormatedOIB_1">
      <item>HOKUS-POKUS j.d.o.o. za trgovinu i ugostiteljstvo, OIB 58925331757</item>
    </derivirana_varijabla>
  </DomainObject.Predmet.ProtuStrankaListNazivFormatedOIB>
  <DomainObject.Predmet.OstaliListFormated>
    <izvorni_sadrzaj>
      <item>Hrvoslav Majdak</item>
    </izvorni_sadrzaj>
    <derivirana_varijabla naziv="DomainObject.Predmet.OstaliListFormated_1">
      <item>Hrvoslav Majdak</item>
    </derivirana_varijabla>
  </DomainObject.Predmet.OstaliListFormated>
  <DomainObject.Predmet.OstaliListFormatedOIB>
    <izvorni_sadrzaj>
      <item>Hrvoslav Majdak, OIB 51991423789</item>
    </izvorni_sadrzaj>
    <derivirana_varijabla naziv="DomainObject.Predmet.OstaliListFormatedOIB_1">
      <item>Hrvoslav Majdak, OIB 51991423789</item>
    </derivirana_varijabla>
  </DomainObject.Predmet.OstaliListFormatedOIB>
  <DomainObject.Predmet.OstaliListFormatedWithAdress>
    <izvorni_sadrzaj>
      <item>Hrvoslav Majdak, Prilaz Vladislava Brajkovića 10, 10000 Zagreb</item>
    </izvorni_sadrzaj>
    <derivirana_varijabla naziv="DomainObject.Predmet.OstaliListFormatedWithAdress_1">
      <item>Hrvoslav Majdak, Prilaz Vladislava Brajkovića 10, 10000 Zagreb</item>
    </derivirana_varijabla>
  </DomainObject.Predmet.OstaliListFormatedWithAdress>
  <DomainObject.Predmet.OstaliListFormatedWithAdressOIB>
    <izvorni_sadrzaj>
      <item>Hrvoslav Majdak, OIB 51991423789, Prilaz Vladislava Brajkovića 10, 10000 Zagreb</item>
    </izvorni_sadrzaj>
    <derivirana_varijabla naziv="DomainObject.Predmet.OstaliListFormatedWithAdressOIB_1">
      <item>Hrvoslav Majdak, OIB 51991423789, Prilaz Vladislava Brajkovića 10, 10000 Zagreb</item>
    </derivirana_varijabla>
  </DomainObject.Predmet.OstaliListFormatedWithAdressOIB>
  <DomainObject.Predmet.OstaliListNazivFormated>
    <izvorni_sadrzaj>
      <item>Hrvoslav Majdak</item>
    </izvorni_sadrzaj>
    <derivirana_varijabla naziv="DomainObject.Predmet.OstaliListNazivFormated_1">
      <item>Hrvoslav Majdak</item>
    </derivirana_varijabla>
  </DomainObject.Predmet.OstaliListNazivFormated>
  <DomainObject.Predmet.OstaliListNazivFormatedOIB>
    <izvorni_sadrzaj>
      <item>Hrvoslav Majdak, OIB 51991423789</item>
    </izvorni_sadrzaj>
    <derivirana_varijabla naziv="DomainObject.Predmet.OstaliListNazivFormatedOIB_1">
      <item>Hrvoslav Majdak, OIB 51991423789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HOKUS-POKUS j.d.o.o. za trgovinu i ugostiteljstvo</izvorni_sadrzaj>
    <derivirana_varijabla naziv="DomainObject.Predmet.ProtustrankaIDrugi_1">HOKUS-POKUS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HOKUS-POKUS j.d.o.o. za trgovinu i ugostiteljstvo, OIB 58925331757, Ulica Zrinsko Frankopanska 21, 10430 Samobor</izvorni_sadrzaj>
    <derivirana_varijabla naziv="DomainObject.Predmet.ProtustrankaIDrugiAdressOIB_1">HOKUS-POKUS j.d.o.o. za trgovinu i ugostiteljstvo, OIB 58925331757, Ulica Zrinsko Frankopanska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HOKUS-POKUS j.d.o.o. za trgovinu i ugostiteljstvo</item>
      <item>Hrvoslav Majdak</item>
    </izvorni_sadrzaj>
    <derivirana_varijabla naziv="DomainObject.Predmet.SudioniciListNaziv_1">
      <item>FINA Regionalni centar Zagreb</item>
      <item>HOKUS-POKUS j.d.o.o. za trgovinu i ugostiteljstvo</item>
      <item>Hrvoslav Majdak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HOKUS-POKUS j.d.o.o. za trgovinu i ugostiteljstvo, OIB 58925331757, Ulica Zrinsko Frankopanska 21,10430 Samobor</item>
      <item>Hrvoslav Majdak, OIB 51991423789, Prilaz Vladislava Brajkovića 10,10000 Zagreb</item>
    </izvorni_sadrzaj>
    <derivirana_varijabla naziv="DomainObject.Predmet.SudioniciListAdressOIB_1">
      <item>FINA Regionalni centar Zagreb, OIB 85821130368, Trg svibanjskih žrtava 1995. br. 1,10000 Zagreb</item>
      <item>HOKUS-POKUS j.d.o.o. za trgovinu i ugostiteljstvo, OIB 58925331757, Ulica Zrinsko Frankopanska 21,10430 Samobor</item>
      <item>Hrvoslav Majdak, OIB 51991423789, Prilaz Vladislava Brajkovića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58925331757</item>
      <item>, OIB 51991423789</item>
    </izvorni_sadrzaj>
    <derivirana_varijabla naziv="DomainObject.Predmet.SudioniciListNazivOIB_1">
      <item>, OIB 85821130368</item>
      <item>, OIB 58925331757</item>
      <item>, OIB 51991423789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1428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2015-12-20T20:17:00Z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