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aee1" w14:paraId="fafaee1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B12870">
        <w:t xml:space="preserve">BISER LUKA d.d. Split, Velebitska 27, OIB: </w:t>
      </w:r>
      <w:r w:rsidR="00B12870" w:rsidRPr="00B12870">
        <w:t>81970598098</w:t>
      </w:r>
      <w:r w:rsidR="00A25B81">
        <w:t>, dana 2</w:t>
      </w:r>
      <w:r w:rsidR="00E25E3D">
        <w:t>9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B12870" w:rsidRPr="00B12870">
        <w:t>BISER LUKA d.d. Split, Velebitska 27, OIB: 81970598098</w:t>
      </w:r>
      <w:r w:rsidR="00B80D16" w:rsidRPr="00B80D16">
        <w:t>,</w:t>
      </w:r>
      <w:r w:rsidR="00B80D16">
        <w:t xml:space="preserve"> </w:t>
      </w:r>
      <w:r>
        <w:t xml:space="preserve">na dan 1. rujna 2015. godine u Očevidniku redoslijeda osnova za plaćanje ima evidentiran dug na temelju neizvršenih osnova za plaćanje u ukupnom iznosu </w:t>
      </w:r>
      <w:r w:rsidR="005F28BE">
        <w:t xml:space="preserve">od </w:t>
      </w:r>
      <w:r w:rsidR="00B12870">
        <w:t>26.137,96</w:t>
      </w:r>
      <w:r w:rsidR="005F28BE">
        <w:t xml:space="preserve"> 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4F5A65" w:rsidR="00215F13">
      <w:pPr>
        <w:spacing w:before="200"/>
        <w:jc w:val="center"/>
      </w:pPr>
      <w:r>
        <w:t xml:space="preserve">U Splitu, </w:t>
      </w:r>
      <w:r w:rsidR="00270A8D">
        <w:t>2</w:t>
      </w:r>
      <w:r w:rsidR="00E25E3D">
        <w:t>9</w:t>
      </w:r>
      <w:r w:rsidR="00135B11">
        <w:t>. siječnja 2016</w:t>
      </w:r>
      <w:r w:rsidR="00215F13">
        <w:t>. godine</w:t>
      </w:r>
    </w:p>
    <w:p w:rsidRDefault="00215F13" w:rsidP="004F5A65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B12870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B12870">
      <w:t>102</w:t>
    </w:r>
    <w:r w:rsidR="00BA152F">
      <w:t>7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A1AA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095A"/>
    <w:rsid w:val="003C7143"/>
    <w:rsid w:val="003D2BC5"/>
    <w:rsid w:val="003D376B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5A65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28BE"/>
    <w:rsid w:val="005F641C"/>
    <w:rsid w:val="006002BD"/>
    <w:rsid w:val="006022E4"/>
    <w:rsid w:val="006030E5"/>
    <w:rsid w:val="00621B59"/>
    <w:rsid w:val="00635B7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15152"/>
    <w:rsid w:val="00721E63"/>
    <w:rsid w:val="007353A0"/>
    <w:rsid w:val="0073742C"/>
    <w:rsid w:val="00740E49"/>
    <w:rsid w:val="00750BFD"/>
    <w:rsid w:val="00767951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45D7"/>
    <w:rsid w:val="00A76F82"/>
    <w:rsid w:val="00A77C29"/>
    <w:rsid w:val="00A82B36"/>
    <w:rsid w:val="00A90229"/>
    <w:rsid w:val="00AC4EF2"/>
    <w:rsid w:val="00AC6F04"/>
    <w:rsid w:val="00AD128B"/>
    <w:rsid w:val="00AD2623"/>
    <w:rsid w:val="00AD608A"/>
    <w:rsid w:val="00AE7A63"/>
    <w:rsid w:val="00B0014F"/>
    <w:rsid w:val="00B04760"/>
    <w:rsid w:val="00B12870"/>
    <w:rsid w:val="00B1631F"/>
    <w:rsid w:val="00B20CE9"/>
    <w:rsid w:val="00B316F2"/>
    <w:rsid w:val="00B35FF6"/>
    <w:rsid w:val="00B361C1"/>
    <w:rsid w:val="00B50150"/>
    <w:rsid w:val="00B639DE"/>
    <w:rsid w:val="00B80D16"/>
    <w:rsid w:val="00B97668"/>
    <w:rsid w:val="00BA152F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35A0"/>
    <w:rsid w:val="00CE70B0"/>
    <w:rsid w:val="00CF1E7B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St-1027/2015</izvorni_sadrzaj>
    <derivirana_varijabla naziv="DomainObject.Predmet.OznakaBroj_1">St-1027/2015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BISER LUKA, dioničko društvo za proizvodnju, ugostiteljstvo, turizam, trgovinu i građenje</izvorni_sadrzaj>
    <derivirana_varijabla naziv="DomainObject.Predmet.ProtustrankaFormated_1">  BISER LUKA, dioničko društvo za proizvodnju, ugostiteljstvo, turizam, trgovinu i građenje</derivirana_varijabla>
  </DomainObject.Predmet.ProtustrankaFormated>
  <DomainObject.Predmet.ProtustrankaFormatedOIB>
    <izvorni_sadrzaj>  BISER LUKA, dioničko društvo za proizvodnju, ugostiteljstvo, turizam, trgovinu i građenje, OIB 81970598098</izvorni_sadrzaj>
    <derivirana_varijabla naziv="DomainObject.Predmet.ProtustrankaFormatedOIB_1">  BISER LUKA, dioničko društvo za proizvodnju, ugostiteljstvo, turizam, trgovinu i građenje, OIB 81970598098</derivirana_varijabla>
  </DomainObject.Predmet.ProtustrankaFormatedOIB>
  <DomainObject.Predmet.ProtustrankaFormatedWithAdress>
    <izvorni_sadrzaj> BISER LUKA, dioničko društvo za proizvodnju, ugostiteljstvo, turizam, trgovinu i građenje, Velebitska 27, 21000 Split</izvorni_sadrzaj>
    <derivirana_varijabla naziv="DomainObject.Predmet.ProtustrankaFormatedWithAdress_1"> BISER LUKA, dioničko društvo za proizvodnju, ugostiteljstvo, turizam, trgovinu i građenje, Velebitska 27, 21000 Split</derivirana_varijabla>
  </DomainObject.Predmet.ProtustrankaFormatedWithAdress>
  <DomainObject.Predmet.ProtustrankaFormatedWithAdressOIB>
    <izvorni_sadrzaj> BISER LUKA, dioničko društvo za proizvodnju, ugostiteljstvo, turizam, trgovinu i građenje, OIB 81970598098, Velebitska 27, 21000 Split</izvorni_sadrzaj>
    <derivirana_varijabla naziv="DomainObject.Predmet.ProtustrankaFormatedWithAdressOIB_1"> BISER LUKA, dioničko društvo za proizvodnju, ugostiteljstvo, turizam, trgovinu i građenje, OIB 81970598098, Velebitska 27, 21000 Split</derivirana_varijabla>
  </DomainObject.Predmet.ProtustrankaFormatedWithAdressOIB>
  <DomainObject.Predmet.ProtustrankaWithAdress>
    <izvorni_sadrzaj>BISER LUKA, dioničko društvo za proizvodnju, ugostiteljstvo, turizam, trgovinu i građenje Velebitska 27, 21000 Split</izvorni_sadrzaj>
    <derivirana_varijabla naziv="DomainObject.Predmet.ProtustrankaWithAdress_1">BISER LUKA, dioničko društvo za proizvodnju, ugostiteljstvo, turizam, trgovinu i građenje Velebitska 27, 21000 Split</derivirana_varijabla>
  </DomainObject.Predmet.ProtustrankaWithAdress>
  <DomainObject.Predmet.ProtustrankaWithAdressOIB>
    <izvorni_sadrzaj>BISER LUKA, dioničko društvo za proizvodnju, ugostiteljstvo, turizam, trgovinu i građenje, OIB 81970598098, Velebitska 27, 21000 Split</izvorni_sadrzaj>
    <derivirana_varijabla naziv="DomainObject.Predmet.ProtustrankaWithAdressOIB_1">BISER LUKA, dioničko društvo za proizvodnju, ugostiteljstvo, turizam, trgovinu i građenje, OIB 81970598098, Velebitska 27, 21000 Split</derivirana_varijabla>
  </DomainObject.Predmet.ProtustrankaWithAdressOIB>
  <DomainObject.Predmet.ProtustrankaNazivFormated>
    <izvorni_sadrzaj>BISER LUKA, dioničko društvo za proizvodnju, ugostiteljstvo, turizam, trgovinu i građenje</izvorni_sadrzaj>
    <derivirana_varijabla naziv="DomainObject.Predmet.ProtustrankaNazivFormated_1">BISER LUKA, dioničko društvo za proizvodnju, ugostiteljstvo, turizam, trgovinu i građenje</derivirana_varijabla>
  </DomainObject.Predmet.ProtustrankaNazivFormated>
  <DomainObject.Predmet.ProtustrankaNazivFormatedOIB>
    <izvorni_sadrzaj>BISER LUKA, dioničko društvo za proizvodnju, ugostiteljstvo, turizam, trgovinu i građenje, OIB 81970598098</izvorni_sadrzaj>
    <derivirana_varijabla naziv="DomainObject.Predmet.ProtustrankaNazivFormatedOIB_1">BISER LUKA, dioničko društvo za proizvodnju, ugostiteljstvo, turizam, trgovinu i građenje, OIB 81970598098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26137.96</izvorni_sadrzaj>
    <derivirana_varijabla naziv="DomainObject.Predmet.TrenutnaVrijednost_1">26137.96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BISER LUKA, dioničko društvo za proizvodnju, ugostiteljstvo, turizam, trgovinu i građenje</item>
    </izvorni_sadrzaj>
    <derivirana_varijabla naziv="DomainObject.Predmet.ProtuStrankaListFormated_1">
      <item>BISER LUKA, dioničko društvo za proizvodnju, ugostiteljstvo, turizam, trgovinu i građenje</item>
    </derivirana_varijabla>
  </DomainObject.Predmet.ProtuStrankaListFormated>
  <DomainObject.Predmet.ProtuStrankaListFormatedOIB>
    <izvorni_sadrzaj>
      <item>BISER LUKA, dioničko društvo za proizvodnju, ugostiteljstvo, turizam, trgovinu i građenje, OIB 81970598098</item>
    </izvorni_sadrzaj>
    <derivirana_varijabla naziv="DomainObject.Predmet.ProtuStrankaListFormatedOIB_1">
      <item>BISER LUKA, dioničko društvo za proizvodnju, ugostiteljstvo, turizam, trgovinu i građenje, OIB 81970598098</item>
    </derivirana_varijabla>
  </DomainObject.Predmet.ProtuStrankaListFormatedOIB>
  <DomainObject.Predmet.ProtuStrankaListFormatedWithAdress>
    <izvorni_sadrzaj>
      <item>BISER LUKA, dioničko društvo za proizvodnju, ugostiteljstvo, turizam, trgovinu i građenje, Velebitska 27, 21000 Split</item>
    </izvorni_sadrzaj>
    <derivirana_varijabla naziv="DomainObject.Predmet.ProtuStrankaListFormatedWithAdress_1">
      <item>BISER LUKA, dioničko društvo za proizvodnju, ugostiteljstvo, turizam, trgovinu i građenje, Velebitska 27, 21000 Split</item>
    </derivirana_varijabla>
  </DomainObject.Predmet.ProtuStrankaListFormatedWithAdress>
  <DomainObject.Predmet.ProtuStrankaListFormatedWithAdressOIB>
    <izvorni_sadrzaj>
      <item>BISER LUKA, dioničko društvo za proizvodnju, ugostiteljstvo, turizam, trgovinu i građenje, OIB 81970598098, Velebitska 27, 21000 Split</item>
    </izvorni_sadrzaj>
    <derivirana_varijabla naziv="DomainObject.Predmet.ProtuStrankaListFormatedWithAdressOIB_1">
      <item>BISER LUKA, dioničko društvo za proizvodnju, ugostiteljstvo, turizam, trgovinu i građenje, OIB 81970598098, Velebitska 27, 21000 Split</item>
    </derivirana_varijabla>
  </DomainObject.Predmet.ProtuStrankaListFormatedWithAdressOIB>
  <DomainObject.Predmet.ProtuStrankaListNazivFormated>
    <izvorni_sadrzaj>
      <item>BISER LUKA, dioničko društvo za proizvodnju, ugostiteljstvo, turizam, trgovinu i građenje</item>
    </izvorni_sadrzaj>
    <derivirana_varijabla naziv="DomainObject.Predmet.ProtuStrankaListNazivFormated_1">
      <item>BISER LUKA, dioničko društvo za proizvodnju, ugostiteljstvo, turizam, trgovinu i građenje</item>
    </derivirana_varijabla>
  </DomainObject.Predmet.ProtuStrankaListNazivFormated>
  <DomainObject.Predmet.ProtuStrankaListNazivFormatedOIB>
    <izvorni_sadrzaj>
      <item>BISER LUKA, dioničko društvo za proizvodnju, ugostiteljstvo, turizam, trgovinu i građenje, OIB 81970598098</item>
    </izvorni_sadrzaj>
    <derivirana_varijabla naziv="DomainObject.Predmet.ProtuStrankaListNazivFormatedOIB_1">
      <item>BISER LUKA, dioničko društvo za proizvodnju, ugostiteljstvo, turizam, trgovinu i građenje, OIB 81970598098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BISER LUKA, dioničko društvo za proizvodnju, ugostiteljstvo, turizam, trgovinu i građenje</izvorni_sadrzaj>
    <derivirana_varijabla naziv="DomainObject.Predmet.ProtustrankaIDrugi_1">BISER LUKA, dioničko društvo za proizvodnju, ugostiteljstvo, turizam, trgovinu i građenje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BISER LUKA, dioničko društvo za proizvodnju, ugostiteljstvo, turizam, trgovinu i građenje, OIB 81970598098, Velebitska 27, 21000 Split</izvorni_sadrzaj>
    <derivirana_varijabla naziv="DomainObject.Predmet.ProtustrankaIDrugiAdressOIB_1">BISER LUKA, dioničko društvo za proizvodnju, ugostiteljstvo, turizam, trgovinu i građenje, OIB 81970598098, Velebitska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BISER LUKA, dioničko društvo za proizvodnju, ugostiteljstvo, turizam, trgovinu i građenje</item>
    </izvorni_sadrzaj>
    <derivirana_varijabla naziv="DomainObject.Predmet.SudioniciListNaziv_1">
      <item>FINANCIJSKA AGENCIJA RC SPLIT</item>
      <item>BISER LUKA, dioničko društvo za proizvodnju, ugostiteljstvo, turizam, trgovinu i građenje</item>
    </derivirana_varijabla>
  </DomainObject.Predmet.SudioniciListNaziv>
  <DomainObject.Predmet.SudioniciListAdressOIB>
    <izvorni_sadrzaj>
      <item>FINANCIJSKA AGENCIJA RC SPLIT, OIB 85821130368, Mažuranićevo šetalište 24b,21000 Split</item>
      <item>BISER LUKA, dioničko društvo za proizvodnju, ugostiteljstvo, turizam, trgovinu i građenje, OIB 81970598098, Velebitska 27,21000 Split</item>
    </izvorni_sadrzaj>
    <derivirana_varijabla naziv="DomainObject.Predmet.SudioniciListAdressOIB_1">
      <item>FINANCIJSKA AGENCIJA RC SPLIT, OIB 85821130368, Mažuranićevo šetalište 24b,21000 Split</item>
      <item>BISER LUKA, dioničko društvo za proizvodnju, ugostiteljstvo, turizam, trgovinu i građenje, OIB 81970598098, Velebitska 27,21000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81970598098</item>
    </izvorni_sadrzaj>
    <derivirana_varijabla naziv="DomainObject.Predmet.SudioniciListNazivOIB_1">
      <item>, OIB 85821130368</item>
      <item>, OIB 81970598098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94F367-6965-4A60-96CE-D4621C859E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1960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2016-01-28T14:02:00Z</dcterms:created>
  <dc:creator>nmarkovic</dc:creator>
  <cp:lastModifiedBy>Ana Golub Gruić</cp:lastModifiedBy>
  <cp:lastPrinted>2016-01-28T14:01:00Z</cp:lastPrinted>
  <dcterms:modified xmlns:xsi="http://www.w3.org/2001/XMLSchema-instance" xsi:type="dcterms:W3CDTF">2016-01-29T13:13:00Z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