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2ae8" w14:paraId="23b2ae8" w:rsidRDefault="007C2AA8" w:rsidR="007C2A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396BD6">
      <w:r w:rsidRPr="00396BD6">
        <w:rPr>
          <w:b/>
        </w:rPr>
        <w:t xml:space="preserve">  </w:t>
      </w:r>
      <w:r w:rsidRPr="00396BD6">
        <w:t xml:space="preserve">REPUBLIKA HRVATSKA </w:t>
      </w:r>
    </w:p>
    <w:p w:rsidRDefault="00DB5B2F" w:rsidR="00D95DAD" w:rsidRPr="00396BD6">
      <w:r>
        <w:t xml:space="preserve">  </w:t>
      </w:r>
      <w:r w:rsidR="00D95DAD" w:rsidRPr="00396BD6">
        <w:t>Trgovački sud u Zagrebu</w:t>
      </w:r>
    </w:p>
    <w:p w:rsidRDefault="00DB5B2F" w:rsidR="0005449E">
      <w:pPr>
        <w:rPr>
          <w:b/>
        </w:rPr>
      </w:pPr>
      <w:r>
        <w:t xml:space="preserve">  </w:t>
      </w:r>
      <w:r w:rsidR="00D95DAD" w:rsidRPr="00396BD6">
        <w:t xml:space="preserve">Zagreb, </w:t>
      </w:r>
      <w:proofErr w:type="spellStart"/>
      <w:r w:rsidR="00D95DAD" w:rsidRPr="00396BD6">
        <w:t>Amruševa</w:t>
      </w:r>
      <w:proofErr w:type="spellEnd"/>
      <w:r w:rsidR="00D95DAD" w:rsidRPr="00396BD6">
        <w:t xml:space="preserve"> 2/II</w:t>
      </w:r>
      <w:r w:rsidR="0005449E" w:rsidRPr="00396BD6">
        <w:rPr>
          <w:b/>
        </w:rPr>
        <w:t xml:space="preserve"> </w:t>
      </w:r>
      <w:r w:rsidR="0005449E" w:rsidRPr="00396BD6">
        <w:rPr>
          <w:b/>
        </w:rPr>
        <w:tab/>
      </w:r>
      <w:r w:rsidR="0005449E" w:rsidRPr="00396BD6">
        <w:rPr>
          <w:b/>
        </w:rPr>
        <w:tab/>
      </w:r>
      <w:r w:rsidR="0005449E" w:rsidRPr="00396BD6">
        <w:rPr>
          <w:b/>
        </w:rPr>
        <w:tab/>
      </w:r>
      <w:r w:rsidR="00D95DAD" w:rsidRPr="00396BD6">
        <w:rPr>
          <w:b/>
        </w:rPr>
        <w:tab/>
      </w:r>
      <w:r w:rsidR="00D95DAD" w:rsidRPr="00396BD6">
        <w:rPr>
          <w:b/>
        </w:rPr>
        <w:tab/>
      </w:r>
      <w:r w:rsidR="00D95DAD" w:rsidRPr="00396BD6">
        <w:rPr>
          <w:b/>
        </w:rPr>
        <w:tab/>
        <w:t xml:space="preserve">        </w:t>
      </w:r>
      <w:r w:rsidR="009A6899" w:rsidRPr="00396BD6">
        <w:rPr>
          <w:b/>
        </w:rPr>
        <w:tab/>
      </w:r>
      <w:r w:rsidR="009A6899" w:rsidRPr="00396BD6">
        <w:rPr>
          <w:b/>
        </w:rPr>
        <w:tab/>
      </w:r>
      <w:r w:rsidR="00D95DAD" w:rsidRPr="00396BD6">
        <w:rPr>
          <w:b/>
        </w:rPr>
        <w:t xml:space="preserve">  </w:t>
      </w:r>
    </w:p>
    <w:p w:rsidRDefault="00DB5B2F" w:rsidR="00DB5B2F">
      <w:pPr>
        <w:rPr>
          <w:b/>
        </w:rPr>
      </w:pPr>
    </w:p>
    <w:p w:rsidRDefault="00DB5B2F" w:rsidR="00DB5B2F" w:rsidRPr="00396BD6">
      <w:pPr>
        <w:rPr>
          <w:b/>
        </w:rPr>
      </w:pPr>
    </w:p>
    <w:p w:rsidRDefault="0005449E" w:rsidR="0005449E" w:rsidRPr="00396BD6">
      <w:pPr>
        <w:rPr>
          <w:b/>
        </w:rPr>
      </w:pPr>
    </w:p>
    <w:p w:rsidRDefault="00FA333D" w:rsidP="0005449E" w:rsidR="00314C0B" w:rsidRPr="00396BD6">
      <w:pPr>
        <w:jc w:val="center"/>
        <w:rPr>
          <w:b/>
        </w:rPr>
      </w:pPr>
      <w:r w:rsidRPr="00396BD6">
        <w:t>R</w:t>
      </w:r>
      <w:r w:rsidR="00DB5B2F">
        <w:t xml:space="preserve"> </w:t>
      </w:r>
      <w:r w:rsidRPr="00396BD6">
        <w:t>E</w:t>
      </w:r>
      <w:r w:rsidR="00DB5B2F">
        <w:t xml:space="preserve"> </w:t>
      </w:r>
      <w:r w:rsidRPr="00396BD6">
        <w:t>P</w:t>
      </w:r>
      <w:r w:rsidR="00DB5B2F">
        <w:t xml:space="preserve"> </w:t>
      </w:r>
      <w:r w:rsidRPr="00396BD6">
        <w:t>U</w:t>
      </w:r>
      <w:r w:rsidR="00DB5B2F">
        <w:t xml:space="preserve"> </w:t>
      </w:r>
      <w:r w:rsidRPr="00396BD6">
        <w:t>B</w:t>
      </w:r>
      <w:r w:rsidR="00DB5B2F">
        <w:t xml:space="preserve"> </w:t>
      </w:r>
      <w:r w:rsidRPr="00396BD6">
        <w:t>L</w:t>
      </w:r>
      <w:r w:rsidR="00DB5B2F">
        <w:t xml:space="preserve"> </w:t>
      </w:r>
      <w:r w:rsidRPr="00396BD6">
        <w:t>I</w:t>
      </w:r>
      <w:r w:rsidR="00DB5B2F">
        <w:t xml:space="preserve"> </w:t>
      </w:r>
      <w:r w:rsidRPr="00396BD6">
        <w:t>K</w:t>
      </w:r>
      <w:r w:rsidR="00DB5B2F">
        <w:t xml:space="preserve"> </w:t>
      </w:r>
      <w:r w:rsidRPr="00396BD6">
        <w:t xml:space="preserve">A </w:t>
      </w:r>
      <w:r w:rsidR="00DB5B2F">
        <w:t xml:space="preserve"> </w:t>
      </w:r>
      <w:r w:rsidRPr="00396BD6">
        <w:t>H</w:t>
      </w:r>
      <w:r w:rsidR="00DB5B2F">
        <w:t xml:space="preserve"> </w:t>
      </w:r>
      <w:r w:rsidRPr="00396BD6">
        <w:t>R</w:t>
      </w:r>
      <w:r w:rsidR="00DB5B2F">
        <w:t xml:space="preserve"> </w:t>
      </w:r>
      <w:r w:rsidRPr="00396BD6">
        <w:t>V</w:t>
      </w:r>
      <w:r w:rsidR="00DB5B2F">
        <w:t xml:space="preserve"> </w:t>
      </w:r>
      <w:r w:rsidRPr="00396BD6">
        <w:t>A</w:t>
      </w:r>
      <w:r w:rsidR="00DB5B2F">
        <w:t xml:space="preserve"> </w:t>
      </w:r>
      <w:r w:rsidRPr="00396BD6">
        <w:t>T</w:t>
      </w:r>
      <w:r w:rsidR="00DB5B2F">
        <w:t xml:space="preserve"> </w:t>
      </w:r>
      <w:r w:rsidRPr="00396BD6">
        <w:t>S</w:t>
      </w:r>
      <w:r w:rsidR="00DB5B2F">
        <w:t xml:space="preserve"> </w:t>
      </w:r>
      <w:r w:rsidRPr="00396BD6">
        <w:t>K</w:t>
      </w:r>
      <w:r w:rsidR="00DB5B2F">
        <w:t xml:space="preserve"> </w:t>
      </w:r>
      <w:r w:rsidRPr="00396BD6">
        <w:t>A</w:t>
      </w:r>
    </w:p>
    <w:p w:rsidRDefault="00D95DAD" w:rsidP="00DB5B2F" w:rsidR="00DB5B2F">
      <w:pPr>
        <w:jc w:val="center"/>
      </w:pPr>
      <w:r w:rsidRPr="00396BD6">
        <w:t xml:space="preserve">Z A K L J U Č A K </w:t>
      </w:r>
    </w:p>
    <w:p w:rsidRDefault="00DB5B2F" w:rsidP="00DB5B2F" w:rsidR="00DB5B2F" w:rsidRPr="00396BD6">
      <w:pPr>
        <w:jc w:val="center"/>
      </w:pPr>
    </w:p>
    <w:p w:rsidRDefault="00314C0B" w:rsidP="0005449E" w:rsidR="00314C0B" w:rsidRPr="00396BD6">
      <w:pPr>
        <w:jc w:val="center"/>
        <w:rPr>
          <w:b/>
        </w:rPr>
      </w:pPr>
    </w:p>
    <w:p w:rsidRDefault="00396BD6" w:rsidP="00B22775" w:rsidR="00396BD6" w:rsidRPr="00396BD6">
      <w:pPr>
        <w:ind w:firstLine="708"/>
        <w:jc w:val="both"/>
      </w:pPr>
      <w:r w:rsidRPr="00396BD6">
        <w:t xml:space="preserve">Trgovački sud u Zagrebu po Nikoli Ribariću, kao stečajnom sucu, u stečajnom predmetu nad trgovačkim društvom </w:t>
      </w:r>
      <w:proofErr w:type="spellStart"/>
      <w:r w:rsidRPr="00396BD6">
        <w:t>KRONTRADE</w:t>
      </w:r>
      <w:proofErr w:type="spellEnd"/>
      <w:r w:rsidRPr="00396BD6">
        <w:t xml:space="preserve"> d.o.o.</w:t>
      </w:r>
      <w:r w:rsidR="00DB5B2F">
        <w:t xml:space="preserve"> </w:t>
      </w:r>
      <w:r w:rsidR="004D5CFC">
        <w:t>-</w:t>
      </w:r>
      <w:r w:rsidR="00DB5B2F">
        <w:t xml:space="preserve"> </w:t>
      </w:r>
      <w:r w:rsidR="004D5CFC">
        <w:t>u stečaju</w:t>
      </w:r>
      <w:r w:rsidRPr="00396BD6">
        <w:t xml:space="preserve">, Zabok, Kumrovečka 10, sada </w:t>
      </w:r>
      <w:r w:rsidR="002B7D1C" w:rsidRPr="002B7D1C">
        <w:t xml:space="preserve">Stečajna masa iza </w:t>
      </w:r>
      <w:proofErr w:type="spellStart"/>
      <w:r w:rsidR="002B7D1C" w:rsidRPr="002B7D1C">
        <w:t>KRONTRADE</w:t>
      </w:r>
      <w:proofErr w:type="spellEnd"/>
      <w:r w:rsidR="002B7D1C" w:rsidRPr="002B7D1C">
        <w:t xml:space="preserve"> d.o.o.</w:t>
      </w:r>
      <w:r w:rsidR="00DB5B2F">
        <w:t xml:space="preserve"> </w:t>
      </w:r>
      <w:r w:rsidR="002B7D1C" w:rsidRPr="002B7D1C">
        <w:t>- u stečaju</w:t>
      </w:r>
      <w:r w:rsidRPr="00396BD6">
        <w:t>,</w:t>
      </w:r>
      <w:r w:rsidR="002B7D1C">
        <w:t xml:space="preserve"> </w:t>
      </w:r>
      <w:r w:rsidR="00B22775">
        <w:t xml:space="preserve">Zagreb (Grad Zagreb), Vrtlarska 3, </w:t>
      </w:r>
      <w:proofErr w:type="spellStart"/>
      <w:r w:rsidR="002B7D1C">
        <w:t>OIB</w:t>
      </w:r>
      <w:proofErr w:type="spellEnd"/>
      <w:r w:rsidR="002B7D1C">
        <w:t xml:space="preserve">: </w:t>
      </w:r>
      <w:proofErr w:type="spellStart"/>
      <w:r w:rsidR="002B7D1C" w:rsidRPr="002B7D1C">
        <w:t>30191975034</w:t>
      </w:r>
      <w:proofErr w:type="spellEnd"/>
      <w:r w:rsidR="002B7D1C">
        <w:t>,</w:t>
      </w:r>
      <w:r w:rsidR="002B7D1C" w:rsidRPr="002B7D1C">
        <w:t xml:space="preserve"> </w:t>
      </w:r>
      <w:r w:rsidRPr="00396BD6">
        <w:t xml:space="preserve"> dana </w:t>
      </w:r>
      <w:proofErr w:type="spellStart"/>
      <w:r w:rsidR="002B0F66">
        <w:t>23</w:t>
      </w:r>
      <w:proofErr w:type="spellEnd"/>
      <w:r w:rsidRPr="00396BD6">
        <w:t>.</w:t>
      </w:r>
      <w:r w:rsidR="002B0F66">
        <w:t xml:space="preserve"> travnja</w:t>
      </w:r>
      <w:r w:rsidRPr="00396BD6">
        <w:t xml:space="preserve"> 201</w:t>
      </w:r>
      <w:r w:rsidR="002B0F66">
        <w:t>9</w:t>
      </w:r>
      <w:r w:rsidRPr="00396BD6">
        <w:t xml:space="preserve">. godine </w:t>
      </w:r>
    </w:p>
    <w:p w:rsidRDefault="009A6899" w:rsidP="00314C0B" w:rsidR="009A6899" w:rsidRPr="00396BD6"/>
    <w:p w:rsidRDefault="00D95DAD" w:rsidP="00DB5B2F" w:rsidR="00DB5B2F" w:rsidRPr="00575745">
      <w:pPr>
        <w:jc w:val="center"/>
      </w:pPr>
      <w:r w:rsidRPr="00575745">
        <w:t xml:space="preserve">z a k l j u č i o  j e </w:t>
      </w:r>
    </w:p>
    <w:p w:rsidRDefault="009A6899" w:rsidP="00084318" w:rsidR="009A6899" w:rsidRPr="00396BD6">
      <w:pPr>
        <w:jc w:val="center"/>
      </w:pPr>
    </w:p>
    <w:p w:rsidRDefault="00084318" w:rsidP="005D0BA8" w:rsidR="00396BD6">
      <w:pPr>
        <w:jc w:val="both"/>
      </w:pPr>
      <w:r w:rsidRPr="00396BD6">
        <w:tab/>
      </w:r>
      <w:r w:rsidR="00396BD6" w:rsidRPr="00396BD6">
        <w:t xml:space="preserve">Poziva se </w:t>
      </w:r>
      <w:r w:rsidRPr="00396BD6">
        <w:t>stečajn</w:t>
      </w:r>
      <w:r w:rsidR="00396BD6" w:rsidRPr="00396BD6">
        <w:t>i</w:t>
      </w:r>
      <w:r w:rsidRPr="00396BD6">
        <w:t xml:space="preserve"> upravitelj</w:t>
      </w:r>
      <w:r w:rsidR="00396BD6" w:rsidRPr="00396BD6">
        <w:t xml:space="preserve"> Marija Vujčić </w:t>
      </w:r>
      <w:proofErr w:type="spellStart"/>
      <w:r w:rsidR="00396BD6" w:rsidRPr="00396BD6">
        <w:t>Turkulin</w:t>
      </w:r>
      <w:proofErr w:type="spellEnd"/>
      <w:r w:rsidR="00D95DAD" w:rsidRPr="00396BD6">
        <w:t xml:space="preserve"> </w:t>
      </w:r>
      <w:r w:rsidRPr="00396BD6">
        <w:t xml:space="preserve">da u roku od </w:t>
      </w:r>
      <w:r w:rsidR="00401B50">
        <w:t>15</w:t>
      </w:r>
      <w:r w:rsidRPr="00396BD6">
        <w:t xml:space="preserve"> dana</w:t>
      </w:r>
      <w:r w:rsidR="002B0F66">
        <w:t xml:space="preserve"> od dostave zaključka, koji</w:t>
      </w:r>
      <w:r w:rsidR="005D0BA8">
        <w:t xml:space="preserve"> rok počinje teći istekom osmoga dana od dana objave pismena na mrežnoj stranici e-Oglasna ploča sudova, dostaviti izvješće</w:t>
      </w:r>
      <w:r w:rsidRPr="00396BD6">
        <w:t xml:space="preserve"> o </w:t>
      </w:r>
      <w:r w:rsidR="00396BD6" w:rsidRPr="00396BD6">
        <w:t>stanju stečajne mase</w:t>
      </w:r>
      <w:r w:rsidRPr="00396BD6">
        <w:t xml:space="preserve"> </w:t>
      </w:r>
      <w:r w:rsidR="005D0BA8">
        <w:t>odnosn</w:t>
      </w:r>
      <w:r w:rsidR="000D0DF6">
        <w:t xml:space="preserve">o eventualno </w:t>
      </w:r>
      <w:r w:rsidR="005D0BA8">
        <w:t xml:space="preserve">predložiti daljnje korake u </w:t>
      </w:r>
      <w:proofErr w:type="spellStart"/>
      <w:r w:rsidR="005D0BA8">
        <w:t>ovosudnom</w:t>
      </w:r>
      <w:proofErr w:type="spellEnd"/>
      <w:r w:rsidR="005D0BA8">
        <w:t xml:space="preserve"> predmetu (</w:t>
      </w:r>
      <w:r w:rsidR="000D0DF6">
        <w:t xml:space="preserve">npr. </w:t>
      </w:r>
      <w:r w:rsidR="005D0BA8">
        <w:t xml:space="preserve">u izvješću od 13.11.2018. godine bilo je predloženo </w:t>
      </w:r>
      <w:r w:rsidR="000D0DF6">
        <w:t>donošenje odluka vezanih za obustavu i zaključenje stečajnog postupka)</w:t>
      </w:r>
      <w:r w:rsidR="00BF5227">
        <w:t>.</w:t>
      </w:r>
    </w:p>
    <w:p w:rsidRDefault="005D0BA8" w:rsidP="005D0BA8" w:rsidR="005D0BA8">
      <w:pPr>
        <w:jc w:val="both"/>
      </w:pPr>
    </w:p>
    <w:p w:rsidRDefault="005D0BA8" w:rsidP="005D0BA8" w:rsidR="005D0BA8" w:rsidRPr="00396BD6">
      <w:pPr>
        <w:jc w:val="both"/>
      </w:pPr>
    </w:p>
    <w:p w:rsidRDefault="00DB5B2F" w:rsidP="00084318" w:rsidR="00314C0B" w:rsidRPr="00396BD6">
      <w:pPr>
        <w:ind w:firstLine="708" w:left="2124"/>
      </w:pPr>
      <w:r>
        <w:t xml:space="preserve">          </w:t>
      </w:r>
      <w:r w:rsidR="00314C0B" w:rsidRPr="00396BD6">
        <w:t xml:space="preserve">U Zagrebu, </w:t>
      </w:r>
      <w:proofErr w:type="spellStart"/>
      <w:r w:rsidR="000D0DF6">
        <w:t>23</w:t>
      </w:r>
      <w:proofErr w:type="spellEnd"/>
      <w:r w:rsidR="000D0DF6" w:rsidRPr="00396BD6">
        <w:t>.</w:t>
      </w:r>
      <w:r w:rsidR="000D0DF6">
        <w:t xml:space="preserve"> travnja</w:t>
      </w:r>
      <w:r w:rsidR="000D0DF6" w:rsidRPr="00396BD6">
        <w:t xml:space="preserve"> 201</w:t>
      </w:r>
      <w:r w:rsidR="000D0DF6">
        <w:t>9</w:t>
      </w:r>
      <w:r w:rsidR="00314C0B" w:rsidRPr="00396BD6">
        <w:t>.</w:t>
      </w:r>
      <w:r w:rsidR="00084318" w:rsidRPr="00396BD6">
        <w:t xml:space="preserve"> </w:t>
      </w:r>
    </w:p>
    <w:p w:rsidRDefault="00314C0B" w:rsidP="00E91121" w:rsidR="00337B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="00DB5B2F">
        <w:tab/>
      </w:r>
      <w:r w:rsidR="00DB5B2F">
        <w:tab/>
      </w:r>
      <w:r w:rsidR="00DB5B2F">
        <w:tab/>
      </w:r>
      <w:r w:rsidR="00DB5B2F">
        <w:tab/>
      </w:r>
      <w:r w:rsidR="00337BD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37BDB" w:rsidP="00DB5B2F" w:rsidR="00BF5227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BF522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F5227" w:rsidP="00DB5B2F" w:rsidR="00BF5227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BF5227" w:rsidP="00BF5227" w:rsidR="00BF52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BF5227" w:rsidP="00DB5B2F" w:rsidR="007C2AA8" w:rsidRPr="00FC1355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37BD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C2AA8" w:rsidP="007C2AA8" w:rsidR="007C2A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314C0B" w:rsidR="00D95DAD" w:rsidRPr="00396BD6"/>
    <w:p w:rsidRDefault="00BF5227" w:rsidP="00396BD6" w:rsidR="00BF5227">
      <w:pPr>
        <w:jc w:val="both"/>
      </w:pPr>
    </w:p>
    <w:p w:rsidRDefault="00BF5227" w:rsidP="00396BD6" w:rsidR="00BF5227">
      <w:pPr>
        <w:jc w:val="both"/>
      </w:pPr>
    </w:p>
    <w:p w:rsidRDefault="00396BD6" w:rsidP="00396BD6" w:rsidR="00396BD6" w:rsidRPr="00DB5B2F">
      <w:pPr>
        <w:jc w:val="both"/>
      </w:pPr>
      <w:r w:rsidRPr="00DB5B2F">
        <w:t>UPUTA O PRAVNOM LIJEKU:</w:t>
      </w:r>
    </w:p>
    <w:p w:rsidRDefault="00396BD6" w:rsidP="00396BD6" w:rsidR="00264A3F">
      <w:pPr>
        <w:jc w:val="both"/>
      </w:pPr>
      <w:r w:rsidRPr="00396BD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396BD6">
          <w:t>11. st</w:t>
        </w:r>
      </w:smartTag>
      <w:r w:rsidRPr="00396BD6">
        <w:t>. 9. SZ )</w:t>
      </w:r>
      <w:r w:rsidRPr="00396BD6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  <w:r w:rsidR="00264A3F">
        <w:tab/>
      </w:r>
    </w:p>
    <w:p w:rsidRDefault="00DB5B2F" w:rsidP="00396BD6" w:rsidR="00DB5B2F">
      <w:pPr>
        <w:jc w:val="both"/>
      </w:pPr>
    </w:p>
    <w:p w:rsidRDefault="00396BD6" w:rsidP="00396BD6" w:rsidR="00396BD6" w:rsidRPr="00396BD6">
      <w:pPr>
        <w:jc w:val="both"/>
      </w:pPr>
    </w:p>
    <w:p w:rsidRDefault="00D95DAD" w:rsidP="00EC71E6" w:rsidR="00EC71E6" w:rsidRPr="00396BD6"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Pr="00396BD6">
        <w:tab/>
      </w:r>
      <w:r w:rsidR="00EC71E6" w:rsidRPr="00396BD6">
        <w:t xml:space="preserve"> </w:t>
      </w:r>
    </w:p>
    <w:sectPr w:rsidSect="00D95DAD" w:rsidR="00EC71E6" w:rsidRPr="00396BD6">
      <w:headerReference w:type="default" r:id="rId11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B2F" w:rsidP="00DB5B2F" w:rsidR="00DB5B2F">
      <w:r>
        <w:separator/>
      </w:r>
    </w:p>
  </w:endnote>
  <w:endnote w:id="0" w:type="continuationSeparator">
    <w:p w:rsidRDefault="00DB5B2F" w:rsidP="00DB5B2F" w:rsidR="00DB5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B2F" w:rsidP="00DB5B2F" w:rsidR="00DB5B2F">
      <w:r>
        <w:separator/>
      </w:r>
    </w:p>
  </w:footnote>
  <w:footnote w:id="0" w:type="continuationSeparator">
    <w:p w:rsidRDefault="00DB5B2F" w:rsidP="00DB5B2F" w:rsidR="00DB5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B2F" w:rsidP="00DB5B2F" w:rsidR="00DB5B2F">
    <w:pPr>
      <w:pStyle w:val="Zaglavlje"/>
      <w:jc w:val="right"/>
    </w:pPr>
    <w:proofErr w:type="spellStart"/>
    <w:r w:rsidRPr="00396BD6">
      <w:t>72</w:t>
    </w:r>
    <w:proofErr w:type="spellEnd"/>
    <w:r w:rsidRPr="00396BD6">
      <w:t>.</w:t>
    </w:r>
    <w:r>
      <w:t xml:space="preserve"> St</w:t>
    </w:r>
    <w:r w:rsidRPr="00396BD6">
      <w:t>-</w:t>
    </w:r>
    <w:proofErr w:type="spellStart"/>
    <w:r w:rsidRPr="00396BD6">
      <w:t>1</w:t>
    </w:r>
    <w:r>
      <w:t>67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17</w:t>
    </w:r>
    <w:proofErr w:type="spellEnd"/>
  </w:p>
  <w:p w:rsidRDefault="00DB5B2F" w:rsidR="00DB5B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872FA5"/>
    <w:multiLevelType w:val="hybridMultilevel"/>
    <w:tmpl w:val="091E1D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03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4D3B"/>
    <w:rsid w:val="000C76F2"/>
    <w:rsid w:val="000D022F"/>
    <w:rsid w:val="000D069B"/>
    <w:rsid w:val="000D0DF6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4A3F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F66"/>
    <w:rsid w:val="002B1F95"/>
    <w:rsid w:val="002B4693"/>
    <w:rsid w:val="002B7D1C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37BDB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6BD6"/>
    <w:rsid w:val="00397929"/>
    <w:rsid w:val="003A27F8"/>
    <w:rsid w:val="003A309F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1B50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5CFC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5745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0BA8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60F2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AA8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775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227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5B2F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33D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058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C2AA8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B5B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5B2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B5B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5B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B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C2AA8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B5B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5B2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B5B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5B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B5B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na dostavu izvješća</izvorni_sadrzaj>
    <derivirana_varijabla naziv="DomainObject.Primjedba_1">Poziv steč. upravitelju na dostavu izvješća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  <item>ŽUPANIJSKO DRŽAVNO ODVJETNIŠTVO U ZAGREBU</item>
    </izvorni_sadrzaj>
    <derivirana_varijabla naziv="DomainObject.Predmet.OstaliListFormated_1">
      <item>Marija Vujčić Turkulin</item>
      <item>ŽUPANIJSKO DRŽAVNO ODVJETNIŠTVO U ZAGREBU</item>
    </derivirana_varijabla>
  </DomainObject.Predmet.OstaliListFormated>
  <DomainObject.Predmet.OstaliListFormatedOIB>
    <izvorni_sadrzaj>
      <item>Marija Vujčić Turkulin, OIB 22593287559</item>
      <item>ŽUPANIJSKO DRŽAVNO ODVJETNIŠTVO U ZAGREBU, OIB 16488001145</item>
    </izvorni_sadrzaj>
    <derivirana_varijabla naziv="DomainObject.Predmet.OstaliListFormatedOIB_1">
      <item>Marija Vujčić Turkulin, OIB 22593287559</item>
      <item>ŽUPANIJSKO DRŽAVNO ODVJETNIŠTVO U ZAGREBU, OIB 16488001145</item>
    </derivirana_varijabla>
  </DomainObject.Predmet.OstaliListFormatedOIB>
  <DomainObject.Predmet.OstaliListFormatedWithAdress>
    <izvorni_sadrzaj>
      <item>Marija Vujčić Turkulin, Vrtlarska 3, 10000 Zagreb</item>
      <item>ŽUPANIJSKO DRŽAVNO ODVJETNIŠTVO U ZAGREBU, Savska Cesta 41, 10000 Zagreb</item>
    </izvorni_sadrzaj>
    <derivirana_varijabla naziv="DomainObject.Predmet.OstaliListFormatedWithAdress_1">
      <item>Marija Vujčić Turkulin, Vrtlarska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ŽUPANIJSKO DRŽAVNO ODVJETNIŠTVO U ZAGREBU, OIB 16488001145, Savska Cesta 41, 10000 Zagreb</item>
    </izvorni_sadrzaj>
    <derivirana_varijabla naziv="DomainObject.Predmet.OstaliListFormatedWithAdressOIB_1">
      <item>Marija Vujčić Turkulin, OIB 22593287559, Vrtlarska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Marija Vujčić Turkulin</item>
      <item>ŽUPANIJSKO DRŽAVNO ODVJETNIŠTVO U ZAGREBU</item>
    </izvorni_sadrzaj>
    <derivirana_varijabla naziv="DomainObject.Predmet.OstaliListNazivFormated_1">
      <item>Marija Vujčić Turkulin</item>
      <item>ŽUPANIJSKO DRŽAVNO ODVJETNIŠTVO U ZAGREBU</item>
    </derivirana_varijabla>
  </DomainObject.Predmet.OstaliListNazivFormated>
  <DomainObject.Predmet.OstaliListNazivFormatedOIB>
    <izvorni_sadrzaj>
      <item>Marija Vujčić Turkulin, OIB 22593287559</item>
      <item>ŽUPANIJSKO DRŽAVNO ODVJETNIŠTVO U ZAGREBU, OIB 16488001145</item>
    </izvorni_sadrzaj>
    <derivirana_varijabla naziv="DomainObject.Predmet.OstaliListNazivFormatedOIB_1">
      <item>Marija Vujčić Turkulin, OIB 22593287559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  <item>, OIB 16488001145</item>
    </izvorni_sadrzaj>
    <derivirana_varijabla naziv="DomainObject.Predmet.SudioniciListNazivOIB_1">
      <item>, OIB 18660299803</item>
      <item>, OIB 18660299803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27. prosinca 2017.</izvorni_sadrzaj>
    <derivirana_varijabla naziv="DomainObject.PredzadnjaOdlukaIzPredmeta.DatumDonosenjaOdluke_1">27. prosinca 2017.</derivirana_varijabla>
  </DomainObject.PredzadnjaOdlukaIzPredmeta.DatumDonosenjaOdluke>
  <DomainObject.PredzadnjaOdlukaIzPredmeta.Oznaka>
    <izvorni_sadrzaj>St-167/2014-12</izvorni_sadrzaj>
    <derivirana_varijabla naziv="DomainObject.PredzadnjaOdlukaIzPredmeta.Oznaka_1">St-167/2014-12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B1052-C90F-4450-A6D4-4F9A94166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897</properties:Characters>
  <properties:Lines>42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2019-04-23T12:34:00Z</dcterms:created>
  <dc:creator>kraljicn</dc:creator>
  <cp:lastModifiedBy>Maja Hajtek</cp:lastModifiedBy>
  <cp:lastPrinted>2019-04-24T07:13:00Z</cp:lastPrinted>
  <dcterms:modified xmlns:xsi="http://www.w3.org/2001/XMLSchema-instance" xsi:type="dcterms:W3CDTF">2019-04-24T07:13:00Z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dostava izvješća MARIJA VUJČIĆ TURKULIN KRONTRADE -23.4.2019..docx)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